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94E7C2" w14:textId="77777777" w:rsidR="006E0D1F" w:rsidRDefault="006E0D1F" w:rsidP="00CB4C4E">
      <w:pPr>
        <w:rPr>
          <w:rFonts w:ascii="宋体" w:hAnsi="宋体"/>
          <w:b/>
          <w:sz w:val="22"/>
          <w:szCs w:val="24"/>
        </w:rPr>
      </w:pPr>
      <w:bookmarkStart w:id="0" w:name="_Toc378687682"/>
    </w:p>
    <w:p w14:paraId="7E8BC315" w14:textId="77777777" w:rsidR="006E0D1F" w:rsidRDefault="006E0D1F" w:rsidP="00CB4C4E">
      <w:pPr>
        <w:rPr>
          <w:rFonts w:ascii="宋体" w:hAnsi="宋体"/>
          <w:b/>
          <w:sz w:val="22"/>
          <w:szCs w:val="24"/>
        </w:rPr>
      </w:pPr>
    </w:p>
    <w:p w14:paraId="52C7F304" w14:textId="77777777" w:rsidR="006E0D1F" w:rsidRDefault="006E0D1F" w:rsidP="00CB4C4E">
      <w:pPr>
        <w:rPr>
          <w:rFonts w:ascii="宋体" w:hAnsi="宋体"/>
          <w:b/>
          <w:sz w:val="22"/>
          <w:szCs w:val="24"/>
        </w:rPr>
      </w:pPr>
    </w:p>
    <w:p w14:paraId="5BC2B9FE" w14:textId="77777777" w:rsidR="00CB4C4E" w:rsidRPr="002416B4" w:rsidRDefault="00CB4C4E" w:rsidP="00CB4C4E">
      <w:pPr>
        <w:rPr>
          <w:rFonts w:ascii="宋体" w:hAnsi="宋体"/>
          <w:b/>
          <w:sz w:val="22"/>
          <w:szCs w:val="24"/>
        </w:rPr>
      </w:pPr>
      <w:r w:rsidRPr="002416B4">
        <w:rPr>
          <w:rFonts w:ascii="宋体" w:hAnsi="宋体" w:hint="eastAsia"/>
          <w:b/>
          <w:sz w:val="22"/>
          <w:szCs w:val="24"/>
        </w:rPr>
        <w:t>社会保险经办</w:t>
      </w:r>
      <w:r w:rsidRPr="002416B4">
        <w:rPr>
          <w:rFonts w:ascii="宋体" w:hAnsi="宋体"/>
          <w:b/>
          <w:sz w:val="22"/>
          <w:szCs w:val="24"/>
        </w:rPr>
        <w:t>业务办理指南与流程图</w:t>
      </w:r>
    </w:p>
    <w:p w14:paraId="5866216F" w14:textId="77777777" w:rsidR="00CB4C4E" w:rsidRDefault="00CB4C4E" w:rsidP="00CB4C4E">
      <w:pPr>
        <w:jc w:val="center"/>
        <w:rPr>
          <w:rFonts w:ascii="隶书" w:eastAsia="隶书" w:hAnsi="宋体"/>
          <w:b/>
          <w:sz w:val="56"/>
          <w:szCs w:val="24"/>
        </w:rPr>
      </w:pPr>
    </w:p>
    <w:p w14:paraId="611D8932" w14:textId="77777777" w:rsidR="00CB4C4E" w:rsidRPr="00A8066E" w:rsidRDefault="00CB4C4E" w:rsidP="00CB4C4E">
      <w:pPr>
        <w:jc w:val="center"/>
        <w:rPr>
          <w:rFonts w:ascii="隶书" w:eastAsia="隶书" w:hAnsi="宋体"/>
          <w:b/>
          <w:sz w:val="56"/>
          <w:szCs w:val="24"/>
        </w:rPr>
      </w:pPr>
    </w:p>
    <w:p w14:paraId="45253641" w14:textId="77777777" w:rsidR="00CB4C4E" w:rsidRDefault="00CB4C4E" w:rsidP="00CB4C4E">
      <w:pPr>
        <w:jc w:val="center"/>
        <w:rPr>
          <w:rFonts w:ascii="隶书" w:eastAsia="隶书" w:hAnsi="宋体"/>
          <w:b/>
          <w:sz w:val="56"/>
          <w:szCs w:val="24"/>
        </w:rPr>
      </w:pPr>
    </w:p>
    <w:p w14:paraId="3F9F3574" w14:textId="77777777" w:rsidR="00CB4C4E" w:rsidRPr="002416B4" w:rsidRDefault="00CB4C4E" w:rsidP="00CB4C4E">
      <w:pPr>
        <w:jc w:val="center"/>
        <w:rPr>
          <w:rFonts w:ascii="隶书" w:eastAsia="隶书" w:hAnsi="宋体"/>
          <w:b/>
          <w:sz w:val="56"/>
          <w:szCs w:val="24"/>
        </w:rPr>
      </w:pPr>
      <w:r w:rsidRPr="002416B4">
        <w:rPr>
          <w:rFonts w:ascii="隶书" w:eastAsia="隶书" w:hAnsi="宋体" w:hint="eastAsia"/>
          <w:b/>
          <w:sz w:val="56"/>
          <w:szCs w:val="24"/>
        </w:rPr>
        <w:t>社会保险</w:t>
      </w:r>
      <w:r>
        <w:rPr>
          <w:rFonts w:ascii="隶书" w:eastAsia="隶书" w:hAnsi="宋体" w:hint="eastAsia"/>
          <w:b/>
          <w:sz w:val="56"/>
          <w:szCs w:val="24"/>
        </w:rPr>
        <w:t>登记</w:t>
      </w:r>
      <w:r w:rsidRPr="002416B4">
        <w:rPr>
          <w:rFonts w:ascii="隶书" w:eastAsia="隶书" w:hAnsi="宋体" w:hint="eastAsia"/>
          <w:b/>
          <w:sz w:val="56"/>
          <w:szCs w:val="24"/>
        </w:rPr>
        <w:t>业务办理</w:t>
      </w:r>
    </w:p>
    <w:p w14:paraId="59D274D0" w14:textId="77777777" w:rsidR="00CB4C4E" w:rsidRPr="002416B4" w:rsidRDefault="00CB4C4E" w:rsidP="00CB4C4E">
      <w:pPr>
        <w:jc w:val="center"/>
        <w:rPr>
          <w:rFonts w:ascii="隶书" w:eastAsia="隶书" w:hAnsi="宋体"/>
          <w:b/>
          <w:sz w:val="56"/>
          <w:szCs w:val="24"/>
        </w:rPr>
      </w:pPr>
      <w:r w:rsidRPr="002416B4">
        <w:rPr>
          <w:rFonts w:ascii="隶书" w:eastAsia="隶书" w:hAnsi="宋体" w:hint="eastAsia"/>
          <w:b/>
          <w:sz w:val="56"/>
          <w:szCs w:val="24"/>
        </w:rPr>
        <w:t>指南与流程图</w:t>
      </w:r>
    </w:p>
    <w:p w14:paraId="79D828F3" w14:textId="77777777" w:rsidR="00CB4C4E" w:rsidRDefault="00CB4C4E" w:rsidP="00CB4C4E">
      <w:pPr>
        <w:spacing w:line="360" w:lineRule="auto"/>
        <w:jc w:val="center"/>
        <w:rPr>
          <w:rFonts w:ascii="宋体" w:hAnsi="宋体"/>
          <w:b/>
          <w:sz w:val="44"/>
          <w:szCs w:val="24"/>
        </w:rPr>
      </w:pPr>
    </w:p>
    <w:p w14:paraId="74A7E6DD" w14:textId="77777777" w:rsidR="00CB4C4E" w:rsidRDefault="00CB4C4E" w:rsidP="00CB4C4E">
      <w:pPr>
        <w:spacing w:line="360" w:lineRule="auto"/>
        <w:jc w:val="center"/>
        <w:rPr>
          <w:rFonts w:ascii="宋体" w:hAnsi="宋体"/>
          <w:b/>
          <w:sz w:val="44"/>
          <w:szCs w:val="24"/>
        </w:rPr>
      </w:pPr>
    </w:p>
    <w:p w14:paraId="68509E66" w14:textId="77777777" w:rsidR="00CB4C4E" w:rsidRPr="0092325C" w:rsidRDefault="00CB4C4E" w:rsidP="00CB4C4E">
      <w:pPr>
        <w:spacing w:line="360" w:lineRule="auto"/>
        <w:jc w:val="center"/>
        <w:rPr>
          <w:rFonts w:ascii="宋体" w:hAnsi="宋体"/>
          <w:b/>
          <w:sz w:val="44"/>
          <w:szCs w:val="24"/>
        </w:rPr>
      </w:pPr>
    </w:p>
    <w:p w14:paraId="77D9A178" w14:textId="77777777" w:rsidR="00CB4C4E" w:rsidRDefault="00CB4C4E" w:rsidP="00CB4C4E">
      <w:pPr>
        <w:spacing w:line="360" w:lineRule="auto"/>
        <w:jc w:val="center"/>
        <w:rPr>
          <w:rFonts w:ascii="宋体" w:hAnsi="宋体"/>
          <w:b/>
          <w:sz w:val="44"/>
          <w:szCs w:val="24"/>
        </w:rPr>
      </w:pPr>
    </w:p>
    <w:p w14:paraId="73146071" w14:textId="77777777" w:rsidR="00CB4C4E" w:rsidRDefault="00CB4C4E" w:rsidP="00CB4C4E">
      <w:pPr>
        <w:spacing w:line="360" w:lineRule="auto"/>
        <w:jc w:val="center"/>
        <w:rPr>
          <w:rFonts w:ascii="宋体" w:hAnsi="宋体"/>
          <w:b/>
          <w:sz w:val="44"/>
          <w:szCs w:val="24"/>
        </w:rPr>
      </w:pPr>
    </w:p>
    <w:p w14:paraId="6FC4C5F6" w14:textId="77777777" w:rsidR="00CB4C4E" w:rsidRDefault="00CB4C4E" w:rsidP="00CB4C4E">
      <w:pPr>
        <w:spacing w:line="360" w:lineRule="auto"/>
        <w:jc w:val="center"/>
        <w:rPr>
          <w:rFonts w:ascii="宋体" w:hAnsi="宋体"/>
          <w:b/>
          <w:sz w:val="44"/>
          <w:szCs w:val="24"/>
        </w:rPr>
      </w:pPr>
    </w:p>
    <w:p w14:paraId="6AEB5265" w14:textId="77777777" w:rsidR="00CB4C4E" w:rsidRDefault="00CB4C4E" w:rsidP="00CB4C4E">
      <w:pPr>
        <w:spacing w:line="360" w:lineRule="auto"/>
        <w:jc w:val="center"/>
        <w:rPr>
          <w:rFonts w:ascii="宋体" w:hAnsi="宋体"/>
          <w:b/>
          <w:sz w:val="44"/>
          <w:szCs w:val="24"/>
        </w:rPr>
      </w:pPr>
    </w:p>
    <w:p w14:paraId="60C4D969" w14:textId="77777777" w:rsidR="00CB4C4E" w:rsidRPr="001B6ED3" w:rsidRDefault="00CB4C4E" w:rsidP="00CB4C4E">
      <w:pPr>
        <w:tabs>
          <w:tab w:val="left" w:pos="3150"/>
        </w:tabs>
        <w:spacing w:line="360" w:lineRule="auto"/>
        <w:rPr>
          <w:rFonts w:ascii="宋体" w:hAnsi="宋体"/>
          <w:b/>
          <w:sz w:val="40"/>
          <w:szCs w:val="24"/>
        </w:rPr>
      </w:pPr>
    </w:p>
    <w:p w14:paraId="7AD5808F" w14:textId="77777777" w:rsidR="00CB4C4E" w:rsidRPr="001B6ED3" w:rsidRDefault="00CB4C4E" w:rsidP="00CB4C4E">
      <w:pPr>
        <w:tabs>
          <w:tab w:val="left" w:pos="3150"/>
        </w:tabs>
        <w:spacing w:line="360" w:lineRule="auto"/>
        <w:jc w:val="center"/>
        <w:rPr>
          <w:rFonts w:ascii="宋体" w:hAnsi="宋体"/>
          <w:b/>
          <w:sz w:val="28"/>
          <w:szCs w:val="30"/>
        </w:rPr>
      </w:pPr>
      <w:r w:rsidRPr="001B6ED3">
        <w:rPr>
          <w:rFonts w:ascii="宋体" w:hAnsi="宋体"/>
          <w:b/>
          <w:sz w:val="28"/>
          <w:szCs w:val="30"/>
        </w:rPr>
        <w:t>社会保险基金管理中心</w:t>
      </w:r>
    </w:p>
    <w:p w14:paraId="6BB1F1F8" w14:textId="77777777" w:rsidR="00CB4C4E" w:rsidRPr="001B6ED3" w:rsidRDefault="00CB4C4E" w:rsidP="00CB4C4E">
      <w:pPr>
        <w:tabs>
          <w:tab w:val="left" w:pos="3150"/>
        </w:tabs>
        <w:spacing w:line="360" w:lineRule="auto"/>
        <w:jc w:val="center"/>
        <w:rPr>
          <w:rFonts w:ascii="宋体" w:hAnsi="宋体"/>
          <w:b/>
          <w:sz w:val="28"/>
          <w:szCs w:val="30"/>
        </w:rPr>
      </w:pPr>
      <w:r w:rsidRPr="001B6ED3">
        <w:rPr>
          <w:rFonts w:ascii="宋体" w:hAnsi="宋体" w:hint="eastAsia"/>
          <w:b/>
          <w:sz w:val="28"/>
          <w:szCs w:val="30"/>
        </w:rPr>
        <w:t>二〇一四年三月</w:t>
      </w:r>
    </w:p>
    <w:p w14:paraId="249CB965" w14:textId="77777777" w:rsidR="00CB4C4E" w:rsidRDefault="00CB4C4E" w:rsidP="00CB4C4E">
      <w:pPr>
        <w:tabs>
          <w:tab w:val="left" w:pos="3150"/>
        </w:tabs>
        <w:spacing w:line="360" w:lineRule="auto"/>
        <w:jc w:val="center"/>
        <w:rPr>
          <w:rFonts w:ascii="宋体" w:hAnsi="宋体"/>
          <w:b/>
          <w:sz w:val="30"/>
          <w:szCs w:val="30"/>
        </w:rPr>
      </w:pPr>
    </w:p>
    <w:p w14:paraId="2B812CBD" w14:textId="77777777" w:rsidR="00CB4C4E" w:rsidRDefault="00CB4C4E" w:rsidP="00CB4C4E">
      <w:pPr>
        <w:tabs>
          <w:tab w:val="left" w:pos="3150"/>
        </w:tabs>
        <w:spacing w:line="360" w:lineRule="auto"/>
        <w:jc w:val="center"/>
        <w:rPr>
          <w:rFonts w:ascii="宋体" w:hAnsi="宋体"/>
          <w:b/>
          <w:sz w:val="30"/>
          <w:szCs w:val="30"/>
        </w:rPr>
      </w:pPr>
    </w:p>
    <w:p w14:paraId="159E085C" w14:textId="77777777" w:rsidR="00CB4C4E" w:rsidRDefault="00CB4C4E" w:rsidP="00CB4C4E">
      <w:pPr>
        <w:tabs>
          <w:tab w:val="left" w:pos="3150"/>
        </w:tabs>
        <w:spacing w:line="360" w:lineRule="auto"/>
        <w:jc w:val="center"/>
        <w:rPr>
          <w:rFonts w:ascii="宋体" w:hAnsi="宋体"/>
          <w:b/>
          <w:sz w:val="30"/>
          <w:szCs w:val="30"/>
        </w:rPr>
      </w:pPr>
    </w:p>
    <w:p w14:paraId="6AB35FA6" w14:textId="77777777" w:rsidR="00CB4C4E" w:rsidRPr="002416B4" w:rsidRDefault="00CB4C4E" w:rsidP="00CB4C4E">
      <w:pPr>
        <w:tabs>
          <w:tab w:val="left" w:pos="3150"/>
        </w:tabs>
        <w:spacing w:line="360" w:lineRule="auto"/>
        <w:jc w:val="center"/>
        <w:rPr>
          <w:rFonts w:ascii="宋体" w:hAnsi="宋体"/>
          <w:b/>
          <w:sz w:val="30"/>
          <w:szCs w:val="30"/>
        </w:rPr>
      </w:pPr>
    </w:p>
    <w:p w14:paraId="7E696647" w14:textId="77777777" w:rsidR="00CB4C4E" w:rsidRDefault="00CB4C4E" w:rsidP="00CB4C4E">
      <w:pPr>
        <w:spacing w:line="360" w:lineRule="auto"/>
        <w:jc w:val="center"/>
        <w:rPr>
          <w:rFonts w:ascii="宋体" w:hAnsi="宋体"/>
          <w:b/>
          <w:sz w:val="44"/>
          <w:szCs w:val="24"/>
        </w:rPr>
      </w:pPr>
    </w:p>
    <w:p w14:paraId="2C859F1D" w14:textId="77777777" w:rsidR="006E0D1F" w:rsidRDefault="006E0D1F" w:rsidP="00CB4C4E">
      <w:pPr>
        <w:spacing w:line="360" w:lineRule="auto"/>
        <w:jc w:val="center"/>
        <w:rPr>
          <w:rFonts w:ascii="宋体" w:hAnsi="宋体"/>
          <w:b/>
          <w:sz w:val="44"/>
          <w:szCs w:val="24"/>
        </w:rPr>
      </w:pPr>
    </w:p>
    <w:p w14:paraId="1D35F5FA" w14:textId="77777777" w:rsidR="00082329" w:rsidRPr="00C33800" w:rsidRDefault="00082329" w:rsidP="009C73EB">
      <w:pPr>
        <w:spacing w:line="360" w:lineRule="auto"/>
        <w:jc w:val="center"/>
        <w:rPr>
          <w:rFonts w:ascii="宋体" w:hAnsi="宋体"/>
          <w:szCs w:val="24"/>
        </w:rPr>
      </w:pPr>
      <w:r w:rsidRPr="00C33800">
        <w:rPr>
          <w:rFonts w:ascii="宋体" w:hAnsi="宋体" w:hint="eastAsia"/>
          <w:b/>
          <w:sz w:val="44"/>
          <w:szCs w:val="24"/>
        </w:rPr>
        <w:t>前    言</w:t>
      </w:r>
    </w:p>
    <w:p w14:paraId="3A2A3483" w14:textId="77777777" w:rsidR="00082329" w:rsidRPr="00C33800" w:rsidRDefault="00082329" w:rsidP="00904908">
      <w:pPr>
        <w:spacing w:line="360" w:lineRule="auto"/>
        <w:rPr>
          <w:rFonts w:ascii="宋体" w:hAnsi="宋体"/>
          <w:sz w:val="28"/>
          <w:szCs w:val="28"/>
        </w:rPr>
      </w:pPr>
    </w:p>
    <w:p w14:paraId="002D6461" w14:textId="77777777" w:rsidR="00904908" w:rsidRPr="00C33800" w:rsidRDefault="00904908" w:rsidP="00904908">
      <w:pPr>
        <w:spacing w:line="360" w:lineRule="auto"/>
        <w:ind w:firstLineChars="200" w:firstLine="640"/>
        <w:rPr>
          <w:rFonts w:ascii="宋体" w:hAnsi="宋体"/>
          <w:sz w:val="32"/>
          <w:szCs w:val="30"/>
        </w:rPr>
      </w:pPr>
      <w:r w:rsidRPr="00C33800">
        <w:rPr>
          <w:rFonts w:ascii="宋体" w:hAnsi="宋体" w:hint="eastAsia"/>
          <w:sz w:val="32"/>
          <w:szCs w:val="30"/>
        </w:rPr>
        <w:t>随着</w:t>
      </w:r>
      <w:r w:rsidR="00C31C3A">
        <w:rPr>
          <w:rFonts w:ascii="宋体" w:hAnsi="宋体" w:hint="eastAsia"/>
          <w:sz w:val="32"/>
          <w:szCs w:val="30"/>
        </w:rPr>
        <w:t>《</w:t>
      </w:r>
      <w:r w:rsidRPr="00C33800">
        <w:rPr>
          <w:rFonts w:ascii="宋体" w:hAnsi="宋体" w:hint="eastAsia"/>
          <w:sz w:val="32"/>
          <w:szCs w:val="30"/>
        </w:rPr>
        <w:t>社会</w:t>
      </w:r>
      <w:r w:rsidRPr="00C33800">
        <w:rPr>
          <w:rFonts w:ascii="宋体" w:hAnsi="宋体"/>
          <w:sz w:val="32"/>
          <w:szCs w:val="30"/>
        </w:rPr>
        <w:t>保险法</w:t>
      </w:r>
      <w:r w:rsidR="00C31C3A">
        <w:rPr>
          <w:rFonts w:ascii="宋体" w:hAnsi="宋体" w:hint="eastAsia"/>
          <w:sz w:val="32"/>
          <w:szCs w:val="30"/>
        </w:rPr>
        <w:t>》</w:t>
      </w:r>
      <w:r w:rsidRPr="00C33800">
        <w:rPr>
          <w:rFonts w:ascii="宋体" w:hAnsi="宋体"/>
          <w:sz w:val="32"/>
          <w:szCs w:val="30"/>
        </w:rPr>
        <w:t>的出台，社会保险政策</w:t>
      </w:r>
      <w:r w:rsidRPr="00C33800">
        <w:rPr>
          <w:rFonts w:ascii="宋体" w:hAnsi="宋体" w:hint="eastAsia"/>
          <w:sz w:val="32"/>
          <w:szCs w:val="30"/>
        </w:rPr>
        <w:t>及</w:t>
      </w:r>
      <w:r w:rsidRPr="00C33800">
        <w:rPr>
          <w:rFonts w:ascii="宋体" w:hAnsi="宋体"/>
          <w:sz w:val="32"/>
          <w:szCs w:val="30"/>
        </w:rPr>
        <w:t>业务内容</w:t>
      </w:r>
      <w:r w:rsidRPr="00C33800">
        <w:rPr>
          <w:rFonts w:ascii="宋体" w:hAnsi="宋体" w:hint="eastAsia"/>
          <w:sz w:val="32"/>
          <w:szCs w:val="30"/>
        </w:rPr>
        <w:t>的</w:t>
      </w:r>
      <w:r w:rsidRPr="00C33800">
        <w:rPr>
          <w:rFonts w:ascii="宋体" w:hAnsi="宋体"/>
          <w:sz w:val="32"/>
          <w:szCs w:val="30"/>
        </w:rPr>
        <w:t>不断</w:t>
      </w:r>
      <w:r w:rsidRPr="00C33800">
        <w:rPr>
          <w:rFonts w:ascii="宋体" w:hAnsi="宋体" w:hint="eastAsia"/>
          <w:sz w:val="32"/>
          <w:szCs w:val="30"/>
        </w:rPr>
        <w:t>细化</w:t>
      </w:r>
      <w:r w:rsidRPr="00C33800">
        <w:rPr>
          <w:rFonts w:ascii="宋体" w:hAnsi="宋体"/>
          <w:sz w:val="32"/>
          <w:szCs w:val="30"/>
        </w:rPr>
        <w:t>，我区</w:t>
      </w:r>
      <w:r w:rsidRPr="00C33800">
        <w:rPr>
          <w:rFonts w:ascii="宋体" w:hAnsi="宋体" w:hint="eastAsia"/>
          <w:sz w:val="32"/>
          <w:szCs w:val="30"/>
        </w:rPr>
        <w:t>社会</w:t>
      </w:r>
      <w:r w:rsidRPr="00C33800">
        <w:rPr>
          <w:rFonts w:ascii="宋体" w:hAnsi="宋体"/>
          <w:sz w:val="32"/>
          <w:szCs w:val="30"/>
        </w:rPr>
        <w:t>保险基金管理中心</w:t>
      </w:r>
      <w:r w:rsidRPr="00C33800">
        <w:rPr>
          <w:rFonts w:ascii="宋体" w:hAnsi="宋体" w:hint="eastAsia"/>
          <w:sz w:val="32"/>
          <w:szCs w:val="30"/>
        </w:rPr>
        <w:t>为了</w:t>
      </w:r>
      <w:r w:rsidRPr="00C33800">
        <w:rPr>
          <w:rFonts w:ascii="宋体" w:hAnsi="宋体"/>
          <w:sz w:val="32"/>
          <w:szCs w:val="30"/>
        </w:rPr>
        <w:t>更好的满足</w:t>
      </w:r>
      <w:r w:rsidRPr="00C33800">
        <w:rPr>
          <w:rFonts w:ascii="宋体" w:hAnsi="宋体" w:hint="eastAsia"/>
          <w:sz w:val="32"/>
          <w:szCs w:val="30"/>
        </w:rPr>
        <w:t>日常</w:t>
      </w:r>
      <w:r w:rsidRPr="00C33800">
        <w:rPr>
          <w:rFonts w:ascii="宋体" w:hAnsi="宋体"/>
          <w:sz w:val="32"/>
          <w:szCs w:val="30"/>
        </w:rPr>
        <w:t>工作需要，进行了</w:t>
      </w:r>
      <w:r w:rsidRPr="00C33800">
        <w:rPr>
          <w:rFonts w:ascii="宋体" w:hAnsi="宋体" w:hint="eastAsia"/>
          <w:sz w:val="32"/>
          <w:szCs w:val="30"/>
        </w:rPr>
        <w:t>机构改革，扩增了</w:t>
      </w:r>
      <w:r w:rsidRPr="00C33800">
        <w:rPr>
          <w:rFonts w:ascii="宋体" w:hAnsi="宋体"/>
          <w:sz w:val="32"/>
          <w:szCs w:val="30"/>
        </w:rPr>
        <w:t>人员编制，</w:t>
      </w:r>
      <w:r w:rsidRPr="00C33800">
        <w:rPr>
          <w:rFonts w:ascii="宋体" w:hAnsi="宋体" w:hint="eastAsia"/>
          <w:sz w:val="32"/>
          <w:szCs w:val="30"/>
        </w:rPr>
        <w:t>做到科室职责</w:t>
      </w:r>
      <w:r w:rsidRPr="00C33800">
        <w:rPr>
          <w:rFonts w:ascii="宋体" w:hAnsi="宋体"/>
          <w:sz w:val="32"/>
          <w:szCs w:val="30"/>
        </w:rPr>
        <w:t>明确</w:t>
      </w:r>
      <w:r w:rsidRPr="00C33800">
        <w:rPr>
          <w:rFonts w:ascii="宋体" w:hAnsi="宋体" w:hint="eastAsia"/>
          <w:sz w:val="32"/>
          <w:szCs w:val="30"/>
        </w:rPr>
        <w:t>，</w:t>
      </w:r>
      <w:r w:rsidRPr="00C33800">
        <w:rPr>
          <w:rFonts w:ascii="宋体" w:hAnsi="宋体"/>
          <w:sz w:val="32"/>
          <w:szCs w:val="30"/>
        </w:rPr>
        <w:t>岗位相互制约</w:t>
      </w:r>
      <w:r w:rsidRPr="00C33800">
        <w:rPr>
          <w:rFonts w:ascii="宋体" w:hAnsi="宋体" w:hint="eastAsia"/>
          <w:sz w:val="32"/>
          <w:szCs w:val="30"/>
        </w:rPr>
        <w:t>，人员权责</w:t>
      </w:r>
      <w:r w:rsidRPr="00C33800">
        <w:rPr>
          <w:rFonts w:ascii="宋体" w:hAnsi="宋体"/>
          <w:sz w:val="32"/>
          <w:szCs w:val="30"/>
        </w:rPr>
        <w:t>分明。</w:t>
      </w:r>
      <w:r w:rsidRPr="00C33800">
        <w:rPr>
          <w:rFonts w:ascii="宋体" w:hAnsi="宋体" w:hint="eastAsia"/>
          <w:sz w:val="32"/>
          <w:szCs w:val="30"/>
        </w:rPr>
        <w:t>为使</w:t>
      </w:r>
      <w:r w:rsidRPr="00C33800">
        <w:rPr>
          <w:rFonts w:ascii="宋体" w:hAnsi="宋体"/>
          <w:sz w:val="32"/>
          <w:szCs w:val="30"/>
        </w:rPr>
        <w:t>工作人员</w:t>
      </w:r>
      <w:r w:rsidRPr="00C33800">
        <w:rPr>
          <w:rFonts w:ascii="宋体" w:hAnsi="宋体" w:hint="eastAsia"/>
          <w:sz w:val="32"/>
          <w:szCs w:val="30"/>
        </w:rPr>
        <w:t>全面</w:t>
      </w:r>
      <w:r w:rsidRPr="00C33800">
        <w:rPr>
          <w:rFonts w:ascii="宋体" w:hAnsi="宋体"/>
          <w:sz w:val="32"/>
          <w:szCs w:val="30"/>
        </w:rPr>
        <w:t>、准确</w:t>
      </w:r>
      <w:r w:rsidRPr="00C33800">
        <w:rPr>
          <w:rFonts w:ascii="宋体" w:hAnsi="宋体" w:hint="eastAsia"/>
          <w:sz w:val="32"/>
          <w:szCs w:val="30"/>
        </w:rPr>
        <w:t>把握</w:t>
      </w:r>
      <w:r w:rsidRPr="00C33800">
        <w:rPr>
          <w:rFonts w:ascii="宋体" w:hAnsi="宋体"/>
          <w:sz w:val="32"/>
          <w:szCs w:val="30"/>
        </w:rPr>
        <w:t>社保政策、业务流程，</w:t>
      </w:r>
      <w:r w:rsidRPr="00C33800">
        <w:rPr>
          <w:rFonts w:ascii="宋体" w:hAnsi="宋体" w:hint="eastAsia"/>
          <w:sz w:val="32"/>
          <w:szCs w:val="30"/>
        </w:rPr>
        <w:t>提升业务</w:t>
      </w:r>
      <w:r w:rsidRPr="00C33800">
        <w:rPr>
          <w:rFonts w:ascii="宋体" w:hAnsi="宋体"/>
          <w:sz w:val="32"/>
          <w:szCs w:val="30"/>
        </w:rPr>
        <w:t>水平，</w:t>
      </w:r>
      <w:r w:rsidRPr="00C33800">
        <w:rPr>
          <w:rFonts w:ascii="宋体" w:hAnsi="宋体" w:hint="eastAsia"/>
          <w:sz w:val="32"/>
          <w:szCs w:val="30"/>
        </w:rPr>
        <w:t>确保</w:t>
      </w:r>
      <w:r w:rsidRPr="00C33800">
        <w:rPr>
          <w:rFonts w:ascii="宋体" w:hAnsi="宋体"/>
          <w:sz w:val="32"/>
          <w:szCs w:val="30"/>
        </w:rPr>
        <w:t>轮岗交流</w:t>
      </w:r>
      <w:r w:rsidRPr="00C33800">
        <w:rPr>
          <w:rFonts w:ascii="宋体" w:hAnsi="宋体" w:hint="eastAsia"/>
          <w:sz w:val="32"/>
          <w:szCs w:val="30"/>
        </w:rPr>
        <w:t>的通畅</w:t>
      </w:r>
      <w:r w:rsidRPr="00C33800">
        <w:rPr>
          <w:rFonts w:ascii="宋体" w:hAnsi="宋体"/>
          <w:sz w:val="32"/>
          <w:szCs w:val="30"/>
        </w:rPr>
        <w:t>和首问负责制的落实</w:t>
      </w:r>
      <w:r w:rsidRPr="00C33800">
        <w:rPr>
          <w:rFonts w:ascii="宋体" w:hAnsi="宋体" w:hint="eastAsia"/>
          <w:sz w:val="32"/>
          <w:szCs w:val="30"/>
        </w:rPr>
        <w:t>，</w:t>
      </w:r>
      <w:r w:rsidRPr="00C33800">
        <w:rPr>
          <w:rFonts w:ascii="宋体" w:hAnsi="宋体"/>
          <w:sz w:val="32"/>
          <w:szCs w:val="30"/>
        </w:rPr>
        <w:t>同时帮助参保单位社会保险经办人员尽快熟悉业务，提高办事效率。经</w:t>
      </w:r>
      <w:r w:rsidRPr="00C33800">
        <w:rPr>
          <w:rFonts w:ascii="宋体" w:hAnsi="宋体" w:hint="eastAsia"/>
          <w:sz w:val="32"/>
          <w:szCs w:val="30"/>
        </w:rPr>
        <w:t>社保</w:t>
      </w:r>
      <w:r w:rsidRPr="00C33800">
        <w:rPr>
          <w:rFonts w:ascii="宋体" w:hAnsi="宋体"/>
          <w:sz w:val="32"/>
          <w:szCs w:val="30"/>
        </w:rPr>
        <w:t>中心各业务</w:t>
      </w:r>
      <w:r w:rsidRPr="00C33800">
        <w:rPr>
          <w:rFonts w:ascii="宋体" w:hAnsi="宋体" w:hint="eastAsia"/>
          <w:sz w:val="32"/>
          <w:szCs w:val="30"/>
        </w:rPr>
        <w:t>科室</w:t>
      </w:r>
      <w:r w:rsidRPr="00C33800">
        <w:rPr>
          <w:rFonts w:ascii="宋体" w:hAnsi="宋体"/>
          <w:sz w:val="32"/>
          <w:szCs w:val="30"/>
        </w:rPr>
        <w:t>共同努力，由社保中心咨询服务科牵头梳理</w:t>
      </w:r>
      <w:r w:rsidRPr="00C33800">
        <w:rPr>
          <w:rFonts w:ascii="宋体" w:hAnsi="宋体" w:hint="eastAsia"/>
          <w:sz w:val="32"/>
          <w:szCs w:val="30"/>
        </w:rPr>
        <w:t>绘制</w:t>
      </w:r>
      <w:r w:rsidRPr="00C33800">
        <w:rPr>
          <w:rFonts w:ascii="宋体" w:hAnsi="宋体"/>
          <w:sz w:val="32"/>
          <w:szCs w:val="30"/>
        </w:rPr>
        <w:t>出社会保险基金管理中心业务办理指南和业务办理流程图，方便大家学习查阅。由于</w:t>
      </w:r>
      <w:r w:rsidRPr="00C33800">
        <w:rPr>
          <w:rFonts w:ascii="宋体" w:hAnsi="宋体" w:hint="eastAsia"/>
          <w:sz w:val="32"/>
          <w:szCs w:val="30"/>
        </w:rPr>
        <w:t>时间</w:t>
      </w:r>
      <w:r w:rsidRPr="00C33800">
        <w:rPr>
          <w:rFonts w:ascii="宋体" w:hAnsi="宋体"/>
          <w:sz w:val="32"/>
          <w:szCs w:val="30"/>
        </w:rPr>
        <w:t>紧、内容多</w:t>
      </w:r>
      <w:r w:rsidRPr="00C33800">
        <w:rPr>
          <w:rFonts w:ascii="宋体" w:hAnsi="宋体" w:hint="eastAsia"/>
          <w:sz w:val="32"/>
          <w:szCs w:val="30"/>
        </w:rPr>
        <w:t>，</w:t>
      </w:r>
      <w:r w:rsidRPr="00C33800">
        <w:rPr>
          <w:rFonts w:ascii="宋体" w:hAnsi="宋体"/>
          <w:sz w:val="32"/>
          <w:szCs w:val="30"/>
        </w:rPr>
        <w:t>水平所限，不足之处请大家批评指正。</w:t>
      </w:r>
    </w:p>
    <w:p w14:paraId="68708818" w14:textId="77777777" w:rsidR="00904908" w:rsidRPr="00C33800" w:rsidRDefault="00904908" w:rsidP="00904908">
      <w:pPr>
        <w:spacing w:line="360" w:lineRule="auto"/>
        <w:ind w:firstLineChars="200" w:firstLine="640"/>
        <w:rPr>
          <w:rFonts w:ascii="宋体" w:hAnsi="宋体"/>
          <w:sz w:val="32"/>
          <w:szCs w:val="30"/>
        </w:rPr>
      </w:pPr>
      <w:r w:rsidRPr="00C33800">
        <w:rPr>
          <w:rFonts w:ascii="宋体" w:hAnsi="宋体" w:hint="eastAsia"/>
          <w:sz w:val="32"/>
          <w:szCs w:val="30"/>
        </w:rPr>
        <w:t>随着</w:t>
      </w:r>
      <w:r w:rsidR="00EA16D5">
        <w:rPr>
          <w:rFonts w:ascii="宋体" w:hAnsi="宋体"/>
          <w:sz w:val="32"/>
          <w:szCs w:val="30"/>
        </w:rPr>
        <w:t>社保政策的不断调整和社会系统的不断升级，社保政策和业务流程也</w:t>
      </w:r>
      <w:r w:rsidRPr="00C33800">
        <w:rPr>
          <w:rFonts w:ascii="宋体" w:hAnsi="宋体"/>
          <w:sz w:val="32"/>
          <w:szCs w:val="30"/>
        </w:rPr>
        <w:t>会不断发生变化，我们将持续关注法律</w:t>
      </w:r>
      <w:r w:rsidRPr="00C33800">
        <w:rPr>
          <w:rFonts w:ascii="宋体" w:hAnsi="宋体" w:hint="eastAsia"/>
          <w:sz w:val="32"/>
          <w:szCs w:val="30"/>
        </w:rPr>
        <w:t>法规</w:t>
      </w:r>
      <w:r w:rsidRPr="00C33800">
        <w:rPr>
          <w:rFonts w:ascii="宋体" w:hAnsi="宋体"/>
          <w:sz w:val="32"/>
          <w:szCs w:val="30"/>
        </w:rPr>
        <w:t>、业务政策的不断变化，及时对</w:t>
      </w:r>
      <w:r w:rsidRPr="00C33800">
        <w:rPr>
          <w:rFonts w:ascii="宋体" w:hAnsi="宋体" w:hint="eastAsia"/>
          <w:sz w:val="32"/>
          <w:szCs w:val="30"/>
        </w:rPr>
        <w:t>内容</w:t>
      </w:r>
      <w:r w:rsidRPr="00C33800">
        <w:rPr>
          <w:rFonts w:ascii="宋体" w:hAnsi="宋体"/>
          <w:sz w:val="32"/>
          <w:szCs w:val="30"/>
        </w:rPr>
        <w:t>进行调整、充实。</w:t>
      </w:r>
    </w:p>
    <w:p w14:paraId="4021FD07" w14:textId="77777777" w:rsidR="00904908" w:rsidRPr="00C33800" w:rsidRDefault="00904908" w:rsidP="00904908">
      <w:pPr>
        <w:spacing w:line="360" w:lineRule="auto"/>
        <w:ind w:firstLineChars="200" w:firstLine="640"/>
        <w:rPr>
          <w:rFonts w:ascii="宋体" w:hAnsi="宋体"/>
          <w:sz w:val="32"/>
          <w:szCs w:val="30"/>
        </w:rPr>
      </w:pPr>
    </w:p>
    <w:p w14:paraId="72F4C484" w14:textId="77777777" w:rsidR="00082329" w:rsidRPr="00C33800" w:rsidRDefault="00904908" w:rsidP="001C14AD">
      <w:pPr>
        <w:spacing w:line="360" w:lineRule="auto"/>
        <w:ind w:right="160" w:firstLineChars="200" w:firstLine="640"/>
        <w:jc w:val="right"/>
        <w:rPr>
          <w:rFonts w:ascii="宋体" w:hAnsi="宋体"/>
          <w:sz w:val="32"/>
          <w:szCs w:val="30"/>
        </w:rPr>
      </w:pPr>
      <w:r w:rsidRPr="00C33800">
        <w:rPr>
          <w:rFonts w:ascii="宋体" w:hAnsi="宋体" w:hint="eastAsia"/>
          <w:sz w:val="32"/>
          <w:szCs w:val="30"/>
        </w:rPr>
        <w:t>二〇一四年二月十三日</w:t>
      </w:r>
    </w:p>
    <w:p w14:paraId="3323E707" w14:textId="77777777" w:rsidR="00577CAB" w:rsidRDefault="00577CAB" w:rsidP="006E0D1F">
      <w:pPr>
        <w:spacing w:line="360" w:lineRule="auto"/>
        <w:ind w:right="320" w:firstLineChars="200" w:firstLine="640"/>
        <w:jc w:val="right"/>
        <w:rPr>
          <w:rFonts w:ascii="宋体" w:hAnsi="宋体"/>
          <w:sz w:val="32"/>
          <w:szCs w:val="30"/>
        </w:rPr>
      </w:pPr>
    </w:p>
    <w:p w14:paraId="0362C0C0" w14:textId="77777777" w:rsidR="00577CAB" w:rsidRDefault="00577CAB" w:rsidP="001C14AD">
      <w:pPr>
        <w:spacing w:line="360" w:lineRule="auto"/>
        <w:ind w:right="160" w:firstLineChars="200" w:firstLine="640"/>
        <w:jc w:val="right"/>
        <w:rPr>
          <w:rFonts w:ascii="宋体" w:hAnsi="宋体"/>
          <w:sz w:val="32"/>
          <w:szCs w:val="30"/>
        </w:rPr>
      </w:pPr>
    </w:p>
    <w:p w14:paraId="7E894AFB" w14:textId="77777777" w:rsidR="00577CAB" w:rsidRDefault="00577CAB" w:rsidP="001C14AD">
      <w:pPr>
        <w:spacing w:line="360" w:lineRule="auto"/>
        <w:ind w:right="160" w:firstLineChars="200" w:firstLine="640"/>
        <w:jc w:val="right"/>
        <w:rPr>
          <w:rFonts w:ascii="宋体" w:hAnsi="宋体"/>
          <w:sz w:val="32"/>
          <w:szCs w:val="30"/>
        </w:rPr>
      </w:pPr>
    </w:p>
    <w:p w14:paraId="740E7917" w14:textId="77777777" w:rsidR="00577CAB" w:rsidRPr="00C33800" w:rsidRDefault="00577CAB" w:rsidP="001C14AD">
      <w:pPr>
        <w:spacing w:line="360" w:lineRule="auto"/>
        <w:ind w:right="160" w:firstLineChars="200" w:firstLine="640"/>
        <w:jc w:val="right"/>
        <w:rPr>
          <w:rFonts w:ascii="宋体" w:hAnsi="宋体"/>
          <w:sz w:val="32"/>
          <w:szCs w:val="30"/>
        </w:rPr>
      </w:pPr>
    </w:p>
    <w:p w14:paraId="6A485593" w14:textId="77777777" w:rsidR="00082329" w:rsidRPr="00C33800" w:rsidRDefault="00A13193" w:rsidP="00A13193">
      <w:pPr>
        <w:spacing w:line="360" w:lineRule="auto"/>
        <w:jc w:val="center"/>
        <w:rPr>
          <w:rFonts w:ascii="宋体" w:hAnsi="宋体"/>
          <w:szCs w:val="24"/>
        </w:rPr>
      </w:pPr>
      <w:r w:rsidRPr="00C33800">
        <w:rPr>
          <w:rFonts w:ascii="宋体" w:hAnsi="宋体" w:hint="eastAsia"/>
          <w:szCs w:val="24"/>
        </w:rPr>
        <w:t>（2014年3月</w:t>
      </w:r>
      <w:r w:rsidRPr="00C33800">
        <w:rPr>
          <w:rFonts w:ascii="宋体" w:hAnsi="宋体"/>
          <w:szCs w:val="24"/>
        </w:rPr>
        <w:t>版，</w:t>
      </w:r>
      <w:r w:rsidRPr="00C33800">
        <w:rPr>
          <w:rFonts w:ascii="宋体" w:hAnsi="宋体" w:hint="eastAsia"/>
          <w:szCs w:val="24"/>
        </w:rPr>
        <w:t>2014年3月</w:t>
      </w:r>
      <w:r w:rsidRPr="00C33800">
        <w:rPr>
          <w:rFonts w:ascii="宋体" w:hAnsi="宋体"/>
          <w:szCs w:val="24"/>
        </w:rPr>
        <w:t>第一次印刷）</w:t>
      </w:r>
    </w:p>
    <w:p w14:paraId="7407C9BB" w14:textId="77777777" w:rsidR="00A13193" w:rsidRDefault="00A13193" w:rsidP="00A13193">
      <w:pPr>
        <w:spacing w:line="360" w:lineRule="auto"/>
        <w:jc w:val="center"/>
        <w:rPr>
          <w:rFonts w:ascii="宋体" w:hAnsi="宋体"/>
          <w:szCs w:val="24"/>
        </w:rPr>
      </w:pPr>
    </w:p>
    <w:p w14:paraId="69D30943" w14:textId="77777777" w:rsidR="00CB0B41" w:rsidRPr="00CB0B41" w:rsidRDefault="00CB0B41" w:rsidP="00A13193">
      <w:pPr>
        <w:spacing w:line="360" w:lineRule="auto"/>
        <w:jc w:val="center"/>
        <w:rPr>
          <w:rFonts w:ascii="宋体" w:hAnsi="宋体"/>
          <w:szCs w:val="24"/>
        </w:rPr>
      </w:pPr>
    </w:p>
    <w:p w14:paraId="601732C5" w14:textId="77777777" w:rsidR="00A13193" w:rsidRPr="00C33800" w:rsidRDefault="00A13193" w:rsidP="00A13193">
      <w:pPr>
        <w:spacing w:line="360" w:lineRule="auto"/>
        <w:jc w:val="center"/>
        <w:rPr>
          <w:rFonts w:ascii="宋体" w:hAnsi="宋体"/>
          <w:b/>
          <w:sz w:val="40"/>
          <w:szCs w:val="24"/>
        </w:rPr>
      </w:pPr>
      <w:r w:rsidRPr="00C33800">
        <w:rPr>
          <w:rFonts w:ascii="宋体" w:hAnsi="宋体" w:hint="eastAsia"/>
          <w:b/>
          <w:sz w:val="40"/>
          <w:szCs w:val="24"/>
        </w:rPr>
        <w:t>温馨提示</w:t>
      </w:r>
    </w:p>
    <w:p w14:paraId="75038AD3" w14:textId="77777777" w:rsidR="00C31C3A" w:rsidRDefault="00C31C3A" w:rsidP="00C31C3A">
      <w:pPr>
        <w:spacing w:line="360" w:lineRule="auto"/>
        <w:rPr>
          <w:rFonts w:ascii="宋体" w:hAnsi="宋体"/>
          <w:sz w:val="21"/>
        </w:rPr>
      </w:pPr>
      <w:bookmarkStart w:id="1" w:name="_Toc381345703"/>
      <w:bookmarkStart w:id="2" w:name="_Toc378759268"/>
      <w:bookmarkStart w:id="3" w:name="_Toc380482815"/>
      <w:bookmarkStart w:id="4" w:name="_Toc380484728"/>
      <w:bookmarkStart w:id="5" w:name="_Toc380656880"/>
      <w:bookmarkStart w:id="6" w:name="_Toc381620706"/>
      <w:bookmarkStart w:id="7" w:name="_Toc381622747"/>
      <w:bookmarkStart w:id="8" w:name="_Toc382209072"/>
      <w:bookmarkStart w:id="9" w:name="_Toc382209135"/>
    </w:p>
    <w:p w14:paraId="23F1C9FF" w14:textId="77777777" w:rsidR="005F0000" w:rsidRPr="005F0000" w:rsidRDefault="009C73EB" w:rsidP="005F0000">
      <w:pPr>
        <w:pStyle w:val="1"/>
        <w:spacing w:line="360" w:lineRule="auto"/>
        <w:jc w:val="center"/>
        <w:rPr>
          <w:bCs w:val="0"/>
        </w:rPr>
      </w:pPr>
      <w:r w:rsidRPr="009C73EB">
        <w:rPr>
          <w:rFonts w:hint="eastAsia"/>
          <w:bCs w:val="0"/>
        </w:rPr>
        <w:t>目录</w:t>
      </w:r>
      <w:bookmarkEnd w:id="1"/>
      <w:bookmarkEnd w:id="2"/>
      <w:bookmarkEnd w:id="3"/>
      <w:bookmarkEnd w:id="4"/>
      <w:bookmarkEnd w:id="5"/>
      <w:bookmarkEnd w:id="6"/>
      <w:bookmarkEnd w:id="7"/>
      <w:bookmarkEnd w:id="8"/>
      <w:bookmarkEnd w:id="9"/>
      <w:r w:rsidR="00B11741" w:rsidRPr="00B11741">
        <w:rPr>
          <w:rFonts w:ascii="宋体" w:hAnsi="宋体"/>
          <w:bCs w:val="0"/>
          <w:noProof/>
          <w:sz w:val="24"/>
          <w:szCs w:val="24"/>
        </w:rPr>
        <w:fldChar w:fldCharType="begin"/>
      </w:r>
      <w:r w:rsidR="00082329" w:rsidRPr="009C73EB">
        <w:rPr>
          <w:rFonts w:ascii="宋体" w:hAnsi="宋体"/>
          <w:sz w:val="24"/>
          <w:szCs w:val="24"/>
        </w:rPr>
        <w:instrText xml:space="preserve"> TOC \o "1-3" \h \z \u </w:instrText>
      </w:r>
      <w:r w:rsidR="00B11741" w:rsidRPr="00B11741">
        <w:rPr>
          <w:rFonts w:ascii="宋体" w:hAnsi="宋体"/>
          <w:bCs w:val="0"/>
          <w:noProof/>
          <w:sz w:val="24"/>
          <w:szCs w:val="24"/>
        </w:rPr>
        <w:fldChar w:fldCharType="separate"/>
      </w:r>
    </w:p>
    <w:p w14:paraId="0DDF1388" w14:textId="77777777" w:rsidR="005F0000" w:rsidRPr="005F0000" w:rsidRDefault="00B11741" w:rsidP="005F0000">
      <w:pPr>
        <w:pStyle w:val="30"/>
        <w:spacing w:line="360" w:lineRule="auto"/>
        <w:rPr>
          <w:noProof/>
          <w:kern w:val="2"/>
          <w:sz w:val="20"/>
          <w:szCs w:val="22"/>
        </w:rPr>
      </w:pPr>
      <w:hyperlink w:anchor="_Toc382209136" w:history="1">
        <w:r w:rsidR="005F0000" w:rsidRPr="005F0000">
          <w:rPr>
            <w:rStyle w:val="a3"/>
            <w:noProof/>
            <w:sz w:val="21"/>
          </w:rPr>
          <w:t>1.</w:t>
        </w:r>
        <w:r w:rsidR="005F0000" w:rsidRPr="005F0000">
          <w:rPr>
            <w:rStyle w:val="a3"/>
            <w:rFonts w:hint="eastAsia"/>
            <w:noProof/>
            <w:sz w:val="21"/>
          </w:rPr>
          <w:t>登记科经办业务内容</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_Toc382209136 \h </w:instrText>
        </w:r>
        <w:r w:rsidRPr="005F0000">
          <w:rPr>
            <w:noProof/>
            <w:webHidden/>
            <w:sz w:val="21"/>
          </w:rPr>
        </w:r>
        <w:r w:rsidRPr="005F0000">
          <w:rPr>
            <w:noProof/>
            <w:webHidden/>
            <w:sz w:val="21"/>
          </w:rPr>
          <w:fldChar w:fldCharType="separate"/>
        </w:r>
        <w:r w:rsidR="005F0000" w:rsidRPr="005F0000">
          <w:rPr>
            <w:noProof/>
            <w:webHidden/>
            <w:sz w:val="21"/>
          </w:rPr>
          <w:t>4</w:t>
        </w:r>
        <w:r w:rsidRPr="005F0000">
          <w:rPr>
            <w:noProof/>
            <w:webHidden/>
            <w:sz w:val="21"/>
          </w:rPr>
          <w:fldChar w:fldCharType="end"/>
        </w:r>
      </w:hyperlink>
    </w:p>
    <w:p w14:paraId="41FCFE5B" w14:textId="77777777" w:rsidR="005F0000" w:rsidRPr="005F0000" w:rsidRDefault="00B11741" w:rsidP="005F0000">
      <w:pPr>
        <w:pStyle w:val="30"/>
        <w:spacing w:line="360" w:lineRule="auto"/>
        <w:rPr>
          <w:noProof/>
          <w:kern w:val="2"/>
          <w:sz w:val="20"/>
          <w:szCs w:val="22"/>
        </w:rPr>
      </w:pPr>
      <w:hyperlink w:anchor="_Toc382209137" w:history="1">
        <w:r w:rsidR="005F0000" w:rsidRPr="005F0000">
          <w:rPr>
            <w:rStyle w:val="a3"/>
            <w:noProof/>
            <w:sz w:val="21"/>
          </w:rPr>
          <w:t>2.</w:t>
        </w:r>
        <w:r w:rsidR="005F0000" w:rsidRPr="005F0000">
          <w:rPr>
            <w:rStyle w:val="a3"/>
            <w:rFonts w:hint="eastAsia"/>
            <w:noProof/>
            <w:sz w:val="21"/>
          </w:rPr>
          <w:t>用人单位办理社保新开户办事指南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_Toc382209137 \h </w:instrText>
        </w:r>
        <w:r w:rsidRPr="005F0000">
          <w:rPr>
            <w:noProof/>
            <w:webHidden/>
            <w:sz w:val="21"/>
          </w:rPr>
        </w:r>
        <w:r w:rsidRPr="005F0000">
          <w:rPr>
            <w:noProof/>
            <w:webHidden/>
            <w:sz w:val="21"/>
          </w:rPr>
          <w:fldChar w:fldCharType="separate"/>
        </w:r>
        <w:r w:rsidR="005F0000" w:rsidRPr="005F0000">
          <w:rPr>
            <w:noProof/>
            <w:webHidden/>
            <w:sz w:val="21"/>
          </w:rPr>
          <w:t>5</w:t>
        </w:r>
        <w:r w:rsidRPr="005F0000">
          <w:rPr>
            <w:noProof/>
            <w:webHidden/>
            <w:sz w:val="21"/>
          </w:rPr>
          <w:fldChar w:fldCharType="end"/>
        </w:r>
      </w:hyperlink>
    </w:p>
    <w:p w14:paraId="21B6BA82" w14:textId="77777777" w:rsidR="005F0000" w:rsidRPr="005F0000" w:rsidRDefault="00B11741" w:rsidP="005F0000">
      <w:pPr>
        <w:pStyle w:val="30"/>
        <w:spacing w:line="360" w:lineRule="auto"/>
        <w:rPr>
          <w:noProof/>
          <w:kern w:val="2"/>
          <w:sz w:val="20"/>
          <w:szCs w:val="22"/>
        </w:rPr>
      </w:pPr>
      <w:hyperlink w:anchor="_Toc382209138" w:history="1">
        <w:r w:rsidR="005F0000" w:rsidRPr="005F0000">
          <w:rPr>
            <w:rStyle w:val="a3"/>
            <w:noProof/>
            <w:sz w:val="21"/>
          </w:rPr>
          <w:t>3.</w:t>
        </w:r>
        <w:r w:rsidR="005F0000" w:rsidRPr="005F0000">
          <w:rPr>
            <w:rStyle w:val="a3"/>
            <w:rFonts w:hint="eastAsia"/>
            <w:noProof/>
            <w:sz w:val="21"/>
          </w:rPr>
          <w:t>用人单位办理社保新开户流程图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_Toc382209138 \h </w:instrText>
        </w:r>
        <w:r w:rsidRPr="005F0000">
          <w:rPr>
            <w:noProof/>
            <w:webHidden/>
            <w:sz w:val="21"/>
          </w:rPr>
        </w:r>
        <w:r w:rsidRPr="005F0000">
          <w:rPr>
            <w:noProof/>
            <w:webHidden/>
            <w:sz w:val="21"/>
          </w:rPr>
          <w:fldChar w:fldCharType="separate"/>
        </w:r>
        <w:r w:rsidR="005F0000" w:rsidRPr="005F0000">
          <w:rPr>
            <w:noProof/>
            <w:webHidden/>
            <w:sz w:val="21"/>
          </w:rPr>
          <w:t>7</w:t>
        </w:r>
        <w:r w:rsidRPr="005F0000">
          <w:rPr>
            <w:noProof/>
            <w:webHidden/>
            <w:sz w:val="21"/>
          </w:rPr>
          <w:fldChar w:fldCharType="end"/>
        </w:r>
      </w:hyperlink>
    </w:p>
    <w:p w14:paraId="7A1DD1B5" w14:textId="77777777" w:rsidR="005F0000" w:rsidRPr="005F0000" w:rsidRDefault="00B11741" w:rsidP="005F0000">
      <w:pPr>
        <w:pStyle w:val="30"/>
        <w:spacing w:line="360" w:lineRule="auto"/>
        <w:rPr>
          <w:noProof/>
          <w:kern w:val="2"/>
          <w:sz w:val="20"/>
          <w:szCs w:val="22"/>
        </w:rPr>
      </w:pPr>
      <w:hyperlink w:anchor="_Toc382209139" w:history="1">
        <w:r w:rsidR="005F0000" w:rsidRPr="005F0000">
          <w:rPr>
            <w:rStyle w:val="a3"/>
            <w:rFonts w:ascii="宋体" w:hAnsi="宋体"/>
            <w:bCs/>
            <w:noProof/>
            <w:sz w:val="21"/>
          </w:rPr>
          <w:t>4.</w:t>
        </w:r>
        <w:r w:rsidR="005F0000" w:rsidRPr="005F0000">
          <w:rPr>
            <w:rStyle w:val="a3"/>
            <w:rFonts w:ascii="宋体" w:hAnsi="宋体" w:hint="eastAsia"/>
            <w:bCs/>
            <w:noProof/>
            <w:sz w:val="21"/>
          </w:rPr>
          <w:t>用人单位五险新参保人员增加办事指南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_Toc382209139 \h </w:instrText>
        </w:r>
        <w:r w:rsidRPr="005F0000">
          <w:rPr>
            <w:noProof/>
            <w:webHidden/>
            <w:sz w:val="21"/>
          </w:rPr>
        </w:r>
        <w:r w:rsidRPr="005F0000">
          <w:rPr>
            <w:noProof/>
            <w:webHidden/>
            <w:sz w:val="21"/>
          </w:rPr>
          <w:fldChar w:fldCharType="separate"/>
        </w:r>
        <w:r w:rsidR="005F0000" w:rsidRPr="005F0000">
          <w:rPr>
            <w:noProof/>
            <w:webHidden/>
            <w:sz w:val="21"/>
          </w:rPr>
          <w:t>8</w:t>
        </w:r>
        <w:r w:rsidRPr="005F0000">
          <w:rPr>
            <w:noProof/>
            <w:webHidden/>
            <w:sz w:val="21"/>
          </w:rPr>
          <w:fldChar w:fldCharType="end"/>
        </w:r>
      </w:hyperlink>
    </w:p>
    <w:p w14:paraId="65030DB4" w14:textId="77777777" w:rsidR="005F0000" w:rsidRPr="005F0000" w:rsidRDefault="00B11741" w:rsidP="005F0000">
      <w:pPr>
        <w:pStyle w:val="30"/>
        <w:spacing w:line="360" w:lineRule="auto"/>
        <w:rPr>
          <w:noProof/>
          <w:kern w:val="2"/>
          <w:sz w:val="20"/>
          <w:szCs w:val="22"/>
        </w:rPr>
      </w:pPr>
      <w:hyperlink w:anchor="_Toc382209140" w:history="1">
        <w:r w:rsidR="005F0000" w:rsidRPr="005F0000">
          <w:rPr>
            <w:rStyle w:val="a3"/>
            <w:noProof/>
            <w:sz w:val="21"/>
          </w:rPr>
          <w:t>5.</w:t>
        </w:r>
        <w:r w:rsidR="005F0000" w:rsidRPr="005F0000">
          <w:rPr>
            <w:rStyle w:val="a3"/>
            <w:rFonts w:hint="eastAsia"/>
            <w:noProof/>
            <w:sz w:val="21"/>
          </w:rPr>
          <w:t>用人单位五险新参保人员增加流程图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_Toc382209140 \h </w:instrText>
        </w:r>
        <w:r w:rsidRPr="005F0000">
          <w:rPr>
            <w:noProof/>
            <w:webHidden/>
            <w:sz w:val="21"/>
          </w:rPr>
        </w:r>
        <w:r w:rsidRPr="005F0000">
          <w:rPr>
            <w:noProof/>
            <w:webHidden/>
            <w:sz w:val="21"/>
          </w:rPr>
          <w:fldChar w:fldCharType="separate"/>
        </w:r>
        <w:r w:rsidR="005F0000" w:rsidRPr="005F0000">
          <w:rPr>
            <w:noProof/>
            <w:webHidden/>
            <w:sz w:val="21"/>
          </w:rPr>
          <w:t>9</w:t>
        </w:r>
        <w:r w:rsidRPr="005F0000">
          <w:rPr>
            <w:noProof/>
            <w:webHidden/>
            <w:sz w:val="21"/>
          </w:rPr>
          <w:fldChar w:fldCharType="end"/>
        </w:r>
      </w:hyperlink>
    </w:p>
    <w:p w14:paraId="4131A375" w14:textId="77777777" w:rsidR="005F0000" w:rsidRPr="005F0000" w:rsidRDefault="00B11741" w:rsidP="005F0000">
      <w:pPr>
        <w:pStyle w:val="30"/>
        <w:spacing w:line="360" w:lineRule="auto"/>
        <w:rPr>
          <w:noProof/>
          <w:kern w:val="2"/>
          <w:sz w:val="20"/>
          <w:szCs w:val="22"/>
        </w:rPr>
      </w:pPr>
      <w:hyperlink w:anchor="_Toc382209141" w:history="1">
        <w:r w:rsidR="005F0000" w:rsidRPr="005F0000">
          <w:rPr>
            <w:rStyle w:val="a3"/>
            <w:rFonts w:ascii="宋体" w:hAnsi="宋体"/>
            <w:bCs/>
            <w:noProof/>
            <w:sz w:val="21"/>
          </w:rPr>
          <w:t>6.</w:t>
        </w:r>
        <w:r w:rsidR="005F0000" w:rsidRPr="005F0000">
          <w:rPr>
            <w:rStyle w:val="a3"/>
            <w:rFonts w:ascii="宋体" w:hAnsi="宋体" w:hint="eastAsia"/>
            <w:bCs/>
            <w:noProof/>
            <w:sz w:val="21"/>
          </w:rPr>
          <w:t>用人单位转入人员增加（续保）办事指南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_Toc382209141 \h </w:instrText>
        </w:r>
        <w:r w:rsidRPr="005F0000">
          <w:rPr>
            <w:noProof/>
            <w:webHidden/>
            <w:sz w:val="21"/>
          </w:rPr>
        </w:r>
        <w:r w:rsidRPr="005F0000">
          <w:rPr>
            <w:noProof/>
            <w:webHidden/>
            <w:sz w:val="21"/>
          </w:rPr>
          <w:fldChar w:fldCharType="separate"/>
        </w:r>
        <w:r w:rsidR="005F0000" w:rsidRPr="005F0000">
          <w:rPr>
            <w:noProof/>
            <w:webHidden/>
            <w:sz w:val="21"/>
          </w:rPr>
          <w:t>10</w:t>
        </w:r>
        <w:r w:rsidRPr="005F0000">
          <w:rPr>
            <w:noProof/>
            <w:webHidden/>
            <w:sz w:val="21"/>
          </w:rPr>
          <w:fldChar w:fldCharType="end"/>
        </w:r>
      </w:hyperlink>
    </w:p>
    <w:p w14:paraId="28589D04" w14:textId="77777777" w:rsidR="005F0000" w:rsidRPr="005F0000" w:rsidRDefault="00B11741" w:rsidP="005F0000">
      <w:pPr>
        <w:pStyle w:val="30"/>
        <w:spacing w:line="360" w:lineRule="auto"/>
        <w:rPr>
          <w:noProof/>
          <w:kern w:val="2"/>
          <w:sz w:val="20"/>
          <w:szCs w:val="22"/>
        </w:rPr>
      </w:pPr>
      <w:hyperlink w:anchor="_Toc382209142" w:history="1">
        <w:r w:rsidR="005F0000" w:rsidRPr="005F0000">
          <w:rPr>
            <w:rStyle w:val="a3"/>
            <w:noProof/>
            <w:sz w:val="21"/>
          </w:rPr>
          <w:t>7.</w:t>
        </w:r>
        <w:r w:rsidR="005F0000" w:rsidRPr="005F0000">
          <w:rPr>
            <w:rStyle w:val="a3"/>
            <w:rFonts w:hint="eastAsia"/>
            <w:noProof/>
            <w:sz w:val="21"/>
          </w:rPr>
          <w:t>用人单位转入人员增加（续保）流程图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_Toc382209142 \h </w:instrText>
        </w:r>
        <w:r w:rsidRPr="005F0000">
          <w:rPr>
            <w:noProof/>
            <w:webHidden/>
            <w:sz w:val="21"/>
          </w:rPr>
        </w:r>
        <w:r w:rsidRPr="005F0000">
          <w:rPr>
            <w:noProof/>
            <w:webHidden/>
            <w:sz w:val="21"/>
          </w:rPr>
          <w:fldChar w:fldCharType="separate"/>
        </w:r>
        <w:r w:rsidR="005F0000" w:rsidRPr="005F0000">
          <w:rPr>
            <w:noProof/>
            <w:webHidden/>
            <w:sz w:val="21"/>
          </w:rPr>
          <w:t>11</w:t>
        </w:r>
        <w:r w:rsidRPr="005F0000">
          <w:rPr>
            <w:noProof/>
            <w:webHidden/>
            <w:sz w:val="21"/>
          </w:rPr>
          <w:fldChar w:fldCharType="end"/>
        </w:r>
      </w:hyperlink>
    </w:p>
    <w:p w14:paraId="6A8C704D" w14:textId="77777777" w:rsidR="005F0000" w:rsidRPr="005F0000" w:rsidRDefault="00B11741" w:rsidP="005F0000">
      <w:pPr>
        <w:pStyle w:val="30"/>
        <w:spacing w:line="360" w:lineRule="auto"/>
        <w:rPr>
          <w:noProof/>
          <w:kern w:val="2"/>
          <w:sz w:val="20"/>
          <w:szCs w:val="22"/>
        </w:rPr>
      </w:pPr>
      <w:hyperlink w:anchor="_Toc382209143" w:history="1">
        <w:r w:rsidR="005F0000" w:rsidRPr="005F0000">
          <w:rPr>
            <w:rStyle w:val="a3"/>
            <w:rFonts w:ascii="宋体" w:hAnsi="宋体"/>
            <w:bCs/>
            <w:noProof/>
            <w:sz w:val="21"/>
          </w:rPr>
          <w:t>8.</w:t>
        </w:r>
        <w:r w:rsidR="005F0000" w:rsidRPr="005F0000">
          <w:rPr>
            <w:rStyle w:val="a3"/>
            <w:rFonts w:ascii="宋体" w:hAnsi="宋体" w:hint="eastAsia"/>
            <w:bCs/>
            <w:noProof/>
            <w:sz w:val="21"/>
          </w:rPr>
          <w:t>用人单位参保人员减少办事指南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_Toc382209143 \h </w:instrText>
        </w:r>
        <w:r w:rsidRPr="005F0000">
          <w:rPr>
            <w:noProof/>
            <w:webHidden/>
            <w:sz w:val="21"/>
          </w:rPr>
        </w:r>
        <w:r w:rsidRPr="005F0000">
          <w:rPr>
            <w:noProof/>
            <w:webHidden/>
            <w:sz w:val="21"/>
          </w:rPr>
          <w:fldChar w:fldCharType="separate"/>
        </w:r>
        <w:r w:rsidR="005F0000" w:rsidRPr="005F0000">
          <w:rPr>
            <w:noProof/>
            <w:webHidden/>
            <w:sz w:val="21"/>
          </w:rPr>
          <w:t>12</w:t>
        </w:r>
        <w:r w:rsidRPr="005F0000">
          <w:rPr>
            <w:noProof/>
            <w:webHidden/>
            <w:sz w:val="21"/>
          </w:rPr>
          <w:fldChar w:fldCharType="end"/>
        </w:r>
      </w:hyperlink>
    </w:p>
    <w:p w14:paraId="28BD2F9D" w14:textId="77777777" w:rsidR="005F0000" w:rsidRPr="005F0000" w:rsidRDefault="00B11741" w:rsidP="005F0000">
      <w:pPr>
        <w:pStyle w:val="30"/>
        <w:spacing w:line="360" w:lineRule="auto"/>
        <w:rPr>
          <w:noProof/>
          <w:kern w:val="2"/>
          <w:sz w:val="20"/>
          <w:szCs w:val="22"/>
        </w:rPr>
      </w:pPr>
      <w:hyperlink w:anchor="_Toc382209144" w:history="1">
        <w:r w:rsidR="005F0000" w:rsidRPr="005F0000">
          <w:rPr>
            <w:rStyle w:val="a3"/>
            <w:noProof/>
            <w:sz w:val="21"/>
          </w:rPr>
          <w:t>9.</w:t>
        </w:r>
        <w:r w:rsidR="005F0000" w:rsidRPr="005F0000">
          <w:rPr>
            <w:rStyle w:val="a3"/>
            <w:rFonts w:hint="eastAsia"/>
            <w:noProof/>
            <w:sz w:val="21"/>
          </w:rPr>
          <w:t>用人单位参保人员减少流程图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_Toc382209144 \h </w:instrText>
        </w:r>
        <w:r w:rsidRPr="005F0000">
          <w:rPr>
            <w:noProof/>
            <w:webHidden/>
            <w:sz w:val="21"/>
          </w:rPr>
        </w:r>
        <w:r w:rsidRPr="005F0000">
          <w:rPr>
            <w:noProof/>
            <w:webHidden/>
            <w:sz w:val="21"/>
          </w:rPr>
          <w:fldChar w:fldCharType="separate"/>
        </w:r>
        <w:r w:rsidR="005F0000" w:rsidRPr="005F0000">
          <w:rPr>
            <w:noProof/>
            <w:webHidden/>
            <w:sz w:val="21"/>
          </w:rPr>
          <w:t>13</w:t>
        </w:r>
        <w:r w:rsidRPr="005F0000">
          <w:rPr>
            <w:noProof/>
            <w:webHidden/>
            <w:sz w:val="21"/>
          </w:rPr>
          <w:fldChar w:fldCharType="end"/>
        </w:r>
      </w:hyperlink>
    </w:p>
    <w:p w14:paraId="7CD85440" w14:textId="77777777" w:rsidR="005F0000" w:rsidRPr="005F0000" w:rsidRDefault="00B11741" w:rsidP="005F0000">
      <w:pPr>
        <w:pStyle w:val="30"/>
        <w:spacing w:line="360" w:lineRule="auto"/>
        <w:rPr>
          <w:noProof/>
          <w:kern w:val="2"/>
          <w:sz w:val="20"/>
          <w:szCs w:val="22"/>
        </w:rPr>
      </w:pPr>
      <w:hyperlink w:anchor="_Toc382209145" w:history="1">
        <w:r w:rsidR="005F0000" w:rsidRPr="005F0000">
          <w:rPr>
            <w:rStyle w:val="a3"/>
            <w:rFonts w:ascii="宋体" w:hAnsi="宋体"/>
            <w:bCs/>
            <w:noProof/>
            <w:sz w:val="21"/>
          </w:rPr>
          <w:t>10.</w:t>
        </w:r>
        <w:r w:rsidR="005F0000" w:rsidRPr="005F0000">
          <w:rPr>
            <w:rStyle w:val="a3"/>
            <w:rFonts w:ascii="宋体" w:hAnsi="宋体" w:hint="eastAsia"/>
            <w:bCs/>
            <w:noProof/>
            <w:sz w:val="21"/>
          </w:rPr>
          <w:t>用人单位变更登记信息办事指南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_Toc382209145 \h </w:instrText>
        </w:r>
        <w:r w:rsidRPr="005F0000">
          <w:rPr>
            <w:noProof/>
            <w:webHidden/>
            <w:sz w:val="21"/>
          </w:rPr>
        </w:r>
        <w:r w:rsidRPr="005F0000">
          <w:rPr>
            <w:noProof/>
            <w:webHidden/>
            <w:sz w:val="21"/>
          </w:rPr>
          <w:fldChar w:fldCharType="separate"/>
        </w:r>
        <w:r w:rsidR="005F0000" w:rsidRPr="005F0000">
          <w:rPr>
            <w:noProof/>
            <w:webHidden/>
            <w:sz w:val="21"/>
          </w:rPr>
          <w:t>14</w:t>
        </w:r>
        <w:r w:rsidRPr="005F0000">
          <w:rPr>
            <w:noProof/>
            <w:webHidden/>
            <w:sz w:val="21"/>
          </w:rPr>
          <w:fldChar w:fldCharType="end"/>
        </w:r>
      </w:hyperlink>
    </w:p>
    <w:p w14:paraId="122520A0" w14:textId="77777777" w:rsidR="005F0000" w:rsidRPr="005F0000" w:rsidRDefault="00B11741" w:rsidP="005F0000">
      <w:pPr>
        <w:pStyle w:val="30"/>
        <w:spacing w:line="360" w:lineRule="auto"/>
        <w:rPr>
          <w:noProof/>
          <w:kern w:val="2"/>
          <w:sz w:val="20"/>
          <w:szCs w:val="22"/>
        </w:rPr>
      </w:pPr>
      <w:hyperlink w:anchor="_Toc382209146" w:history="1">
        <w:r w:rsidR="005F0000" w:rsidRPr="005F0000">
          <w:rPr>
            <w:rStyle w:val="a3"/>
            <w:noProof/>
            <w:sz w:val="21"/>
          </w:rPr>
          <w:t>11.</w:t>
        </w:r>
        <w:r w:rsidR="005F0000" w:rsidRPr="005F0000">
          <w:rPr>
            <w:rStyle w:val="a3"/>
            <w:rFonts w:hint="eastAsia"/>
            <w:noProof/>
            <w:sz w:val="21"/>
          </w:rPr>
          <w:t>用人单位变更登记信息流程图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_Toc382209146 \h </w:instrText>
        </w:r>
        <w:r w:rsidRPr="005F0000">
          <w:rPr>
            <w:noProof/>
            <w:webHidden/>
            <w:sz w:val="21"/>
          </w:rPr>
        </w:r>
        <w:r w:rsidRPr="005F0000">
          <w:rPr>
            <w:noProof/>
            <w:webHidden/>
            <w:sz w:val="21"/>
          </w:rPr>
          <w:fldChar w:fldCharType="separate"/>
        </w:r>
        <w:r w:rsidR="005F0000" w:rsidRPr="005F0000">
          <w:rPr>
            <w:noProof/>
            <w:webHidden/>
            <w:sz w:val="21"/>
          </w:rPr>
          <w:t>16</w:t>
        </w:r>
        <w:r w:rsidRPr="005F0000">
          <w:rPr>
            <w:noProof/>
            <w:webHidden/>
            <w:sz w:val="21"/>
          </w:rPr>
          <w:fldChar w:fldCharType="end"/>
        </w:r>
      </w:hyperlink>
    </w:p>
    <w:p w14:paraId="356159E4" w14:textId="77777777" w:rsidR="005F0000" w:rsidRPr="005F0000" w:rsidRDefault="00B11741" w:rsidP="005F0000">
      <w:pPr>
        <w:pStyle w:val="30"/>
        <w:spacing w:line="360" w:lineRule="auto"/>
        <w:rPr>
          <w:noProof/>
          <w:kern w:val="2"/>
          <w:sz w:val="20"/>
          <w:szCs w:val="22"/>
        </w:rPr>
      </w:pPr>
      <w:hyperlink w:anchor="_Toc382209147" w:history="1">
        <w:r w:rsidR="005F0000" w:rsidRPr="005F0000">
          <w:rPr>
            <w:rStyle w:val="a3"/>
            <w:rFonts w:ascii="宋体" w:hAnsi="宋体"/>
            <w:bCs/>
            <w:noProof/>
            <w:sz w:val="21"/>
          </w:rPr>
          <w:t>12.</w:t>
        </w:r>
        <w:r w:rsidR="005F0000" w:rsidRPr="005F0000">
          <w:rPr>
            <w:rStyle w:val="a3"/>
            <w:rFonts w:ascii="宋体" w:hAnsi="宋体" w:hint="eastAsia"/>
            <w:bCs/>
            <w:noProof/>
            <w:sz w:val="21"/>
          </w:rPr>
          <w:t>用人单位社会保险登记注销办事指南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_Toc382209147 \h </w:instrText>
        </w:r>
        <w:r w:rsidRPr="005F0000">
          <w:rPr>
            <w:noProof/>
            <w:webHidden/>
            <w:sz w:val="21"/>
          </w:rPr>
        </w:r>
        <w:r w:rsidRPr="005F0000">
          <w:rPr>
            <w:noProof/>
            <w:webHidden/>
            <w:sz w:val="21"/>
          </w:rPr>
          <w:fldChar w:fldCharType="separate"/>
        </w:r>
        <w:r w:rsidR="005F0000" w:rsidRPr="005F0000">
          <w:rPr>
            <w:noProof/>
            <w:webHidden/>
            <w:sz w:val="21"/>
          </w:rPr>
          <w:t>17</w:t>
        </w:r>
        <w:r w:rsidRPr="005F0000">
          <w:rPr>
            <w:noProof/>
            <w:webHidden/>
            <w:sz w:val="21"/>
          </w:rPr>
          <w:fldChar w:fldCharType="end"/>
        </w:r>
      </w:hyperlink>
    </w:p>
    <w:p w14:paraId="72C24968" w14:textId="77777777" w:rsidR="005F0000" w:rsidRPr="005F0000" w:rsidRDefault="00B11741" w:rsidP="005F0000">
      <w:pPr>
        <w:pStyle w:val="30"/>
        <w:spacing w:line="360" w:lineRule="auto"/>
        <w:rPr>
          <w:noProof/>
          <w:kern w:val="2"/>
          <w:sz w:val="20"/>
          <w:szCs w:val="22"/>
        </w:rPr>
      </w:pPr>
      <w:hyperlink w:anchor="_Toc382209148" w:history="1">
        <w:r w:rsidR="005F0000" w:rsidRPr="005F0000">
          <w:rPr>
            <w:rStyle w:val="a3"/>
            <w:noProof/>
            <w:sz w:val="21"/>
          </w:rPr>
          <w:t>13.</w:t>
        </w:r>
        <w:r w:rsidR="005F0000" w:rsidRPr="005F0000">
          <w:rPr>
            <w:rStyle w:val="a3"/>
            <w:rFonts w:hint="eastAsia"/>
            <w:noProof/>
            <w:sz w:val="21"/>
          </w:rPr>
          <w:t>用人单位社会保险登记注销流程图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_Toc382209148 \h </w:instrText>
        </w:r>
        <w:r w:rsidRPr="005F0000">
          <w:rPr>
            <w:noProof/>
            <w:webHidden/>
            <w:sz w:val="21"/>
          </w:rPr>
        </w:r>
        <w:r w:rsidRPr="005F0000">
          <w:rPr>
            <w:noProof/>
            <w:webHidden/>
            <w:sz w:val="21"/>
          </w:rPr>
          <w:fldChar w:fldCharType="separate"/>
        </w:r>
        <w:r w:rsidR="005F0000" w:rsidRPr="005F0000">
          <w:rPr>
            <w:noProof/>
            <w:webHidden/>
            <w:sz w:val="21"/>
          </w:rPr>
          <w:t>18</w:t>
        </w:r>
        <w:r w:rsidRPr="005F0000">
          <w:rPr>
            <w:noProof/>
            <w:webHidden/>
            <w:sz w:val="21"/>
          </w:rPr>
          <w:fldChar w:fldCharType="end"/>
        </w:r>
      </w:hyperlink>
    </w:p>
    <w:p w14:paraId="228702DC" w14:textId="77777777" w:rsidR="005F0000" w:rsidRPr="005F0000" w:rsidRDefault="00B11741" w:rsidP="005F0000">
      <w:pPr>
        <w:pStyle w:val="30"/>
        <w:spacing w:line="360" w:lineRule="auto"/>
        <w:rPr>
          <w:noProof/>
          <w:kern w:val="2"/>
          <w:sz w:val="20"/>
          <w:szCs w:val="22"/>
        </w:rPr>
      </w:pPr>
      <w:hyperlink w:anchor="_Toc382209149" w:history="1">
        <w:r w:rsidR="005F0000" w:rsidRPr="005F0000">
          <w:rPr>
            <w:rStyle w:val="a3"/>
            <w:rFonts w:ascii="宋体" w:hAnsi="宋体"/>
            <w:bCs/>
            <w:noProof/>
            <w:sz w:val="21"/>
          </w:rPr>
          <w:t>14.</w:t>
        </w:r>
        <w:r w:rsidR="005F0000" w:rsidRPr="005F0000">
          <w:rPr>
            <w:rStyle w:val="a3"/>
            <w:rFonts w:ascii="宋体" w:hAnsi="宋体" w:hint="eastAsia"/>
            <w:bCs/>
            <w:noProof/>
            <w:sz w:val="21"/>
          </w:rPr>
          <w:t>用人单位参保人员信息变更办事指南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_Toc382209149 \h </w:instrText>
        </w:r>
        <w:r w:rsidRPr="005F0000">
          <w:rPr>
            <w:noProof/>
            <w:webHidden/>
            <w:sz w:val="21"/>
          </w:rPr>
        </w:r>
        <w:r w:rsidRPr="005F0000">
          <w:rPr>
            <w:noProof/>
            <w:webHidden/>
            <w:sz w:val="21"/>
          </w:rPr>
          <w:fldChar w:fldCharType="separate"/>
        </w:r>
        <w:r w:rsidR="005F0000" w:rsidRPr="005F0000">
          <w:rPr>
            <w:noProof/>
            <w:webHidden/>
            <w:sz w:val="21"/>
          </w:rPr>
          <w:t>19</w:t>
        </w:r>
        <w:r w:rsidRPr="005F0000">
          <w:rPr>
            <w:noProof/>
            <w:webHidden/>
            <w:sz w:val="21"/>
          </w:rPr>
          <w:fldChar w:fldCharType="end"/>
        </w:r>
      </w:hyperlink>
    </w:p>
    <w:p w14:paraId="308570F0" w14:textId="77777777" w:rsidR="005F0000" w:rsidRPr="005F0000" w:rsidRDefault="00B11741" w:rsidP="005F0000">
      <w:pPr>
        <w:pStyle w:val="30"/>
        <w:spacing w:line="360" w:lineRule="auto"/>
        <w:rPr>
          <w:noProof/>
          <w:kern w:val="2"/>
          <w:sz w:val="20"/>
          <w:szCs w:val="22"/>
        </w:rPr>
      </w:pPr>
      <w:hyperlink w:anchor="_Toc382209150" w:history="1">
        <w:r w:rsidR="005F0000" w:rsidRPr="005F0000">
          <w:rPr>
            <w:rStyle w:val="a3"/>
            <w:noProof/>
            <w:sz w:val="21"/>
          </w:rPr>
          <w:t>15.</w:t>
        </w:r>
        <w:r w:rsidR="005F0000" w:rsidRPr="005F0000">
          <w:rPr>
            <w:rStyle w:val="a3"/>
            <w:rFonts w:hint="eastAsia"/>
            <w:noProof/>
            <w:sz w:val="21"/>
          </w:rPr>
          <w:t>用人单位参保人员信息变更流程图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_Toc382209150 \h </w:instrText>
        </w:r>
        <w:r w:rsidRPr="005F0000">
          <w:rPr>
            <w:noProof/>
            <w:webHidden/>
            <w:sz w:val="21"/>
          </w:rPr>
        </w:r>
        <w:r w:rsidRPr="005F0000">
          <w:rPr>
            <w:noProof/>
            <w:webHidden/>
            <w:sz w:val="21"/>
          </w:rPr>
          <w:fldChar w:fldCharType="separate"/>
        </w:r>
        <w:r w:rsidR="005F0000" w:rsidRPr="005F0000">
          <w:rPr>
            <w:noProof/>
            <w:webHidden/>
            <w:sz w:val="21"/>
          </w:rPr>
          <w:t>21</w:t>
        </w:r>
        <w:r w:rsidRPr="005F0000">
          <w:rPr>
            <w:noProof/>
            <w:webHidden/>
            <w:sz w:val="21"/>
          </w:rPr>
          <w:fldChar w:fldCharType="end"/>
        </w:r>
      </w:hyperlink>
    </w:p>
    <w:p w14:paraId="0A4A77D0" w14:textId="77777777" w:rsidR="005F0000" w:rsidRPr="005F0000" w:rsidRDefault="00B11741" w:rsidP="005F0000">
      <w:pPr>
        <w:pStyle w:val="30"/>
        <w:spacing w:line="360" w:lineRule="auto"/>
        <w:rPr>
          <w:noProof/>
          <w:kern w:val="2"/>
          <w:sz w:val="20"/>
          <w:szCs w:val="22"/>
        </w:rPr>
      </w:pPr>
      <w:hyperlink w:anchor="_Toc382209151" w:history="1">
        <w:r w:rsidR="005F0000" w:rsidRPr="005F0000">
          <w:rPr>
            <w:rStyle w:val="a3"/>
            <w:rFonts w:ascii="宋体" w:hAnsi="宋体"/>
            <w:bCs/>
            <w:noProof/>
            <w:sz w:val="21"/>
          </w:rPr>
          <w:t>16.</w:t>
        </w:r>
        <w:r w:rsidR="005F0000" w:rsidRPr="005F0000">
          <w:rPr>
            <w:rStyle w:val="a3"/>
            <w:rFonts w:ascii="宋体" w:hAnsi="宋体" w:hint="eastAsia"/>
            <w:bCs/>
            <w:noProof/>
            <w:sz w:val="21"/>
          </w:rPr>
          <w:t>参保人员变更定点医疗机构办事指南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_Toc382209151 \h </w:instrText>
        </w:r>
        <w:r w:rsidRPr="005F0000">
          <w:rPr>
            <w:noProof/>
            <w:webHidden/>
            <w:sz w:val="21"/>
          </w:rPr>
        </w:r>
        <w:r w:rsidRPr="005F0000">
          <w:rPr>
            <w:noProof/>
            <w:webHidden/>
            <w:sz w:val="21"/>
          </w:rPr>
          <w:fldChar w:fldCharType="separate"/>
        </w:r>
        <w:r w:rsidR="005F0000" w:rsidRPr="005F0000">
          <w:rPr>
            <w:noProof/>
            <w:webHidden/>
            <w:sz w:val="21"/>
          </w:rPr>
          <w:t>23</w:t>
        </w:r>
        <w:r w:rsidRPr="005F0000">
          <w:rPr>
            <w:noProof/>
            <w:webHidden/>
            <w:sz w:val="21"/>
          </w:rPr>
          <w:fldChar w:fldCharType="end"/>
        </w:r>
      </w:hyperlink>
    </w:p>
    <w:p w14:paraId="65E32B1F" w14:textId="77777777" w:rsidR="005F0000" w:rsidRPr="005F0000" w:rsidRDefault="00B11741" w:rsidP="005F0000">
      <w:pPr>
        <w:pStyle w:val="30"/>
        <w:spacing w:line="360" w:lineRule="auto"/>
        <w:rPr>
          <w:noProof/>
          <w:kern w:val="2"/>
          <w:sz w:val="20"/>
          <w:szCs w:val="22"/>
        </w:rPr>
      </w:pPr>
      <w:hyperlink w:anchor="_Toc382209152" w:history="1">
        <w:r w:rsidR="005F0000" w:rsidRPr="005F0000">
          <w:rPr>
            <w:rStyle w:val="a3"/>
            <w:noProof/>
            <w:sz w:val="21"/>
          </w:rPr>
          <w:t>17.</w:t>
        </w:r>
        <w:r w:rsidR="005F0000" w:rsidRPr="005F0000">
          <w:rPr>
            <w:rStyle w:val="a3"/>
            <w:rFonts w:hint="eastAsia"/>
            <w:noProof/>
            <w:sz w:val="21"/>
          </w:rPr>
          <w:t>参保人员变更定点医疗机构流程图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_Toc382209152 \h </w:instrText>
        </w:r>
        <w:r w:rsidRPr="005F0000">
          <w:rPr>
            <w:noProof/>
            <w:webHidden/>
            <w:sz w:val="21"/>
          </w:rPr>
        </w:r>
        <w:r w:rsidRPr="005F0000">
          <w:rPr>
            <w:noProof/>
            <w:webHidden/>
            <w:sz w:val="21"/>
          </w:rPr>
          <w:fldChar w:fldCharType="separate"/>
        </w:r>
        <w:r w:rsidR="005F0000" w:rsidRPr="005F0000">
          <w:rPr>
            <w:noProof/>
            <w:webHidden/>
            <w:sz w:val="21"/>
          </w:rPr>
          <w:t>24</w:t>
        </w:r>
        <w:r w:rsidRPr="005F0000">
          <w:rPr>
            <w:noProof/>
            <w:webHidden/>
            <w:sz w:val="21"/>
          </w:rPr>
          <w:fldChar w:fldCharType="end"/>
        </w:r>
      </w:hyperlink>
    </w:p>
    <w:p w14:paraId="56FA25D1" w14:textId="77777777" w:rsidR="005F0000" w:rsidRPr="005F0000" w:rsidRDefault="00B11741" w:rsidP="005F0000">
      <w:pPr>
        <w:pStyle w:val="30"/>
        <w:spacing w:line="360" w:lineRule="auto"/>
        <w:rPr>
          <w:noProof/>
          <w:kern w:val="2"/>
          <w:sz w:val="20"/>
          <w:szCs w:val="22"/>
        </w:rPr>
      </w:pPr>
      <w:hyperlink w:anchor="_Toc382209153" w:history="1">
        <w:r w:rsidR="005F0000" w:rsidRPr="005F0000">
          <w:rPr>
            <w:rStyle w:val="a3"/>
            <w:rFonts w:ascii="宋体" w:hAnsi="宋体"/>
            <w:bCs/>
            <w:noProof/>
            <w:sz w:val="21"/>
          </w:rPr>
          <w:t>18.</w:t>
        </w:r>
        <w:r w:rsidR="005F0000" w:rsidRPr="005F0000">
          <w:rPr>
            <w:rStyle w:val="a3"/>
            <w:rFonts w:ascii="宋体" w:hAnsi="宋体" w:hint="eastAsia"/>
            <w:bCs/>
            <w:noProof/>
            <w:sz w:val="21"/>
          </w:rPr>
          <w:t>社保退休减员办事指南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_Toc382209153 \h </w:instrText>
        </w:r>
        <w:r w:rsidRPr="005F0000">
          <w:rPr>
            <w:noProof/>
            <w:webHidden/>
            <w:sz w:val="21"/>
          </w:rPr>
        </w:r>
        <w:r w:rsidRPr="005F0000">
          <w:rPr>
            <w:noProof/>
            <w:webHidden/>
            <w:sz w:val="21"/>
          </w:rPr>
          <w:fldChar w:fldCharType="separate"/>
        </w:r>
        <w:r w:rsidR="005F0000" w:rsidRPr="005F0000">
          <w:rPr>
            <w:noProof/>
            <w:webHidden/>
            <w:sz w:val="21"/>
          </w:rPr>
          <w:t>25</w:t>
        </w:r>
        <w:r w:rsidRPr="005F0000">
          <w:rPr>
            <w:noProof/>
            <w:webHidden/>
            <w:sz w:val="21"/>
          </w:rPr>
          <w:fldChar w:fldCharType="end"/>
        </w:r>
      </w:hyperlink>
    </w:p>
    <w:p w14:paraId="5589AFCC" w14:textId="77777777" w:rsidR="005F0000" w:rsidRPr="005F0000" w:rsidRDefault="00B11741" w:rsidP="005F0000">
      <w:pPr>
        <w:pStyle w:val="30"/>
        <w:spacing w:line="360" w:lineRule="auto"/>
        <w:rPr>
          <w:noProof/>
          <w:kern w:val="2"/>
          <w:sz w:val="20"/>
          <w:szCs w:val="22"/>
        </w:rPr>
      </w:pPr>
      <w:hyperlink w:anchor="_Toc382209154" w:history="1">
        <w:r w:rsidR="005F0000" w:rsidRPr="005F0000">
          <w:rPr>
            <w:rStyle w:val="a3"/>
            <w:noProof/>
            <w:sz w:val="21"/>
          </w:rPr>
          <w:t>19.</w:t>
        </w:r>
        <w:r w:rsidR="005F0000" w:rsidRPr="005F0000">
          <w:rPr>
            <w:rStyle w:val="a3"/>
            <w:rFonts w:hint="eastAsia"/>
            <w:noProof/>
            <w:sz w:val="21"/>
          </w:rPr>
          <w:t>社保退休减员流程图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_Toc382209154 \h </w:instrText>
        </w:r>
        <w:r w:rsidRPr="005F0000">
          <w:rPr>
            <w:noProof/>
            <w:webHidden/>
            <w:sz w:val="21"/>
          </w:rPr>
        </w:r>
        <w:r w:rsidRPr="005F0000">
          <w:rPr>
            <w:noProof/>
            <w:webHidden/>
            <w:sz w:val="21"/>
          </w:rPr>
          <w:fldChar w:fldCharType="separate"/>
        </w:r>
        <w:r w:rsidR="005F0000" w:rsidRPr="005F0000">
          <w:rPr>
            <w:noProof/>
            <w:webHidden/>
            <w:sz w:val="21"/>
          </w:rPr>
          <w:t>27</w:t>
        </w:r>
        <w:r w:rsidRPr="005F0000">
          <w:rPr>
            <w:noProof/>
            <w:webHidden/>
            <w:sz w:val="21"/>
          </w:rPr>
          <w:fldChar w:fldCharType="end"/>
        </w:r>
      </w:hyperlink>
    </w:p>
    <w:p w14:paraId="1E29FC07" w14:textId="77777777" w:rsidR="005F0000" w:rsidRPr="005F0000" w:rsidRDefault="00B11741" w:rsidP="005F0000">
      <w:pPr>
        <w:pStyle w:val="30"/>
        <w:spacing w:line="360" w:lineRule="auto"/>
        <w:rPr>
          <w:noProof/>
          <w:kern w:val="2"/>
          <w:sz w:val="20"/>
          <w:szCs w:val="22"/>
        </w:rPr>
      </w:pPr>
      <w:hyperlink w:anchor="_Toc382209155" w:history="1">
        <w:r w:rsidR="005F0000" w:rsidRPr="005F0000">
          <w:rPr>
            <w:rStyle w:val="a3"/>
            <w:rFonts w:ascii="宋体" w:hAnsi="宋体"/>
            <w:bCs/>
            <w:noProof/>
            <w:sz w:val="21"/>
          </w:rPr>
          <w:t>20.</w:t>
        </w:r>
        <w:r w:rsidR="005F0000" w:rsidRPr="005F0000">
          <w:rPr>
            <w:rStyle w:val="a3"/>
            <w:rFonts w:ascii="宋体" w:hAnsi="宋体" w:hint="eastAsia"/>
            <w:bCs/>
            <w:noProof/>
            <w:sz w:val="21"/>
          </w:rPr>
          <w:t>退休人员自选养老金代发银行办事指南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_Toc382209155 \h </w:instrText>
        </w:r>
        <w:r w:rsidRPr="005F0000">
          <w:rPr>
            <w:noProof/>
            <w:webHidden/>
            <w:sz w:val="21"/>
          </w:rPr>
        </w:r>
        <w:r w:rsidRPr="005F0000">
          <w:rPr>
            <w:noProof/>
            <w:webHidden/>
            <w:sz w:val="21"/>
          </w:rPr>
          <w:fldChar w:fldCharType="separate"/>
        </w:r>
        <w:r w:rsidR="005F0000" w:rsidRPr="005F0000">
          <w:rPr>
            <w:noProof/>
            <w:webHidden/>
            <w:sz w:val="21"/>
          </w:rPr>
          <w:t>28</w:t>
        </w:r>
        <w:r w:rsidRPr="005F0000">
          <w:rPr>
            <w:noProof/>
            <w:webHidden/>
            <w:sz w:val="21"/>
          </w:rPr>
          <w:fldChar w:fldCharType="end"/>
        </w:r>
      </w:hyperlink>
    </w:p>
    <w:p w14:paraId="4BB666FE" w14:textId="77777777" w:rsidR="005F0000" w:rsidRPr="005F0000" w:rsidRDefault="00B11741" w:rsidP="005F0000">
      <w:pPr>
        <w:pStyle w:val="30"/>
        <w:spacing w:line="360" w:lineRule="auto"/>
        <w:rPr>
          <w:noProof/>
          <w:kern w:val="2"/>
          <w:sz w:val="20"/>
          <w:szCs w:val="22"/>
        </w:rPr>
      </w:pPr>
      <w:hyperlink w:anchor="_Toc382209156" w:history="1">
        <w:r w:rsidR="005F0000" w:rsidRPr="005F0000">
          <w:rPr>
            <w:rStyle w:val="a3"/>
            <w:noProof/>
            <w:sz w:val="21"/>
          </w:rPr>
          <w:t>21.</w:t>
        </w:r>
        <w:r w:rsidR="005F0000" w:rsidRPr="005F0000">
          <w:rPr>
            <w:rStyle w:val="a3"/>
            <w:rFonts w:hint="eastAsia"/>
            <w:noProof/>
            <w:sz w:val="21"/>
          </w:rPr>
          <w:t>退休人员自选养老金代发银行流程图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_Toc382209156 \h </w:instrText>
        </w:r>
        <w:r w:rsidRPr="005F0000">
          <w:rPr>
            <w:noProof/>
            <w:webHidden/>
            <w:sz w:val="21"/>
          </w:rPr>
        </w:r>
        <w:r w:rsidRPr="005F0000">
          <w:rPr>
            <w:noProof/>
            <w:webHidden/>
            <w:sz w:val="21"/>
          </w:rPr>
          <w:fldChar w:fldCharType="separate"/>
        </w:r>
        <w:r w:rsidR="005F0000" w:rsidRPr="005F0000">
          <w:rPr>
            <w:noProof/>
            <w:webHidden/>
            <w:sz w:val="21"/>
          </w:rPr>
          <w:t>30</w:t>
        </w:r>
        <w:r w:rsidRPr="005F0000">
          <w:rPr>
            <w:noProof/>
            <w:webHidden/>
            <w:sz w:val="21"/>
          </w:rPr>
          <w:fldChar w:fldCharType="end"/>
        </w:r>
      </w:hyperlink>
    </w:p>
    <w:p w14:paraId="2F99FEEF" w14:textId="77777777" w:rsidR="005F0000" w:rsidRPr="005F0000" w:rsidRDefault="00B11741" w:rsidP="005F0000">
      <w:pPr>
        <w:pStyle w:val="30"/>
        <w:spacing w:line="360" w:lineRule="auto"/>
        <w:rPr>
          <w:noProof/>
          <w:kern w:val="2"/>
          <w:sz w:val="20"/>
          <w:szCs w:val="22"/>
        </w:rPr>
      </w:pPr>
      <w:hyperlink w:anchor="_Toc382209157" w:history="1">
        <w:r w:rsidR="005F0000" w:rsidRPr="005F0000">
          <w:rPr>
            <w:rStyle w:val="a3"/>
            <w:rFonts w:ascii="宋体" w:hAnsi="宋体"/>
            <w:bCs/>
            <w:noProof/>
            <w:sz w:val="21"/>
          </w:rPr>
          <w:t>22.</w:t>
        </w:r>
        <w:r w:rsidR="005F0000" w:rsidRPr="005F0000">
          <w:rPr>
            <w:rStyle w:val="a3"/>
            <w:rFonts w:ascii="宋体" w:hAnsi="宋体" w:hint="eastAsia"/>
            <w:bCs/>
            <w:noProof/>
            <w:sz w:val="21"/>
          </w:rPr>
          <w:t>用人单位还缴社会保险欠费办事指南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_Toc382209157 \h </w:instrText>
        </w:r>
        <w:r w:rsidRPr="005F0000">
          <w:rPr>
            <w:noProof/>
            <w:webHidden/>
            <w:sz w:val="21"/>
          </w:rPr>
        </w:r>
        <w:r w:rsidRPr="005F0000">
          <w:rPr>
            <w:noProof/>
            <w:webHidden/>
            <w:sz w:val="21"/>
          </w:rPr>
          <w:fldChar w:fldCharType="separate"/>
        </w:r>
        <w:r w:rsidR="005F0000" w:rsidRPr="005F0000">
          <w:rPr>
            <w:noProof/>
            <w:webHidden/>
            <w:sz w:val="21"/>
          </w:rPr>
          <w:t>31</w:t>
        </w:r>
        <w:r w:rsidRPr="005F0000">
          <w:rPr>
            <w:noProof/>
            <w:webHidden/>
            <w:sz w:val="21"/>
          </w:rPr>
          <w:fldChar w:fldCharType="end"/>
        </w:r>
      </w:hyperlink>
    </w:p>
    <w:p w14:paraId="41D5D670" w14:textId="77777777" w:rsidR="005F0000" w:rsidRPr="005F0000" w:rsidRDefault="00B11741" w:rsidP="005F0000">
      <w:pPr>
        <w:pStyle w:val="30"/>
        <w:spacing w:line="360" w:lineRule="auto"/>
        <w:rPr>
          <w:noProof/>
          <w:kern w:val="2"/>
          <w:sz w:val="20"/>
          <w:szCs w:val="22"/>
        </w:rPr>
      </w:pPr>
      <w:hyperlink w:anchor="_Toc382209158" w:history="1">
        <w:r w:rsidR="005F0000" w:rsidRPr="005F0000">
          <w:rPr>
            <w:rStyle w:val="a3"/>
            <w:noProof/>
            <w:sz w:val="21"/>
          </w:rPr>
          <w:t>23.</w:t>
        </w:r>
        <w:r w:rsidR="005F0000" w:rsidRPr="005F0000">
          <w:rPr>
            <w:rStyle w:val="a3"/>
            <w:rFonts w:hint="eastAsia"/>
            <w:noProof/>
            <w:sz w:val="21"/>
          </w:rPr>
          <w:t>用人单位还缴社会保险欠费流程图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_Toc382209158 \h </w:instrText>
        </w:r>
        <w:r w:rsidRPr="005F0000">
          <w:rPr>
            <w:noProof/>
            <w:webHidden/>
            <w:sz w:val="21"/>
          </w:rPr>
        </w:r>
        <w:r w:rsidRPr="005F0000">
          <w:rPr>
            <w:noProof/>
            <w:webHidden/>
            <w:sz w:val="21"/>
          </w:rPr>
          <w:fldChar w:fldCharType="separate"/>
        </w:r>
        <w:r w:rsidR="005F0000" w:rsidRPr="005F0000">
          <w:rPr>
            <w:noProof/>
            <w:webHidden/>
            <w:sz w:val="21"/>
          </w:rPr>
          <w:t>33</w:t>
        </w:r>
        <w:r w:rsidRPr="005F0000">
          <w:rPr>
            <w:noProof/>
            <w:webHidden/>
            <w:sz w:val="21"/>
          </w:rPr>
          <w:fldChar w:fldCharType="end"/>
        </w:r>
      </w:hyperlink>
    </w:p>
    <w:p w14:paraId="439068B2" w14:textId="77777777" w:rsidR="005F0000" w:rsidRPr="005F0000" w:rsidRDefault="00B11741" w:rsidP="005F0000">
      <w:pPr>
        <w:pStyle w:val="30"/>
        <w:spacing w:line="360" w:lineRule="auto"/>
        <w:rPr>
          <w:noProof/>
          <w:kern w:val="2"/>
          <w:sz w:val="20"/>
          <w:szCs w:val="22"/>
        </w:rPr>
      </w:pPr>
      <w:hyperlink w:anchor="_Toc382209159" w:history="1">
        <w:r w:rsidR="005F0000" w:rsidRPr="005F0000">
          <w:rPr>
            <w:rStyle w:val="a3"/>
            <w:rFonts w:ascii="宋体" w:hAnsi="宋体"/>
            <w:bCs/>
            <w:noProof/>
            <w:sz w:val="21"/>
          </w:rPr>
          <w:t>24.</w:t>
        </w:r>
        <w:r w:rsidR="005F0000" w:rsidRPr="005F0000">
          <w:rPr>
            <w:rStyle w:val="a3"/>
            <w:rFonts w:ascii="宋体" w:hAnsi="宋体" w:hint="eastAsia"/>
            <w:bCs/>
            <w:noProof/>
            <w:sz w:val="21"/>
          </w:rPr>
          <w:t>用人单位社会保险关系整体跨区转入、转出办事指南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_Toc382209159 \h </w:instrText>
        </w:r>
        <w:r w:rsidRPr="005F0000">
          <w:rPr>
            <w:noProof/>
            <w:webHidden/>
            <w:sz w:val="21"/>
          </w:rPr>
        </w:r>
        <w:r w:rsidRPr="005F0000">
          <w:rPr>
            <w:noProof/>
            <w:webHidden/>
            <w:sz w:val="21"/>
          </w:rPr>
          <w:fldChar w:fldCharType="separate"/>
        </w:r>
        <w:r w:rsidR="005F0000" w:rsidRPr="005F0000">
          <w:rPr>
            <w:noProof/>
            <w:webHidden/>
            <w:sz w:val="21"/>
          </w:rPr>
          <w:t>34</w:t>
        </w:r>
        <w:r w:rsidRPr="005F0000">
          <w:rPr>
            <w:noProof/>
            <w:webHidden/>
            <w:sz w:val="21"/>
          </w:rPr>
          <w:fldChar w:fldCharType="end"/>
        </w:r>
      </w:hyperlink>
    </w:p>
    <w:p w14:paraId="160D3E9F" w14:textId="77777777" w:rsidR="005F0000" w:rsidRPr="005F0000" w:rsidRDefault="00B11741" w:rsidP="005F0000">
      <w:pPr>
        <w:pStyle w:val="30"/>
        <w:spacing w:line="360" w:lineRule="auto"/>
        <w:rPr>
          <w:noProof/>
          <w:kern w:val="2"/>
          <w:sz w:val="20"/>
          <w:szCs w:val="22"/>
        </w:rPr>
      </w:pPr>
      <w:hyperlink w:anchor="_Toc382209160" w:history="1">
        <w:r w:rsidR="005F0000" w:rsidRPr="005F0000">
          <w:rPr>
            <w:rStyle w:val="a3"/>
            <w:noProof/>
            <w:sz w:val="21"/>
          </w:rPr>
          <w:t>25.</w:t>
        </w:r>
        <w:r w:rsidR="005F0000" w:rsidRPr="005F0000">
          <w:rPr>
            <w:rStyle w:val="a3"/>
            <w:rFonts w:hint="eastAsia"/>
            <w:noProof/>
            <w:sz w:val="21"/>
          </w:rPr>
          <w:t>用人单位社会保险关系整体跨区转入、转出流程图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_Toc382209160 \h </w:instrText>
        </w:r>
        <w:r w:rsidRPr="005F0000">
          <w:rPr>
            <w:noProof/>
            <w:webHidden/>
            <w:sz w:val="21"/>
          </w:rPr>
        </w:r>
        <w:r w:rsidRPr="005F0000">
          <w:rPr>
            <w:noProof/>
            <w:webHidden/>
            <w:sz w:val="21"/>
          </w:rPr>
          <w:fldChar w:fldCharType="separate"/>
        </w:r>
        <w:r w:rsidR="005F0000" w:rsidRPr="005F0000">
          <w:rPr>
            <w:noProof/>
            <w:webHidden/>
            <w:sz w:val="21"/>
          </w:rPr>
          <w:t>35</w:t>
        </w:r>
        <w:r w:rsidRPr="005F0000">
          <w:rPr>
            <w:noProof/>
            <w:webHidden/>
            <w:sz w:val="21"/>
          </w:rPr>
          <w:fldChar w:fldCharType="end"/>
        </w:r>
      </w:hyperlink>
    </w:p>
    <w:p w14:paraId="152817F5" w14:textId="77777777" w:rsidR="005F0000" w:rsidRPr="005F0000" w:rsidRDefault="00B11741" w:rsidP="005F0000">
      <w:pPr>
        <w:pStyle w:val="30"/>
        <w:spacing w:line="360" w:lineRule="auto"/>
        <w:rPr>
          <w:noProof/>
          <w:kern w:val="2"/>
          <w:sz w:val="20"/>
          <w:szCs w:val="22"/>
        </w:rPr>
      </w:pPr>
      <w:hyperlink w:anchor="_Toc382209161" w:history="1">
        <w:r w:rsidR="005F0000" w:rsidRPr="005F0000">
          <w:rPr>
            <w:rStyle w:val="a3"/>
            <w:rFonts w:ascii="宋体" w:hAnsi="宋体"/>
            <w:bCs/>
            <w:noProof/>
            <w:sz w:val="21"/>
          </w:rPr>
          <w:t>26.</w:t>
        </w:r>
        <w:r w:rsidR="005F0000" w:rsidRPr="005F0000">
          <w:rPr>
            <w:rStyle w:val="a3"/>
            <w:rFonts w:ascii="宋体" w:hAnsi="宋体" w:hint="eastAsia"/>
            <w:bCs/>
            <w:noProof/>
            <w:sz w:val="21"/>
          </w:rPr>
          <w:t>建筑企业工伤保险一次性趸缴办事指南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_Toc382209161 \h </w:instrText>
        </w:r>
        <w:r w:rsidRPr="005F0000">
          <w:rPr>
            <w:noProof/>
            <w:webHidden/>
            <w:sz w:val="21"/>
          </w:rPr>
        </w:r>
        <w:r w:rsidRPr="005F0000">
          <w:rPr>
            <w:noProof/>
            <w:webHidden/>
            <w:sz w:val="21"/>
          </w:rPr>
          <w:fldChar w:fldCharType="separate"/>
        </w:r>
        <w:r w:rsidR="005F0000" w:rsidRPr="005F0000">
          <w:rPr>
            <w:noProof/>
            <w:webHidden/>
            <w:sz w:val="21"/>
          </w:rPr>
          <w:t>36</w:t>
        </w:r>
        <w:r w:rsidRPr="005F0000">
          <w:rPr>
            <w:noProof/>
            <w:webHidden/>
            <w:sz w:val="21"/>
          </w:rPr>
          <w:fldChar w:fldCharType="end"/>
        </w:r>
      </w:hyperlink>
    </w:p>
    <w:p w14:paraId="3E2BBC57" w14:textId="77777777" w:rsidR="005F0000" w:rsidRPr="005F0000" w:rsidRDefault="00B11741" w:rsidP="005F0000">
      <w:pPr>
        <w:pStyle w:val="30"/>
        <w:spacing w:line="360" w:lineRule="auto"/>
        <w:rPr>
          <w:noProof/>
          <w:kern w:val="2"/>
          <w:sz w:val="20"/>
          <w:szCs w:val="22"/>
        </w:rPr>
      </w:pPr>
      <w:hyperlink w:anchor="_Toc382209162" w:history="1">
        <w:r w:rsidR="005F0000" w:rsidRPr="005F0000">
          <w:rPr>
            <w:rStyle w:val="a3"/>
            <w:noProof/>
            <w:sz w:val="21"/>
          </w:rPr>
          <w:t>27.</w:t>
        </w:r>
        <w:r w:rsidR="005F0000" w:rsidRPr="005F0000">
          <w:rPr>
            <w:rStyle w:val="a3"/>
            <w:rFonts w:hint="eastAsia"/>
            <w:noProof/>
            <w:sz w:val="21"/>
          </w:rPr>
          <w:t>建筑企业工伤保险一次性趸缴流程图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_Toc382209162 \h </w:instrText>
        </w:r>
        <w:r w:rsidRPr="005F0000">
          <w:rPr>
            <w:noProof/>
            <w:webHidden/>
            <w:sz w:val="21"/>
          </w:rPr>
        </w:r>
        <w:r w:rsidRPr="005F0000">
          <w:rPr>
            <w:noProof/>
            <w:webHidden/>
            <w:sz w:val="21"/>
          </w:rPr>
          <w:fldChar w:fldCharType="separate"/>
        </w:r>
        <w:r w:rsidR="005F0000" w:rsidRPr="005F0000">
          <w:rPr>
            <w:noProof/>
            <w:webHidden/>
            <w:sz w:val="21"/>
          </w:rPr>
          <w:t>37</w:t>
        </w:r>
        <w:r w:rsidRPr="005F0000">
          <w:rPr>
            <w:noProof/>
            <w:webHidden/>
            <w:sz w:val="21"/>
          </w:rPr>
          <w:fldChar w:fldCharType="end"/>
        </w:r>
      </w:hyperlink>
    </w:p>
    <w:p w14:paraId="2EE52122" w14:textId="77777777" w:rsidR="005F0000" w:rsidRPr="005F0000" w:rsidRDefault="00B11741" w:rsidP="005F0000">
      <w:pPr>
        <w:pStyle w:val="30"/>
        <w:spacing w:line="360" w:lineRule="auto"/>
        <w:rPr>
          <w:noProof/>
          <w:kern w:val="2"/>
          <w:sz w:val="20"/>
          <w:szCs w:val="22"/>
        </w:rPr>
      </w:pPr>
      <w:hyperlink w:anchor="_Toc382209163" w:history="1">
        <w:r w:rsidR="005F0000" w:rsidRPr="005F0000">
          <w:rPr>
            <w:rStyle w:val="a3"/>
            <w:rFonts w:ascii="宋体" w:hAnsi="宋体"/>
            <w:bCs/>
            <w:noProof/>
            <w:sz w:val="21"/>
          </w:rPr>
          <w:t>28.</w:t>
        </w:r>
        <w:r w:rsidR="005F0000" w:rsidRPr="005F0000">
          <w:rPr>
            <w:rStyle w:val="a3"/>
            <w:rFonts w:ascii="宋体" w:hAnsi="宋体" w:hint="eastAsia"/>
            <w:bCs/>
            <w:noProof/>
            <w:sz w:val="21"/>
          </w:rPr>
          <w:t>用人单位参加社会保险人员缴费工资申报办事指南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_Toc382209163 \h </w:instrText>
        </w:r>
        <w:r w:rsidRPr="005F0000">
          <w:rPr>
            <w:noProof/>
            <w:webHidden/>
            <w:sz w:val="21"/>
          </w:rPr>
        </w:r>
        <w:r w:rsidRPr="005F0000">
          <w:rPr>
            <w:noProof/>
            <w:webHidden/>
            <w:sz w:val="21"/>
          </w:rPr>
          <w:fldChar w:fldCharType="separate"/>
        </w:r>
        <w:r w:rsidR="005F0000" w:rsidRPr="005F0000">
          <w:rPr>
            <w:noProof/>
            <w:webHidden/>
            <w:sz w:val="21"/>
          </w:rPr>
          <w:t>38</w:t>
        </w:r>
        <w:r w:rsidRPr="005F0000">
          <w:rPr>
            <w:noProof/>
            <w:webHidden/>
            <w:sz w:val="21"/>
          </w:rPr>
          <w:fldChar w:fldCharType="end"/>
        </w:r>
      </w:hyperlink>
    </w:p>
    <w:p w14:paraId="2734F2CA" w14:textId="77777777" w:rsidR="005F0000" w:rsidRPr="005F0000" w:rsidRDefault="00B11741" w:rsidP="005F0000">
      <w:pPr>
        <w:pStyle w:val="30"/>
        <w:spacing w:line="360" w:lineRule="auto"/>
        <w:rPr>
          <w:noProof/>
          <w:kern w:val="2"/>
          <w:sz w:val="20"/>
          <w:szCs w:val="22"/>
        </w:rPr>
      </w:pPr>
      <w:hyperlink w:anchor="_Toc382209164" w:history="1">
        <w:r w:rsidR="005F0000" w:rsidRPr="005F0000">
          <w:rPr>
            <w:rStyle w:val="a3"/>
            <w:noProof/>
            <w:sz w:val="21"/>
          </w:rPr>
          <w:t>29.</w:t>
        </w:r>
        <w:r w:rsidR="005F0000" w:rsidRPr="005F0000">
          <w:rPr>
            <w:rStyle w:val="a3"/>
            <w:rFonts w:hint="eastAsia"/>
            <w:noProof/>
            <w:sz w:val="21"/>
          </w:rPr>
          <w:t>用人单位参加社会保险人员缴费工资申报流程图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_Toc382209164 \h </w:instrText>
        </w:r>
        <w:r w:rsidRPr="005F0000">
          <w:rPr>
            <w:noProof/>
            <w:webHidden/>
            <w:sz w:val="21"/>
          </w:rPr>
        </w:r>
        <w:r w:rsidRPr="005F0000">
          <w:rPr>
            <w:noProof/>
            <w:webHidden/>
            <w:sz w:val="21"/>
          </w:rPr>
          <w:fldChar w:fldCharType="separate"/>
        </w:r>
        <w:r w:rsidR="005F0000" w:rsidRPr="005F0000">
          <w:rPr>
            <w:noProof/>
            <w:webHidden/>
            <w:sz w:val="21"/>
          </w:rPr>
          <w:t>40</w:t>
        </w:r>
        <w:r w:rsidRPr="005F0000">
          <w:rPr>
            <w:noProof/>
            <w:webHidden/>
            <w:sz w:val="21"/>
          </w:rPr>
          <w:fldChar w:fldCharType="end"/>
        </w:r>
      </w:hyperlink>
    </w:p>
    <w:p w14:paraId="3552F644" w14:textId="77777777" w:rsidR="005F0000" w:rsidRPr="005F0000" w:rsidRDefault="00B11741" w:rsidP="005F0000">
      <w:pPr>
        <w:pStyle w:val="30"/>
        <w:spacing w:line="360" w:lineRule="auto"/>
        <w:rPr>
          <w:noProof/>
          <w:kern w:val="2"/>
          <w:sz w:val="20"/>
          <w:szCs w:val="22"/>
        </w:rPr>
      </w:pPr>
      <w:hyperlink w:anchor="_Toc382209165" w:history="1">
        <w:r w:rsidR="005F0000" w:rsidRPr="005F0000">
          <w:rPr>
            <w:rStyle w:val="a3"/>
            <w:rFonts w:ascii="宋体" w:hAnsi="宋体"/>
            <w:bCs/>
            <w:noProof/>
            <w:sz w:val="21"/>
          </w:rPr>
          <w:t>30.</w:t>
        </w:r>
        <w:r w:rsidR="005F0000" w:rsidRPr="005F0000">
          <w:rPr>
            <w:rStyle w:val="a3"/>
            <w:rFonts w:ascii="宋体" w:hAnsi="宋体" w:hint="eastAsia"/>
            <w:bCs/>
            <w:noProof/>
            <w:sz w:val="21"/>
          </w:rPr>
          <w:t>用人单位参加社会保险人员缴费工资变更办事指南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_Toc382209165 \h </w:instrText>
        </w:r>
        <w:r w:rsidRPr="005F0000">
          <w:rPr>
            <w:noProof/>
            <w:webHidden/>
            <w:sz w:val="21"/>
          </w:rPr>
        </w:r>
        <w:r w:rsidRPr="005F0000">
          <w:rPr>
            <w:noProof/>
            <w:webHidden/>
            <w:sz w:val="21"/>
          </w:rPr>
          <w:fldChar w:fldCharType="separate"/>
        </w:r>
        <w:r w:rsidR="005F0000" w:rsidRPr="005F0000">
          <w:rPr>
            <w:noProof/>
            <w:webHidden/>
            <w:sz w:val="21"/>
          </w:rPr>
          <w:t>41</w:t>
        </w:r>
        <w:r w:rsidRPr="005F0000">
          <w:rPr>
            <w:noProof/>
            <w:webHidden/>
            <w:sz w:val="21"/>
          </w:rPr>
          <w:fldChar w:fldCharType="end"/>
        </w:r>
      </w:hyperlink>
    </w:p>
    <w:p w14:paraId="4ABE6219" w14:textId="77777777" w:rsidR="005F0000" w:rsidRPr="005F0000" w:rsidRDefault="00B11741" w:rsidP="005F0000">
      <w:pPr>
        <w:pStyle w:val="30"/>
        <w:spacing w:line="360" w:lineRule="auto"/>
        <w:rPr>
          <w:noProof/>
          <w:kern w:val="2"/>
          <w:sz w:val="20"/>
          <w:szCs w:val="22"/>
        </w:rPr>
      </w:pPr>
      <w:hyperlink w:anchor="_Toc382209166" w:history="1">
        <w:r w:rsidR="005F0000" w:rsidRPr="005F0000">
          <w:rPr>
            <w:rStyle w:val="a3"/>
            <w:noProof/>
            <w:sz w:val="21"/>
          </w:rPr>
          <w:t>31.</w:t>
        </w:r>
        <w:r w:rsidR="005F0000" w:rsidRPr="005F0000">
          <w:rPr>
            <w:rStyle w:val="a3"/>
            <w:rFonts w:hint="eastAsia"/>
            <w:noProof/>
            <w:sz w:val="21"/>
          </w:rPr>
          <w:t>用人单位参加社会保险人员缴费工资变更流程图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_Toc382209166 \h </w:instrText>
        </w:r>
        <w:r w:rsidRPr="005F0000">
          <w:rPr>
            <w:noProof/>
            <w:webHidden/>
            <w:sz w:val="21"/>
          </w:rPr>
        </w:r>
        <w:r w:rsidRPr="005F0000">
          <w:rPr>
            <w:noProof/>
            <w:webHidden/>
            <w:sz w:val="21"/>
          </w:rPr>
          <w:fldChar w:fldCharType="separate"/>
        </w:r>
        <w:r w:rsidR="005F0000" w:rsidRPr="005F0000">
          <w:rPr>
            <w:noProof/>
            <w:webHidden/>
            <w:sz w:val="21"/>
          </w:rPr>
          <w:t>42</w:t>
        </w:r>
        <w:r w:rsidRPr="005F0000">
          <w:rPr>
            <w:noProof/>
            <w:webHidden/>
            <w:sz w:val="21"/>
          </w:rPr>
          <w:fldChar w:fldCharType="end"/>
        </w:r>
      </w:hyperlink>
    </w:p>
    <w:p w14:paraId="04C6394B" w14:textId="77777777" w:rsidR="005F0000" w:rsidRPr="005F0000" w:rsidRDefault="00B11741" w:rsidP="005F0000">
      <w:pPr>
        <w:pStyle w:val="30"/>
        <w:spacing w:line="360" w:lineRule="auto"/>
        <w:rPr>
          <w:noProof/>
          <w:kern w:val="2"/>
          <w:sz w:val="20"/>
          <w:szCs w:val="22"/>
        </w:rPr>
      </w:pPr>
      <w:hyperlink w:anchor="_Toc382209167" w:history="1">
        <w:r w:rsidR="005F0000" w:rsidRPr="005F0000">
          <w:rPr>
            <w:rStyle w:val="a3"/>
            <w:rFonts w:ascii="宋体" w:hAnsi="宋体"/>
            <w:bCs/>
            <w:noProof/>
            <w:sz w:val="21"/>
          </w:rPr>
          <w:t>32.</w:t>
        </w:r>
        <w:r w:rsidR="005F0000" w:rsidRPr="005F0000">
          <w:rPr>
            <w:rStyle w:val="a3"/>
            <w:rFonts w:ascii="宋体" w:hAnsi="宋体" w:hint="eastAsia"/>
            <w:bCs/>
            <w:noProof/>
            <w:sz w:val="21"/>
          </w:rPr>
          <w:t>社保卡信息同步办事指南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_Toc382209167 \h </w:instrText>
        </w:r>
        <w:r w:rsidRPr="005F0000">
          <w:rPr>
            <w:noProof/>
            <w:webHidden/>
            <w:sz w:val="21"/>
          </w:rPr>
        </w:r>
        <w:r w:rsidRPr="005F0000">
          <w:rPr>
            <w:noProof/>
            <w:webHidden/>
            <w:sz w:val="21"/>
          </w:rPr>
          <w:fldChar w:fldCharType="separate"/>
        </w:r>
        <w:r w:rsidR="005F0000" w:rsidRPr="005F0000">
          <w:rPr>
            <w:noProof/>
            <w:webHidden/>
            <w:sz w:val="21"/>
          </w:rPr>
          <w:t>43</w:t>
        </w:r>
        <w:r w:rsidRPr="005F0000">
          <w:rPr>
            <w:noProof/>
            <w:webHidden/>
            <w:sz w:val="21"/>
          </w:rPr>
          <w:fldChar w:fldCharType="end"/>
        </w:r>
      </w:hyperlink>
    </w:p>
    <w:p w14:paraId="4390AE6A" w14:textId="77777777" w:rsidR="005F0000" w:rsidRPr="005F0000" w:rsidRDefault="00B11741" w:rsidP="005F0000">
      <w:pPr>
        <w:pStyle w:val="30"/>
        <w:spacing w:line="360" w:lineRule="auto"/>
        <w:rPr>
          <w:noProof/>
          <w:kern w:val="2"/>
          <w:sz w:val="20"/>
          <w:szCs w:val="22"/>
        </w:rPr>
      </w:pPr>
      <w:hyperlink w:anchor="_Toc382209168" w:history="1">
        <w:r w:rsidR="005F0000" w:rsidRPr="005F0000">
          <w:rPr>
            <w:rStyle w:val="a3"/>
            <w:noProof/>
            <w:sz w:val="21"/>
          </w:rPr>
          <w:t>33.</w:t>
        </w:r>
        <w:r w:rsidR="005F0000" w:rsidRPr="005F0000">
          <w:rPr>
            <w:rStyle w:val="a3"/>
            <w:rFonts w:hint="eastAsia"/>
            <w:noProof/>
            <w:sz w:val="21"/>
          </w:rPr>
          <w:t>社保卡信息同步流程图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_Toc382209168 \h </w:instrText>
        </w:r>
        <w:r w:rsidRPr="005F0000">
          <w:rPr>
            <w:noProof/>
            <w:webHidden/>
            <w:sz w:val="21"/>
          </w:rPr>
        </w:r>
        <w:r w:rsidRPr="005F0000">
          <w:rPr>
            <w:noProof/>
            <w:webHidden/>
            <w:sz w:val="21"/>
          </w:rPr>
          <w:fldChar w:fldCharType="separate"/>
        </w:r>
        <w:r w:rsidR="005F0000" w:rsidRPr="005F0000">
          <w:rPr>
            <w:noProof/>
            <w:webHidden/>
            <w:sz w:val="21"/>
          </w:rPr>
          <w:t>44</w:t>
        </w:r>
        <w:r w:rsidRPr="005F0000">
          <w:rPr>
            <w:noProof/>
            <w:webHidden/>
            <w:sz w:val="21"/>
          </w:rPr>
          <w:fldChar w:fldCharType="end"/>
        </w:r>
      </w:hyperlink>
    </w:p>
    <w:p w14:paraId="207FECE1" w14:textId="77777777" w:rsidR="005F0000" w:rsidRPr="005F0000" w:rsidRDefault="00B11741" w:rsidP="005F0000">
      <w:pPr>
        <w:pStyle w:val="30"/>
        <w:spacing w:line="360" w:lineRule="auto"/>
        <w:rPr>
          <w:noProof/>
          <w:kern w:val="2"/>
          <w:sz w:val="20"/>
          <w:szCs w:val="22"/>
        </w:rPr>
      </w:pPr>
      <w:hyperlink w:anchor="_Toc382209169" w:history="1">
        <w:r w:rsidR="005F0000" w:rsidRPr="005F0000">
          <w:t>34.</w:t>
        </w:r>
        <w:r w:rsidR="005F0000" w:rsidRPr="005F0000">
          <w:rPr>
            <w:rFonts w:hint="eastAsia"/>
          </w:rPr>
          <w:t>用人单位参保人员养老保险个人账户一次性申领办事指南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_Toc382209169 \h </w:instrText>
        </w:r>
        <w:r w:rsidRPr="005F0000">
          <w:rPr>
            <w:noProof/>
            <w:webHidden/>
            <w:sz w:val="21"/>
          </w:rPr>
        </w:r>
        <w:r w:rsidRPr="005F0000">
          <w:rPr>
            <w:noProof/>
            <w:webHidden/>
            <w:sz w:val="21"/>
          </w:rPr>
          <w:fldChar w:fldCharType="separate"/>
        </w:r>
        <w:r w:rsidR="005F0000" w:rsidRPr="005F0000">
          <w:rPr>
            <w:noProof/>
            <w:webHidden/>
            <w:sz w:val="21"/>
          </w:rPr>
          <w:t>45</w:t>
        </w:r>
        <w:r w:rsidRPr="005F0000">
          <w:rPr>
            <w:noProof/>
            <w:webHidden/>
            <w:sz w:val="21"/>
          </w:rPr>
          <w:fldChar w:fldCharType="end"/>
        </w:r>
      </w:hyperlink>
    </w:p>
    <w:p w14:paraId="66AF3B71" w14:textId="77777777" w:rsidR="005F0000" w:rsidRPr="005F0000" w:rsidRDefault="00B11741" w:rsidP="005F0000">
      <w:pPr>
        <w:pStyle w:val="30"/>
        <w:spacing w:line="360" w:lineRule="auto"/>
        <w:rPr>
          <w:noProof/>
          <w:kern w:val="2"/>
          <w:sz w:val="20"/>
          <w:szCs w:val="22"/>
        </w:rPr>
      </w:pPr>
      <w:hyperlink w:anchor="_Toc382209170" w:history="1">
        <w:r w:rsidR="005F0000" w:rsidRPr="005F0000">
          <w:rPr>
            <w:rStyle w:val="a3"/>
            <w:noProof/>
            <w:sz w:val="21"/>
          </w:rPr>
          <w:t>35.</w:t>
        </w:r>
        <w:r w:rsidR="005F0000" w:rsidRPr="005F0000">
          <w:rPr>
            <w:rStyle w:val="a3"/>
            <w:rFonts w:hint="eastAsia"/>
            <w:noProof/>
            <w:sz w:val="21"/>
          </w:rPr>
          <w:t>用人单位参保人员养老保险个人账户一次性申领流程图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_Toc382209170 \h </w:instrText>
        </w:r>
        <w:r w:rsidRPr="005F0000">
          <w:rPr>
            <w:noProof/>
            <w:webHidden/>
            <w:sz w:val="21"/>
          </w:rPr>
        </w:r>
        <w:r w:rsidRPr="005F0000">
          <w:rPr>
            <w:noProof/>
            <w:webHidden/>
            <w:sz w:val="21"/>
          </w:rPr>
          <w:fldChar w:fldCharType="separate"/>
        </w:r>
        <w:r w:rsidR="005F0000" w:rsidRPr="005F0000">
          <w:rPr>
            <w:noProof/>
            <w:webHidden/>
            <w:sz w:val="21"/>
          </w:rPr>
          <w:t>46</w:t>
        </w:r>
        <w:r w:rsidRPr="005F0000">
          <w:rPr>
            <w:noProof/>
            <w:webHidden/>
            <w:sz w:val="21"/>
          </w:rPr>
          <w:fldChar w:fldCharType="end"/>
        </w:r>
      </w:hyperlink>
    </w:p>
    <w:p w14:paraId="6B8857BB" w14:textId="77777777" w:rsidR="005F0000" w:rsidRPr="005F0000" w:rsidRDefault="00B11741" w:rsidP="005F0000">
      <w:pPr>
        <w:pStyle w:val="30"/>
        <w:spacing w:line="360" w:lineRule="auto"/>
        <w:rPr>
          <w:noProof/>
          <w:kern w:val="2"/>
          <w:sz w:val="20"/>
          <w:szCs w:val="22"/>
        </w:rPr>
      </w:pPr>
      <w:hyperlink w:anchor="_Toc382209171" w:history="1">
        <w:r w:rsidR="005F0000" w:rsidRPr="005F0000">
          <w:rPr>
            <w:rStyle w:val="a3"/>
            <w:noProof/>
            <w:sz w:val="21"/>
          </w:rPr>
          <w:t>36.</w:t>
        </w:r>
        <w:r w:rsidR="005F0000" w:rsidRPr="005F0000">
          <w:rPr>
            <w:rStyle w:val="a3"/>
            <w:rFonts w:hint="eastAsia"/>
            <w:noProof/>
            <w:sz w:val="21"/>
          </w:rPr>
          <w:t>用人单位开通网上申报业务办事指南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_Toc382209171 \h </w:instrText>
        </w:r>
        <w:r w:rsidRPr="005F0000">
          <w:rPr>
            <w:noProof/>
            <w:webHidden/>
            <w:sz w:val="21"/>
          </w:rPr>
        </w:r>
        <w:r w:rsidRPr="005F0000">
          <w:rPr>
            <w:noProof/>
            <w:webHidden/>
            <w:sz w:val="21"/>
          </w:rPr>
          <w:fldChar w:fldCharType="separate"/>
        </w:r>
        <w:r w:rsidR="005F0000" w:rsidRPr="005F0000">
          <w:rPr>
            <w:noProof/>
            <w:webHidden/>
            <w:sz w:val="21"/>
          </w:rPr>
          <w:t>47</w:t>
        </w:r>
        <w:r w:rsidRPr="005F0000">
          <w:rPr>
            <w:noProof/>
            <w:webHidden/>
            <w:sz w:val="21"/>
          </w:rPr>
          <w:fldChar w:fldCharType="end"/>
        </w:r>
      </w:hyperlink>
    </w:p>
    <w:p w14:paraId="689AA089" w14:textId="77777777" w:rsidR="005F0000" w:rsidRPr="005F0000" w:rsidRDefault="00B11741" w:rsidP="005F0000">
      <w:pPr>
        <w:pStyle w:val="30"/>
        <w:spacing w:line="360" w:lineRule="auto"/>
        <w:rPr>
          <w:noProof/>
          <w:kern w:val="2"/>
          <w:sz w:val="20"/>
          <w:szCs w:val="22"/>
        </w:rPr>
      </w:pPr>
      <w:hyperlink w:anchor="_Toc382209172" w:history="1">
        <w:r w:rsidR="005F0000" w:rsidRPr="005F0000">
          <w:rPr>
            <w:rStyle w:val="a3"/>
            <w:noProof/>
            <w:sz w:val="21"/>
          </w:rPr>
          <w:t>37.</w:t>
        </w:r>
        <w:r w:rsidR="005F0000" w:rsidRPr="005F0000">
          <w:rPr>
            <w:rStyle w:val="a3"/>
            <w:rFonts w:hint="eastAsia"/>
            <w:noProof/>
            <w:sz w:val="21"/>
          </w:rPr>
          <w:t>当前网上申报可以操作的业务</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_Toc382209172 \h </w:instrText>
        </w:r>
        <w:r w:rsidRPr="005F0000">
          <w:rPr>
            <w:noProof/>
            <w:webHidden/>
            <w:sz w:val="21"/>
          </w:rPr>
        </w:r>
        <w:r w:rsidRPr="005F0000">
          <w:rPr>
            <w:noProof/>
            <w:webHidden/>
            <w:sz w:val="21"/>
          </w:rPr>
          <w:fldChar w:fldCharType="separate"/>
        </w:r>
        <w:r w:rsidR="005F0000" w:rsidRPr="005F0000">
          <w:rPr>
            <w:noProof/>
            <w:webHidden/>
            <w:sz w:val="21"/>
          </w:rPr>
          <w:t>48</w:t>
        </w:r>
        <w:r w:rsidRPr="005F0000">
          <w:rPr>
            <w:noProof/>
            <w:webHidden/>
            <w:sz w:val="21"/>
          </w:rPr>
          <w:fldChar w:fldCharType="end"/>
        </w:r>
      </w:hyperlink>
    </w:p>
    <w:p w14:paraId="0F0D8E80" w14:textId="77777777" w:rsidR="005F0000" w:rsidRPr="005F0000" w:rsidRDefault="00B11741" w:rsidP="005F0000">
      <w:pPr>
        <w:pStyle w:val="30"/>
        <w:spacing w:line="360" w:lineRule="auto"/>
        <w:rPr>
          <w:noProof/>
          <w:kern w:val="2"/>
          <w:sz w:val="20"/>
          <w:szCs w:val="22"/>
        </w:rPr>
      </w:pPr>
      <w:hyperlink w:anchor="_Toc382209173" w:history="1">
        <w:r w:rsidR="005F0000" w:rsidRPr="005F0000">
          <w:rPr>
            <w:rStyle w:val="a3"/>
            <w:rFonts w:ascii="宋体" w:hAnsi="宋体"/>
            <w:bCs/>
            <w:noProof/>
            <w:sz w:val="21"/>
          </w:rPr>
          <w:t>38.</w:t>
        </w:r>
        <w:r w:rsidR="005F0000" w:rsidRPr="005F0000">
          <w:rPr>
            <w:rStyle w:val="a3"/>
            <w:rFonts w:ascii="宋体" w:hAnsi="宋体" w:hint="eastAsia"/>
            <w:bCs/>
            <w:noProof/>
            <w:sz w:val="21"/>
          </w:rPr>
          <w:t>城镇居民基本医疗保险单位社会保险登记办事指南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_Toc382209173 \h </w:instrText>
        </w:r>
        <w:r w:rsidRPr="005F0000">
          <w:rPr>
            <w:noProof/>
            <w:webHidden/>
            <w:sz w:val="21"/>
          </w:rPr>
        </w:r>
        <w:r w:rsidRPr="005F0000">
          <w:rPr>
            <w:noProof/>
            <w:webHidden/>
            <w:sz w:val="21"/>
          </w:rPr>
          <w:fldChar w:fldCharType="separate"/>
        </w:r>
        <w:r w:rsidR="005F0000" w:rsidRPr="005F0000">
          <w:rPr>
            <w:noProof/>
            <w:webHidden/>
            <w:sz w:val="21"/>
          </w:rPr>
          <w:t>49</w:t>
        </w:r>
        <w:r w:rsidRPr="005F0000">
          <w:rPr>
            <w:noProof/>
            <w:webHidden/>
            <w:sz w:val="21"/>
          </w:rPr>
          <w:fldChar w:fldCharType="end"/>
        </w:r>
      </w:hyperlink>
    </w:p>
    <w:p w14:paraId="1620791A" w14:textId="77777777" w:rsidR="005F0000" w:rsidRPr="005F0000" w:rsidRDefault="00B11741" w:rsidP="005F0000">
      <w:pPr>
        <w:pStyle w:val="30"/>
        <w:spacing w:line="360" w:lineRule="auto"/>
        <w:rPr>
          <w:noProof/>
          <w:kern w:val="2"/>
          <w:sz w:val="20"/>
          <w:szCs w:val="22"/>
        </w:rPr>
      </w:pPr>
      <w:hyperlink w:anchor="_Toc382209174" w:history="1">
        <w:r w:rsidR="005F0000" w:rsidRPr="005F0000">
          <w:rPr>
            <w:rStyle w:val="a3"/>
            <w:noProof/>
            <w:sz w:val="21"/>
          </w:rPr>
          <w:t>39.</w:t>
        </w:r>
        <w:r w:rsidR="005F0000" w:rsidRPr="005F0000">
          <w:rPr>
            <w:rStyle w:val="a3"/>
            <w:rFonts w:hint="eastAsia"/>
            <w:noProof/>
            <w:sz w:val="21"/>
          </w:rPr>
          <w:t>城镇居民基本医疗保险单位社会保险登记流程图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_Toc382209174 \h </w:instrText>
        </w:r>
        <w:r w:rsidRPr="005F0000">
          <w:rPr>
            <w:noProof/>
            <w:webHidden/>
            <w:sz w:val="21"/>
          </w:rPr>
        </w:r>
        <w:r w:rsidRPr="005F0000">
          <w:rPr>
            <w:noProof/>
            <w:webHidden/>
            <w:sz w:val="21"/>
          </w:rPr>
          <w:fldChar w:fldCharType="separate"/>
        </w:r>
        <w:r w:rsidR="005F0000" w:rsidRPr="005F0000">
          <w:rPr>
            <w:noProof/>
            <w:webHidden/>
            <w:sz w:val="21"/>
          </w:rPr>
          <w:t>50</w:t>
        </w:r>
        <w:r w:rsidRPr="005F0000">
          <w:rPr>
            <w:noProof/>
            <w:webHidden/>
            <w:sz w:val="21"/>
          </w:rPr>
          <w:fldChar w:fldCharType="end"/>
        </w:r>
      </w:hyperlink>
    </w:p>
    <w:p w14:paraId="76D2A18D" w14:textId="77777777" w:rsidR="005F0000" w:rsidRPr="005F0000" w:rsidRDefault="00B11741" w:rsidP="005F0000">
      <w:pPr>
        <w:pStyle w:val="30"/>
        <w:spacing w:line="360" w:lineRule="auto"/>
        <w:rPr>
          <w:noProof/>
          <w:kern w:val="2"/>
          <w:sz w:val="20"/>
          <w:szCs w:val="22"/>
        </w:rPr>
      </w:pPr>
      <w:hyperlink w:anchor="_Toc382209175" w:history="1">
        <w:r w:rsidR="005F0000" w:rsidRPr="005F0000">
          <w:rPr>
            <w:rStyle w:val="a3"/>
            <w:rFonts w:ascii="宋体" w:hAnsi="宋体"/>
            <w:bCs/>
            <w:noProof/>
            <w:sz w:val="21"/>
          </w:rPr>
          <w:t>40.</w:t>
        </w:r>
        <w:r w:rsidR="005F0000" w:rsidRPr="005F0000">
          <w:rPr>
            <w:rStyle w:val="a3"/>
            <w:rFonts w:ascii="宋体" w:hAnsi="宋体" w:hint="eastAsia"/>
            <w:bCs/>
            <w:noProof/>
            <w:sz w:val="21"/>
          </w:rPr>
          <w:t>学校集中办理城镇居民基本医疗保险办事指南</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_Toc382209175 \h </w:instrText>
        </w:r>
        <w:r w:rsidRPr="005F0000">
          <w:rPr>
            <w:noProof/>
            <w:webHidden/>
            <w:sz w:val="21"/>
          </w:rPr>
        </w:r>
        <w:r w:rsidRPr="005F0000">
          <w:rPr>
            <w:noProof/>
            <w:webHidden/>
            <w:sz w:val="21"/>
          </w:rPr>
          <w:fldChar w:fldCharType="separate"/>
        </w:r>
        <w:r w:rsidR="005F0000" w:rsidRPr="005F0000">
          <w:rPr>
            <w:noProof/>
            <w:webHidden/>
            <w:sz w:val="21"/>
          </w:rPr>
          <w:t>51</w:t>
        </w:r>
        <w:r w:rsidRPr="005F0000">
          <w:rPr>
            <w:noProof/>
            <w:webHidden/>
            <w:sz w:val="21"/>
          </w:rPr>
          <w:fldChar w:fldCharType="end"/>
        </w:r>
      </w:hyperlink>
    </w:p>
    <w:p w14:paraId="098C8687" w14:textId="77777777" w:rsidR="005F0000" w:rsidRPr="005F0000" w:rsidRDefault="00B11741" w:rsidP="005F0000">
      <w:pPr>
        <w:pStyle w:val="30"/>
        <w:spacing w:line="360" w:lineRule="auto"/>
        <w:rPr>
          <w:noProof/>
          <w:kern w:val="2"/>
          <w:sz w:val="20"/>
          <w:szCs w:val="22"/>
        </w:rPr>
      </w:pPr>
      <w:hyperlink w:anchor="_Toc382209176" w:history="1">
        <w:r w:rsidR="005F0000" w:rsidRPr="005F0000">
          <w:rPr>
            <w:rStyle w:val="a3"/>
            <w:noProof/>
            <w:sz w:val="21"/>
          </w:rPr>
          <w:t>41.</w:t>
        </w:r>
        <w:r w:rsidR="005F0000" w:rsidRPr="005F0000">
          <w:rPr>
            <w:rStyle w:val="a3"/>
            <w:rFonts w:hint="eastAsia"/>
            <w:noProof/>
            <w:sz w:val="21"/>
          </w:rPr>
          <w:t>学校集中办理城镇居民基本医疗保险流程图</w:t>
        </w:r>
        <w:r w:rsidR="005F0000" w:rsidRPr="005F0000">
          <w:rPr>
            <w:noProof/>
            <w:webHidden/>
            <w:sz w:val="21"/>
          </w:rPr>
          <w:tab/>
        </w:r>
        <w:r w:rsidRPr="005F0000">
          <w:rPr>
            <w:noProof/>
            <w:webHidden/>
            <w:sz w:val="21"/>
          </w:rPr>
          <w:fldChar w:fldCharType="begin"/>
        </w:r>
        <w:r w:rsidR="005F0000" w:rsidRPr="005F0000">
          <w:rPr>
            <w:noProof/>
            <w:webHidden/>
            <w:sz w:val="21"/>
          </w:rPr>
          <w:instrText xml:space="preserve"> PAGEREF _Toc382209176 \h </w:instrText>
        </w:r>
        <w:r w:rsidRPr="005F0000">
          <w:rPr>
            <w:noProof/>
            <w:webHidden/>
            <w:sz w:val="21"/>
          </w:rPr>
        </w:r>
        <w:r w:rsidRPr="005F0000">
          <w:rPr>
            <w:noProof/>
            <w:webHidden/>
            <w:sz w:val="21"/>
          </w:rPr>
          <w:fldChar w:fldCharType="separate"/>
        </w:r>
        <w:r w:rsidR="005F0000" w:rsidRPr="005F0000">
          <w:rPr>
            <w:noProof/>
            <w:webHidden/>
            <w:sz w:val="21"/>
          </w:rPr>
          <w:t>52</w:t>
        </w:r>
        <w:r w:rsidRPr="005F0000">
          <w:rPr>
            <w:noProof/>
            <w:webHidden/>
            <w:sz w:val="21"/>
          </w:rPr>
          <w:fldChar w:fldCharType="end"/>
        </w:r>
      </w:hyperlink>
    </w:p>
    <w:p w14:paraId="6F119686" w14:textId="77777777" w:rsidR="00E230DA" w:rsidRDefault="00B11741" w:rsidP="005F0000">
      <w:pPr>
        <w:pStyle w:val="30"/>
        <w:spacing w:line="360" w:lineRule="auto"/>
        <w:rPr>
          <w:rFonts w:ascii="宋体" w:hAnsi="宋体"/>
          <w:sz w:val="24"/>
          <w:szCs w:val="24"/>
        </w:rPr>
      </w:pPr>
      <w:r w:rsidRPr="009C73EB">
        <w:rPr>
          <w:rFonts w:ascii="宋体" w:hAnsi="宋体"/>
          <w:b/>
          <w:bCs/>
          <w:sz w:val="24"/>
          <w:szCs w:val="24"/>
          <w:lang w:val="zh-CN"/>
        </w:rPr>
        <w:fldChar w:fldCharType="end"/>
      </w:r>
    </w:p>
    <w:p w14:paraId="10C87656" w14:textId="77777777" w:rsidR="00E230DA" w:rsidRPr="00E230DA" w:rsidRDefault="00E230DA" w:rsidP="00E230DA"/>
    <w:p w14:paraId="75708B32" w14:textId="77777777" w:rsidR="00E230DA" w:rsidRPr="00E230DA" w:rsidRDefault="00E230DA" w:rsidP="00E230DA"/>
    <w:p w14:paraId="7998E1B7" w14:textId="77777777" w:rsidR="00E230DA" w:rsidRDefault="00E230DA" w:rsidP="00E230DA"/>
    <w:p w14:paraId="791820B0" w14:textId="77777777" w:rsidR="00E230DA" w:rsidRDefault="00E230DA" w:rsidP="00E230DA"/>
    <w:p w14:paraId="2DAAFFD7" w14:textId="77777777" w:rsidR="005F0000" w:rsidRDefault="005F0000" w:rsidP="00E230DA"/>
    <w:p w14:paraId="1425B758" w14:textId="77777777" w:rsidR="005F0000" w:rsidRDefault="005F0000" w:rsidP="00E230DA"/>
    <w:p w14:paraId="05F77574" w14:textId="77777777" w:rsidR="005F0000" w:rsidRDefault="005F0000" w:rsidP="00E230DA"/>
    <w:p w14:paraId="01618563" w14:textId="77777777" w:rsidR="005F0000" w:rsidRDefault="005F0000" w:rsidP="00E230DA"/>
    <w:p w14:paraId="1546DAD1" w14:textId="77777777" w:rsidR="005F0000" w:rsidRDefault="005F0000" w:rsidP="00E230DA"/>
    <w:p w14:paraId="5A455213" w14:textId="77777777" w:rsidR="005F0000" w:rsidRDefault="005F0000" w:rsidP="00E230DA"/>
    <w:p w14:paraId="306A998D" w14:textId="77777777" w:rsidR="005F0000" w:rsidRDefault="005F0000" w:rsidP="00E230DA"/>
    <w:p w14:paraId="049194F0" w14:textId="77777777" w:rsidR="005F0000" w:rsidRDefault="005F0000" w:rsidP="00E230DA"/>
    <w:p w14:paraId="600B5F14" w14:textId="77777777" w:rsidR="005F0000" w:rsidRDefault="005F0000" w:rsidP="00E230DA"/>
    <w:p w14:paraId="2F4B5C55" w14:textId="77777777" w:rsidR="005F0000" w:rsidRDefault="005F0000" w:rsidP="00E230DA"/>
    <w:p w14:paraId="7921E917" w14:textId="77777777" w:rsidR="005F0000" w:rsidRDefault="005F0000" w:rsidP="00E230DA"/>
    <w:p w14:paraId="24F80ABF" w14:textId="77777777" w:rsidR="005F0000" w:rsidRDefault="005F0000" w:rsidP="00E230DA"/>
    <w:p w14:paraId="5AC110BC" w14:textId="77777777" w:rsidR="005F0000" w:rsidRDefault="005F0000" w:rsidP="00E230DA"/>
    <w:p w14:paraId="3BABE3D9" w14:textId="77777777" w:rsidR="005F0000" w:rsidRDefault="005F0000" w:rsidP="00E230DA"/>
    <w:p w14:paraId="4C50D6B8" w14:textId="77777777" w:rsidR="005F0000" w:rsidRDefault="005F0000" w:rsidP="00E230DA"/>
    <w:p w14:paraId="544A3758" w14:textId="77777777" w:rsidR="005F0000" w:rsidRDefault="005F0000" w:rsidP="00E230DA"/>
    <w:p w14:paraId="3E3A1764" w14:textId="77777777" w:rsidR="005F0000" w:rsidRDefault="005F0000" w:rsidP="00E230DA"/>
    <w:p w14:paraId="55A02ACC" w14:textId="77777777" w:rsidR="005F0000" w:rsidRDefault="005F0000" w:rsidP="00E230DA"/>
    <w:p w14:paraId="7C96BB48" w14:textId="77777777" w:rsidR="005F0000" w:rsidRDefault="005F0000" w:rsidP="00E230DA"/>
    <w:p w14:paraId="3D9BBDEE" w14:textId="77777777" w:rsidR="005F0000" w:rsidRDefault="005F0000" w:rsidP="00E230DA"/>
    <w:p w14:paraId="1AD22835" w14:textId="77777777" w:rsidR="005F0000" w:rsidRDefault="005F0000" w:rsidP="00E230DA"/>
    <w:p w14:paraId="0B5D3D71" w14:textId="77777777" w:rsidR="005F0000" w:rsidRDefault="005F0000" w:rsidP="00E230DA"/>
    <w:p w14:paraId="130AD6C5" w14:textId="77777777" w:rsidR="00181059" w:rsidRPr="00FA3139" w:rsidRDefault="00181059" w:rsidP="00FA3139">
      <w:pPr>
        <w:pStyle w:val="3"/>
      </w:pPr>
      <w:bookmarkStart w:id="10" w:name="_Toc378687687"/>
      <w:bookmarkStart w:id="11" w:name="_Toc382209136"/>
      <w:bookmarkEnd w:id="0"/>
      <w:r w:rsidRPr="00FA3139">
        <w:rPr>
          <w:rFonts w:hint="eastAsia"/>
        </w:rPr>
        <w:t>1.</w:t>
      </w:r>
      <w:r w:rsidR="0008429E">
        <w:rPr>
          <w:rFonts w:hint="eastAsia"/>
        </w:rPr>
        <w:t>社会保险登记</w:t>
      </w:r>
      <w:r w:rsidR="002F3DF1" w:rsidRPr="00FA3139">
        <w:rPr>
          <w:rFonts w:hint="eastAsia"/>
        </w:rPr>
        <w:t>业务</w:t>
      </w:r>
      <w:r w:rsidR="0008429E">
        <w:rPr>
          <w:rFonts w:hint="eastAsia"/>
        </w:rPr>
        <w:t>主要</w:t>
      </w:r>
      <w:r w:rsidR="002F3DF1" w:rsidRPr="00FA3139">
        <w:rPr>
          <w:rFonts w:hint="eastAsia"/>
        </w:rPr>
        <w:t>内容</w:t>
      </w:r>
      <w:bookmarkEnd w:id="10"/>
      <w:bookmarkEnd w:id="11"/>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5861"/>
        <w:gridCol w:w="1743"/>
      </w:tblGrid>
      <w:tr w:rsidR="00754DD6" w:rsidRPr="00610145" w14:paraId="42A5FA43" w14:textId="77777777" w:rsidTr="00C46177">
        <w:trPr>
          <w:trHeight w:val="549"/>
          <w:jc w:val="center"/>
        </w:trPr>
        <w:tc>
          <w:tcPr>
            <w:tcW w:w="825" w:type="dxa"/>
            <w:vAlign w:val="center"/>
          </w:tcPr>
          <w:p w14:paraId="21DDF851" w14:textId="77777777" w:rsidR="00754DD6" w:rsidRPr="00610145" w:rsidRDefault="00656B5C" w:rsidP="00C46177">
            <w:pPr>
              <w:widowControl/>
              <w:jc w:val="center"/>
              <w:rPr>
                <w:rFonts w:ascii="宋体" w:hAnsi="宋体" w:cs="宋体"/>
                <w:b/>
                <w:bCs/>
                <w:kern w:val="0"/>
                <w:sz w:val="21"/>
              </w:rPr>
            </w:pPr>
            <w:r w:rsidRPr="00610145">
              <w:rPr>
                <w:rFonts w:ascii="宋体" w:hAnsi="宋体" w:cs="宋体" w:hint="eastAsia"/>
                <w:b/>
                <w:bCs/>
                <w:kern w:val="0"/>
                <w:sz w:val="21"/>
              </w:rPr>
              <w:t>序号</w:t>
            </w:r>
          </w:p>
        </w:tc>
        <w:tc>
          <w:tcPr>
            <w:tcW w:w="5861" w:type="dxa"/>
            <w:shd w:val="clear" w:color="auto" w:fill="auto"/>
            <w:noWrap/>
            <w:vAlign w:val="center"/>
            <w:hideMark/>
          </w:tcPr>
          <w:p w14:paraId="5B8C1078" w14:textId="77777777" w:rsidR="00754DD6" w:rsidRPr="00610145" w:rsidRDefault="002F3DF1" w:rsidP="00C46177">
            <w:pPr>
              <w:widowControl/>
              <w:jc w:val="center"/>
              <w:rPr>
                <w:rFonts w:ascii="宋体" w:hAnsi="宋体" w:cs="宋体"/>
                <w:b/>
                <w:bCs/>
                <w:kern w:val="0"/>
                <w:sz w:val="21"/>
              </w:rPr>
            </w:pPr>
            <w:r w:rsidRPr="00610145">
              <w:rPr>
                <w:rFonts w:ascii="宋体" w:hAnsi="宋体" w:cs="宋体" w:hint="eastAsia"/>
                <w:b/>
                <w:bCs/>
                <w:kern w:val="0"/>
                <w:sz w:val="21"/>
              </w:rPr>
              <w:t>业务内容</w:t>
            </w:r>
          </w:p>
        </w:tc>
        <w:tc>
          <w:tcPr>
            <w:tcW w:w="1743" w:type="dxa"/>
            <w:vAlign w:val="center"/>
          </w:tcPr>
          <w:p w14:paraId="2760ABA7" w14:textId="77777777" w:rsidR="00754DD6" w:rsidRPr="00610145" w:rsidRDefault="00754DD6" w:rsidP="00C46177">
            <w:pPr>
              <w:widowControl/>
              <w:jc w:val="center"/>
              <w:rPr>
                <w:rFonts w:ascii="宋体" w:hAnsi="宋体" w:cs="宋体"/>
                <w:b/>
                <w:bCs/>
                <w:kern w:val="0"/>
                <w:sz w:val="21"/>
              </w:rPr>
            </w:pPr>
            <w:r w:rsidRPr="00610145">
              <w:rPr>
                <w:rFonts w:ascii="宋体" w:hAnsi="宋体" w:cs="宋体" w:hint="eastAsia"/>
                <w:b/>
                <w:bCs/>
                <w:kern w:val="0"/>
                <w:sz w:val="21"/>
              </w:rPr>
              <w:t>备注</w:t>
            </w:r>
          </w:p>
        </w:tc>
      </w:tr>
      <w:tr w:rsidR="00E473AF" w:rsidRPr="00610145" w14:paraId="64EF31DF" w14:textId="77777777" w:rsidTr="00C46177">
        <w:trPr>
          <w:trHeight w:val="549"/>
          <w:jc w:val="center"/>
        </w:trPr>
        <w:tc>
          <w:tcPr>
            <w:tcW w:w="825" w:type="dxa"/>
            <w:tcBorders>
              <w:top w:val="single" w:sz="4" w:space="0" w:color="auto"/>
              <w:left w:val="single" w:sz="4" w:space="0" w:color="auto"/>
              <w:bottom w:val="single" w:sz="4" w:space="0" w:color="auto"/>
              <w:right w:val="single" w:sz="4" w:space="0" w:color="auto"/>
            </w:tcBorders>
            <w:vAlign w:val="center"/>
          </w:tcPr>
          <w:p w14:paraId="747EB8F3" w14:textId="77777777" w:rsidR="00E473AF" w:rsidRPr="00610145" w:rsidRDefault="00E473AF" w:rsidP="00C46177">
            <w:pPr>
              <w:widowControl/>
              <w:jc w:val="center"/>
              <w:rPr>
                <w:rFonts w:ascii="宋体" w:hAnsi="宋体" w:cs="宋体"/>
                <w:bCs/>
                <w:kern w:val="0"/>
                <w:sz w:val="21"/>
              </w:rPr>
            </w:pPr>
            <w:r w:rsidRPr="00610145">
              <w:rPr>
                <w:rFonts w:ascii="宋体" w:hAnsi="宋体" w:cs="宋体"/>
                <w:bCs/>
                <w:kern w:val="0"/>
                <w:sz w:val="21"/>
              </w:rPr>
              <w:t>1</w:t>
            </w:r>
          </w:p>
        </w:tc>
        <w:tc>
          <w:tcPr>
            <w:tcW w:w="58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A2F99" w14:textId="77777777" w:rsidR="00E473AF" w:rsidRPr="00610145" w:rsidRDefault="00E473AF" w:rsidP="00C46177">
            <w:pPr>
              <w:widowControl/>
              <w:jc w:val="left"/>
              <w:rPr>
                <w:rFonts w:ascii="宋体" w:hAnsi="宋体" w:cs="宋体"/>
                <w:bCs/>
                <w:kern w:val="0"/>
                <w:sz w:val="21"/>
              </w:rPr>
            </w:pPr>
            <w:r w:rsidRPr="00610145">
              <w:rPr>
                <w:rFonts w:ascii="宋体" w:hAnsi="宋体" w:cs="宋体" w:hint="eastAsia"/>
                <w:bCs/>
                <w:kern w:val="0"/>
                <w:sz w:val="21"/>
              </w:rPr>
              <w:t>单位社会</w:t>
            </w:r>
            <w:r w:rsidRPr="00610145">
              <w:rPr>
                <w:rFonts w:ascii="宋体" w:hAnsi="宋体" w:cs="宋体"/>
                <w:bCs/>
                <w:kern w:val="0"/>
                <w:sz w:val="21"/>
              </w:rPr>
              <w:t>保险登记（</w:t>
            </w:r>
            <w:r w:rsidRPr="00610145">
              <w:rPr>
                <w:rFonts w:ascii="宋体" w:hAnsi="宋体" w:cs="宋体" w:hint="eastAsia"/>
                <w:bCs/>
                <w:kern w:val="0"/>
                <w:sz w:val="21"/>
              </w:rPr>
              <w:t>单位新参保开户</w:t>
            </w:r>
            <w:r w:rsidRPr="00610145">
              <w:rPr>
                <w:rFonts w:ascii="宋体" w:hAnsi="宋体" w:cs="宋体"/>
                <w:bCs/>
                <w:kern w:val="0"/>
                <w:sz w:val="21"/>
              </w:rPr>
              <w:t>）</w:t>
            </w:r>
          </w:p>
        </w:tc>
        <w:tc>
          <w:tcPr>
            <w:tcW w:w="1743" w:type="dxa"/>
            <w:tcBorders>
              <w:top w:val="single" w:sz="4" w:space="0" w:color="auto"/>
              <w:left w:val="single" w:sz="4" w:space="0" w:color="auto"/>
              <w:bottom w:val="single" w:sz="4" w:space="0" w:color="auto"/>
              <w:right w:val="single" w:sz="4" w:space="0" w:color="auto"/>
            </w:tcBorders>
            <w:vAlign w:val="center"/>
          </w:tcPr>
          <w:p w14:paraId="1C50DB06" w14:textId="77777777" w:rsidR="00E473AF" w:rsidRPr="00610145" w:rsidRDefault="00E473AF" w:rsidP="00C46177">
            <w:pPr>
              <w:widowControl/>
              <w:jc w:val="center"/>
              <w:rPr>
                <w:rFonts w:ascii="宋体" w:hAnsi="宋体" w:cs="宋体"/>
                <w:bCs/>
                <w:kern w:val="0"/>
                <w:sz w:val="21"/>
              </w:rPr>
            </w:pPr>
          </w:p>
        </w:tc>
      </w:tr>
      <w:tr w:rsidR="00E473AF" w:rsidRPr="00610145" w14:paraId="1937923E" w14:textId="77777777" w:rsidTr="00C46177">
        <w:trPr>
          <w:trHeight w:val="549"/>
          <w:jc w:val="center"/>
        </w:trPr>
        <w:tc>
          <w:tcPr>
            <w:tcW w:w="825" w:type="dxa"/>
            <w:vAlign w:val="center"/>
          </w:tcPr>
          <w:p w14:paraId="475916CC"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2</w:t>
            </w:r>
          </w:p>
        </w:tc>
        <w:tc>
          <w:tcPr>
            <w:tcW w:w="5861" w:type="dxa"/>
            <w:shd w:val="clear" w:color="auto" w:fill="auto"/>
            <w:noWrap/>
            <w:vAlign w:val="center"/>
          </w:tcPr>
          <w:p w14:paraId="3FCC6155" w14:textId="77777777" w:rsidR="00E473AF" w:rsidRPr="00610145" w:rsidRDefault="00E473AF" w:rsidP="00C46177">
            <w:pPr>
              <w:widowControl/>
              <w:jc w:val="left"/>
              <w:rPr>
                <w:rFonts w:ascii="宋体" w:hAnsi="宋体" w:cs="宋体"/>
                <w:kern w:val="0"/>
                <w:sz w:val="21"/>
              </w:rPr>
            </w:pPr>
            <w:r w:rsidRPr="00610145">
              <w:rPr>
                <w:rFonts w:ascii="宋体" w:hAnsi="宋体" w:cs="宋体" w:hint="eastAsia"/>
                <w:kern w:val="0"/>
                <w:sz w:val="21"/>
              </w:rPr>
              <w:t>购买数字证书、</w:t>
            </w:r>
            <w:r w:rsidRPr="00610145">
              <w:rPr>
                <w:rFonts w:ascii="宋体" w:hAnsi="宋体" w:cs="宋体"/>
                <w:kern w:val="0"/>
                <w:sz w:val="21"/>
              </w:rPr>
              <w:t>数字证书续费</w:t>
            </w:r>
          </w:p>
        </w:tc>
        <w:tc>
          <w:tcPr>
            <w:tcW w:w="1743" w:type="dxa"/>
            <w:vAlign w:val="center"/>
          </w:tcPr>
          <w:p w14:paraId="1EBECFD3" w14:textId="77777777" w:rsidR="00E473AF" w:rsidRPr="00610145" w:rsidRDefault="00E473AF" w:rsidP="00C46177">
            <w:pPr>
              <w:widowControl/>
              <w:jc w:val="center"/>
              <w:rPr>
                <w:rFonts w:ascii="宋体" w:hAnsi="宋体" w:cs="宋体"/>
                <w:kern w:val="0"/>
                <w:sz w:val="21"/>
              </w:rPr>
            </w:pPr>
          </w:p>
        </w:tc>
      </w:tr>
      <w:tr w:rsidR="00E473AF" w:rsidRPr="00610145" w14:paraId="61CB7F49" w14:textId="77777777" w:rsidTr="00C46177">
        <w:trPr>
          <w:trHeight w:val="549"/>
          <w:jc w:val="center"/>
        </w:trPr>
        <w:tc>
          <w:tcPr>
            <w:tcW w:w="825" w:type="dxa"/>
            <w:vAlign w:val="center"/>
          </w:tcPr>
          <w:p w14:paraId="03F21E08" w14:textId="77777777" w:rsidR="00E473AF" w:rsidRPr="00610145" w:rsidRDefault="00E473AF" w:rsidP="00C46177">
            <w:pPr>
              <w:widowControl/>
              <w:jc w:val="center"/>
              <w:rPr>
                <w:rFonts w:ascii="宋体" w:hAnsi="宋体" w:cs="宋体"/>
                <w:kern w:val="0"/>
                <w:sz w:val="21"/>
              </w:rPr>
            </w:pPr>
            <w:r w:rsidRPr="00610145">
              <w:rPr>
                <w:rFonts w:ascii="宋体" w:hAnsi="宋体" w:cs="宋体"/>
                <w:kern w:val="0"/>
                <w:sz w:val="21"/>
              </w:rPr>
              <w:t>3</w:t>
            </w:r>
          </w:p>
        </w:tc>
        <w:tc>
          <w:tcPr>
            <w:tcW w:w="5861" w:type="dxa"/>
            <w:shd w:val="clear" w:color="auto" w:fill="auto"/>
            <w:noWrap/>
            <w:vAlign w:val="center"/>
          </w:tcPr>
          <w:p w14:paraId="7A76D3A6" w14:textId="77777777" w:rsidR="00E473AF" w:rsidRPr="00610145" w:rsidRDefault="00E473AF" w:rsidP="00C46177">
            <w:pPr>
              <w:widowControl/>
              <w:jc w:val="left"/>
              <w:rPr>
                <w:rFonts w:ascii="宋体" w:hAnsi="宋体" w:cs="宋体"/>
                <w:kern w:val="0"/>
                <w:sz w:val="21"/>
              </w:rPr>
            </w:pPr>
            <w:r w:rsidRPr="00610145">
              <w:rPr>
                <w:rFonts w:ascii="宋体" w:hAnsi="宋体" w:cs="宋体" w:hint="eastAsia"/>
                <w:kern w:val="0"/>
                <w:sz w:val="21"/>
              </w:rPr>
              <w:t>网上申报开户（激活数字证书）</w:t>
            </w:r>
          </w:p>
        </w:tc>
        <w:tc>
          <w:tcPr>
            <w:tcW w:w="1743" w:type="dxa"/>
            <w:vAlign w:val="center"/>
          </w:tcPr>
          <w:p w14:paraId="3BA270BB" w14:textId="77777777" w:rsidR="00E473AF" w:rsidRPr="00610145" w:rsidRDefault="00E473AF" w:rsidP="00C46177">
            <w:pPr>
              <w:widowControl/>
              <w:jc w:val="center"/>
              <w:rPr>
                <w:rFonts w:ascii="宋体" w:hAnsi="宋体" w:cs="宋体"/>
                <w:kern w:val="0"/>
                <w:sz w:val="21"/>
              </w:rPr>
            </w:pPr>
          </w:p>
        </w:tc>
      </w:tr>
      <w:tr w:rsidR="00E473AF" w:rsidRPr="00610145" w14:paraId="17E4442C" w14:textId="77777777" w:rsidTr="00C46177">
        <w:trPr>
          <w:trHeight w:val="549"/>
          <w:jc w:val="center"/>
        </w:trPr>
        <w:tc>
          <w:tcPr>
            <w:tcW w:w="825" w:type="dxa"/>
            <w:vAlign w:val="center"/>
          </w:tcPr>
          <w:p w14:paraId="56DF0D0D" w14:textId="77777777" w:rsidR="00E473AF" w:rsidRPr="00610145" w:rsidRDefault="00E473AF" w:rsidP="00C46177">
            <w:pPr>
              <w:widowControl/>
              <w:jc w:val="center"/>
              <w:rPr>
                <w:rFonts w:ascii="宋体" w:hAnsi="宋体" w:cs="宋体"/>
                <w:kern w:val="0"/>
                <w:sz w:val="21"/>
              </w:rPr>
            </w:pPr>
            <w:r w:rsidRPr="00610145">
              <w:rPr>
                <w:rFonts w:ascii="宋体" w:hAnsi="宋体" w:cs="宋体"/>
                <w:kern w:val="0"/>
                <w:sz w:val="21"/>
              </w:rPr>
              <w:t>4</w:t>
            </w:r>
          </w:p>
        </w:tc>
        <w:tc>
          <w:tcPr>
            <w:tcW w:w="5861" w:type="dxa"/>
            <w:shd w:val="clear" w:color="auto" w:fill="auto"/>
            <w:vAlign w:val="center"/>
            <w:hideMark/>
          </w:tcPr>
          <w:p w14:paraId="46049D64"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单位</w:t>
            </w:r>
            <w:r w:rsidRPr="00610145">
              <w:rPr>
                <w:rFonts w:ascii="宋体" w:hAnsi="宋体" w:cs="宋体"/>
                <w:kern w:val="0"/>
                <w:sz w:val="21"/>
              </w:rPr>
              <w:t>登记信息变更</w:t>
            </w:r>
          </w:p>
        </w:tc>
        <w:tc>
          <w:tcPr>
            <w:tcW w:w="1743" w:type="dxa"/>
            <w:vAlign w:val="center"/>
          </w:tcPr>
          <w:p w14:paraId="3A16CDDC" w14:textId="77777777" w:rsidR="00E473AF" w:rsidRPr="00610145" w:rsidRDefault="00E473AF" w:rsidP="00C46177">
            <w:pPr>
              <w:widowControl/>
              <w:jc w:val="center"/>
              <w:rPr>
                <w:rFonts w:ascii="宋体" w:hAnsi="宋体" w:cs="宋体"/>
                <w:color w:val="FF0000"/>
                <w:kern w:val="0"/>
                <w:sz w:val="21"/>
              </w:rPr>
            </w:pPr>
          </w:p>
        </w:tc>
      </w:tr>
      <w:tr w:rsidR="00E473AF" w:rsidRPr="00610145" w14:paraId="365FC46D" w14:textId="77777777" w:rsidTr="00C46177">
        <w:trPr>
          <w:trHeight w:val="549"/>
          <w:jc w:val="center"/>
        </w:trPr>
        <w:tc>
          <w:tcPr>
            <w:tcW w:w="825" w:type="dxa"/>
            <w:vAlign w:val="center"/>
          </w:tcPr>
          <w:p w14:paraId="2B17F7E5"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5</w:t>
            </w:r>
          </w:p>
        </w:tc>
        <w:tc>
          <w:tcPr>
            <w:tcW w:w="5861" w:type="dxa"/>
            <w:shd w:val="clear" w:color="auto" w:fill="auto"/>
            <w:vAlign w:val="center"/>
          </w:tcPr>
          <w:p w14:paraId="518DD09A"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单位</w:t>
            </w:r>
            <w:r w:rsidRPr="00610145">
              <w:rPr>
                <w:rFonts w:ascii="宋体" w:hAnsi="宋体" w:cs="宋体"/>
                <w:kern w:val="0"/>
                <w:sz w:val="21"/>
              </w:rPr>
              <w:t>社会保险整体</w:t>
            </w:r>
            <w:r w:rsidRPr="00610145">
              <w:rPr>
                <w:rFonts w:ascii="宋体" w:hAnsi="宋体" w:cs="宋体" w:hint="eastAsia"/>
                <w:kern w:val="0"/>
                <w:sz w:val="21"/>
              </w:rPr>
              <w:t>跨区</w:t>
            </w:r>
            <w:r w:rsidRPr="00610145">
              <w:rPr>
                <w:rFonts w:ascii="宋体" w:hAnsi="宋体" w:cs="宋体"/>
                <w:kern w:val="0"/>
                <w:sz w:val="21"/>
              </w:rPr>
              <w:t>转移</w:t>
            </w:r>
          </w:p>
        </w:tc>
        <w:tc>
          <w:tcPr>
            <w:tcW w:w="1743" w:type="dxa"/>
            <w:vAlign w:val="center"/>
          </w:tcPr>
          <w:p w14:paraId="48887791" w14:textId="77777777" w:rsidR="00E473AF" w:rsidRPr="00610145" w:rsidRDefault="00E473AF" w:rsidP="00C46177">
            <w:pPr>
              <w:widowControl/>
              <w:jc w:val="center"/>
              <w:rPr>
                <w:rFonts w:ascii="宋体" w:hAnsi="宋体" w:cs="宋体"/>
                <w:kern w:val="0"/>
                <w:sz w:val="21"/>
              </w:rPr>
            </w:pPr>
          </w:p>
        </w:tc>
      </w:tr>
      <w:tr w:rsidR="00E473AF" w:rsidRPr="00610145" w14:paraId="4E8E52DA" w14:textId="77777777" w:rsidTr="00C46177">
        <w:trPr>
          <w:trHeight w:val="549"/>
          <w:jc w:val="center"/>
        </w:trPr>
        <w:tc>
          <w:tcPr>
            <w:tcW w:w="825" w:type="dxa"/>
            <w:vAlign w:val="center"/>
          </w:tcPr>
          <w:p w14:paraId="12FF5FC5" w14:textId="77777777" w:rsidR="00E473AF" w:rsidRPr="00610145" w:rsidRDefault="00E473AF" w:rsidP="00C46177">
            <w:pPr>
              <w:widowControl/>
              <w:jc w:val="center"/>
              <w:rPr>
                <w:rFonts w:ascii="宋体" w:hAnsi="宋体" w:cs="宋体"/>
                <w:kern w:val="0"/>
                <w:sz w:val="21"/>
              </w:rPr>
            </w:pPr>
            <w:r w:rsidRPr="00610145">
              <w:rPr>
                <w:rFonts w:ascii="宋体" w:hAnsi="宋体" w:cs="宋体"/>
                <w:kern w:val="0"/>
                <w:sz w:val="21"/>
              </w:rPr>
              <w:t>6</w:t>
            </w:r>
          </w:p>
        </w:tc>
        <w:tc>
          <w:tcPr>
            <w:tcW w:w="5861" w:type="dxa"/>
            <w:shd w:val="clear" w:color="auto" w:fill="auto"/>
            <w:vAlign w:val="center"/>
          </w:tcPr>
          <w:p w14:paraId="6A09B7B2"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建筑</w:t>
            </w:r>
            <w:r w:rsidRPr="00610145">
              <w:rPr>
                <w:rFonts w:ascii="宋体" w:hAnsi="宋体" w:cs="宋体"/>
                <w:kern w:val="0"/>
                <w:sz w:val="21"/>
              </w:rPr>
              <w:t>施工单位工伤趸</w:t>
            </w:r>
            <w:r w:rsidRPr="00610145">
              <w:rPr>
                <w:rFonts w:ascii="宋体" w:hAnsi="宋体" w:cs="宋体" w:hint="eastAsia"/>
                <w:kern w:val="0"/>
                <w:sz w:val="21"/>
              </w:rPr>
              <w:t>缴</w:t>
            </w:r>
          </w:p>
        </w:tc>
        <w:tc>
          <w:tcPr>
            <w:tcW w:w="1743" w:type="dxa"/>
            <w:vAlign w:val="center"/>
          </w:tcPr>
          <w:p w14:paraId="11D90B2C" w14:textId="77777777" w:rsidR="00E473AF" w:rsidRPr="00610145" w:rsidRDefault="00E473AF" w:rsidP="00C46177">
            <w:pPr>
              <w:widowControl/>
              <w:jc w:val="center"/>
              <w:rPr>
                <w:rFonts w:ascii="宋体" w:hAnsi="宋体" w:cs="宋体"/>
                <w:kern w:val="0"/>
                <w:sz w:val="21"/>
              </w:rPr>
            </w:pPr>
          </w:p>
        </w:tc>
      </w:tr>
      <w:tr w:rsidR="00E473AF" w:rsidRPr="00610145" w14:paraId="0292CC5E" w14:textId="77777777" w:rsidTr="00C46177">
        <w:trPr>
          <w:trHeight w:val="549"/>
          <w:jc w:val="center"/>
        </w:trPr>
        <w:tc>
          <w:tcPr>
            <w:tcW w:w="825" w:type="dxa"/>
            <w:vAlign w:val="center"/>
          </w:tcPr>
          <w:p w14:paraId="450D540E" w14:textId="77777777" w:rsidR="00E473AF" w:rsidRPr="00610145" w:rsidRDefault="00E473AF" w:rsidP="00C46177">
            <w:pPr>
              <w:widowControl/>
              <w:jc w:val="center"/>
              <w:rPr>
                <w:rFonts w:ascii="宋体" w:hAnsi="宋体" w:cs="宋体"/>
                <w:kern w:val="0"/>
                <w:sz w:val="21"/>
              </w:rPr>
            </w:pPr>
            <w:r w:rsidRPr="00610145">
              <w:rPr>
                <w:rFonts w:ascii="宋体" w:hAnsi="宋体" w:cs="宋体"/>
                <w:kern w:val="0"/>
                <w:sz w:val="21"/>
              </w:rPr>
              <w:t>7</w:t>
            </w:r>
          </w:p>
        </w:tc>
        <w:tc>
          <w:tcPr>
            <w:tcW w:w="5861" w:type="dxa"/>
            <w:shd w:val="clear" w:color="auto" w:fill="auto"/>
            <w:vAlign w:val="center"/>
          </w:tcPr>
          <w:p w14:paraId="2B5E7547"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单位</w:t>
            </w:r>
            <w:r w:rsidRPr="00610145">
              <w:rPr>
                <w:rFonts w:ascii="宋体" w:hAnsi="宋体" w:cs="宋体"/>
                <w:kern w:val="0"/>
                <w:sz w:val="21"/>
              </w:rPr>
              <w:t>社会保险</w:t>
            </w:r>
            <w:r w:rsidRPr="00610145">
              <w:rPr>
                <w:rFonts w:ascii="宋体" w:hAnsi="宋体" w:cs="宋体" w:hint="eastAsia"/>
                <w:kern w:val="0"/>
                <w:sz w:val="21"/>
              </w:rPr>
              <w:t>登记</w:t>
            </w:r>
            <w:r w:rsidRPr="00610145">
              <w:rPr>
                <w:rFonts w:ascii="宋体" w:hAnsi="宋体" w:cs="宋体"/>
                <w:kern w:val="0"/>
                <w:sz w:val="21"/>
              </w:rPr>
              <w:t>注销</w:t>
            </w:r>
          </w:p>
        </w:tc>
        <w:tc>
          <w:tcPr>
            <w:tcW w:w="1743" w:type="dxa"/>
            <w:vAlign w:val="center"/>
          </w:tcPr>
          <w:p w14:paraId="61C5F69D" w14:textId="77777777" w:rsidR="00E473AF" w:rsidRPr="00610145" w:rsidRDefault="00E473AF" w:rsidP="00C46177">
            <w:pPr>
              <w:widowControl/>
              <w:jc w:val="center"/>
              <w:rPr>
                <w:rFonts w:ascii="宋体" w:hAnsi="宋体" w:cs="宋体"/>
                <w:kern w:val="0"/>
                <w:sz w:val="21"/>
              </w:rPr>
            </w:pPr>
          </w:p>
        </w:tc>
      </w:tr>
      <w:tr w:rsidR="00E473AF" w:rsidRPr="00610145" w14:paraId="3D782A4A" w14:textId="77777777" w:rsidTr="00C46177">
        <w:trPr>
          <w:trHeight w:val="549"/>
          <w:jc w:val="center"/>
        </w:trPr>
        <w:tc>
          <w:tcPr>
            <w:tcW w:w="825" w:type="dxa"/>
            <w:vAlign w:val="center"/>
          </w:tcPr>
          <w:p w14:paraId="54B6D1C4" w14:textId="77777777" w:rsidR="00E473AF" w:rsidRPr="00610145" w:rsidRDefault="00E473AF" w:rsidP="00C46177">
            <w:pPr>
              <w:widowControl/>
              <w:jc w:val="center"/>
              <w:rPr>
                <w:rFonts w:ascii="宋体" w:hAnsi="宋体" w:cs="宋体"/>
                <w:kern w:val="0"/>
                <w:sz w:val="21"/>
              </w:rPr>
            </w:pPr>
            <w:r w:rsidRPr="00610145">
              <w:rPr>
                <w:rFonts w:ascii="宋体" w:hAnsi="宋体" w:cs="宋体"/>
                <w:kern w:val="0"/>
                <w:sz w:val="21"/>
              </w:rPr>
              <w:t>8</w:t>
            </w:r>
          </w:p>
        </w:tc>
        <w:tc>
          <w:tcPr>
            <w:tcW w:w="5861" w:type="dxa"/>
            <w:shd w:val="clear" w:color="auto" w:fill="auto"/>
            <w:vAlign w:val="center"/>
          </w:tcPr>
          <w:p w14:paraId="049A3F13"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社保</w:t>
            </w:r>
            <w:r w:rsidRPr="00610145">
              <w:rPr>
                <w:rFonts w:ascii="宋体" w:hAnsi="宋体" w:cs="宋体"/>
                <w:kern w:val="0"/>
                <w:sz w:val="21"/>
              </w:rPr>
              <w:t>登记证补办</w:t>
            </w:r>
          </w:p>
        </w:tc>
        <w:tc>
          <w:tcPr>
            <w:tcW w:w="1743" w:type="dxa"/>
            <w:vAlign w:val="center"/>
          </w:tcPr>
          <w:p w14:paraId="2C72717A" w14:textId="77777777" w:rsidR="00E473AF" w:rsidRPr="00610145" w:rsidRDefault="00E473AF" w:rsidP="00C46177">
            <w:pPr>
              <w:widowControl/>
              <w:jc w:val="center"/>
              <w:rPr>
                <w:rFonts w:ascii="宋体" w:hAnsi="宋体" w:cs="宋体"/>
                <w:kern w:val="0"/>
                <w:sz w:val="21"/>
              </w:rPr>
            </w:pPr>
          </w:p>
        </w:tc>
      </w:tr>
      <w:tr w:rsidR="00E473AF" w:rsidRPr="00610145" w14:paraId="4D359F2F" w14:textId="77777777" w:rsidTr="00C46177">
        <w:trPr>
          <w:trHeight w:val="549"/>
          <w:jc w:val="center"/>
        </w:trPr>
        <w:tc>
          <w:tcPr>
            <w:tcW w:w="825" w:type="dxa"/>
            <w:vAlign w:val="center"/>
          </w:tcPr>
          <w:p w14:paraId="45FB31F9"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9</w:t>
            </w:r>
          </w:p>
        </w:tc>
        <w:tc>
          <w:tcPr>
            <w:tcW w:w="5861" w:type="dxa"/>
            <w:shd w:val="clear" w:color="auto" w:fill="auto"/>
            <w:vAlign w:val="center"/>
          </w:tcPr>
          <w:p w14:paraId="50B8F62C"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参保单位月报补缴（</w:t>
            </w:r>
            <w:r w:rsidRPr="00610145">
              <w:rPr>
                <w:rFonts w:ascii="宋体" w:hAnsi="宋体" w:cs="宋体"/>
                <w:kern w:val="0"/>
                <w:sz w:val="21"/>
              </w:rPr>
              <w:t>还欠）</w:t>
            </w:r>
          </w:p>
        </w:tc>
        <w:tc>
          <w:tcPr>
            <w:tcW w:w="1743" w:type="dxa"/>
            <w:vAlign w:val="center"/>
          </w:tcPr>
          <w:p w14:paraId="62C8D238" w14:textId="77777777" w:rsidR="00E473AF" w:rsidRPr="00610145" w:rsidRDefault="00E473AF" w:rsidP="00C46177">
            <w:pPr>
              <w:widowControl/>
              <w:jc w:val="center"/>
              <w:rPr>
                <w:rFonts w:ascii="宋体" w:hAnsi="宋体" w:cs="宋体"/>
                <w:kern w:val="0"/>
                <w:sz w:val="21"/>
              </w:rPr>
            </w:pPr>
          </w:p>
        </w:tc>
      </w:tr>
      <w:tr w:rsidR="00E473AF" w:rsidRPr="00610145" w14:paraId="2B15AC5A" w14:textId="77777777" w:rsidTr="00C46177">
        <w:trPr>
          <w:trHeight w:val="549"/>
          <w:jc w:val="center"/>
        </w:trPr>
        <w:tc>
          <w:tcPr>
            <w:tcW w:w="825" w:type="dxa"/>
            <w:vAlign w:val="center"/>
          </w:tcPr>
          <w:p w14:paraId="1D28BD0C"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10</w:t>
            </w:r>
          </w:p>
        </w:tc>
        <w:tc>
          <w:tcPr>
            <w:tcW w:w="5861" w:type="dxa"/>
            <w:shd w:val="clear" w:color="auto" w:fill="auto"/>
            <w:vAlign w:val="center"/>
          </w:tcPr>
          <w:p w14:paraId="3EE92936"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职</w:t>
            </w:r>
            <w:proofErr w:type="gramStart"/>
            <w:r w:rsidRPr="00610145">
              <w:rPr>
                <w:rFonts w:ascii="宋体" w:hAnsi="宋体" w:cs="宋体" w:hint="eastAsia"/>
                <w:kern w:val="0"/>
                <w:sz w:val="21"/>
              </w:rPr>
              <w:t>介</w:t>
            </w:r>
            <w:proofErr w:type="gramEnd"/>
            <w:r w:rsidRPr="00610145">
              <w:rPr>
                <w:rFonts w:ascii="宋体" w:hAnsi="宋体" w:cs="宋体" w:hint="eastAsia"/>
                <w:kern w:val="0"/>
                <w:sz w:val="21"/>
              </w:rPr>
              <w:t>人才存档人员持档</w:t>
            </w:r>
            <w:r w:rsidRPr="00610145">
              <w:rPr>
                <w:rFonts w:ascii="宋体" w:hAnsi="宋体" w:cs="宋体"/>
                <w:kern w:val="0"/>
                <w:sz w:val="21"/>
              </w:rPr>
              <w:t>减员</w:t>
            </w:r>
            <w:r w:rsidRPr="00610145">
              <w:rPr>
                <w:rFonts w:ascii="宋体" w:hAnsi="宋体" w:cs="宋体" w:hint="eastAsia"/>
                <w:kern w:val="0"/>
                <w:sz w:val="21"/>
              </w:rPr>
              <w:t>打印社会保险转移单</w:t>
            </w:r>
          </w:p>
        </w:tc>
        <w:tc>
          <w:tcPr>
            <w:tcW w:w="1743" w:type="dxa"/>
            <w:vAlign w:val="center"/>
          </w:tcPr>
          <w:p w14:paraId="11DECAC5" w14:textId="77777777" w:rsidR="00E473AF" w:rsidRPr="00610145" w:rsidRDefault="00E473AF" w:rsidP="00C46177">
            <w:pPr>
              <w:widowControl/>
              <w:jc w:val="center"/>
              <w:rPr>
                <w:rFonts w:ascii="宋体" w:hAnsi="宋体" w:cs="宋体"/>
                <w:kern w:val="0"/>
                <w:sz w:val="21"/>
              </w:rPr>
            </w:pPr>
          </w:p>
        </w:tc>
      </w:tr>
      <w:tr w:rsidR="00E473AF" w:rsidRPr="00610145" w14:paraId="685BA5EB" w14:textId="77777777" w:rsidTr="00C46177">
        <w:trPr>
          <w:trHeight w:val="549"/>
          <w:jc w:val="center"/>
        </w:trPr>
        <w:tc>
          <w:tcPr>
            <w:tcW w:w="825" w:type="dxa"/>
            <w:vAlign w:val="center"/>
          </w:tcPr>
          <w:p w14:paraId="7981C8CA" w14:textId="77777777" w:rsidR="00E473AF" w:rsidRPr="00610145" w:rsidRDefault="00E473AF" w:rsidP="00C46177">
            <w:pPr>
              <w:widowControl/>
              <w:jc w:val="center"/>
              <w:rPr>
                <w:rFonts w:ascii="宋体" w:hAnsi="宋体" w:cs="宋体"/>
                <w:kern w:val="0"/>
                <w:sz w:val="21"/>
              </w:rPr>
            </w:pPr>
            <w:r w:rsidRPr="00610145">
              <w:rPr>
                <w:rFonts w:ascii="宋体" w:hAnsi="宋体" w:cs="宋体"/>
                <w:kern w:val="0"/>
                <w:sz w:val="21"/>
              </w:rPr>
              <w:t>11</w:t>
            </w:r>
          </w:p>
        </w:tc>
        <w:tc>
          <w:tcPr>
            <w:tcW w:w="5861" w:type="dxa"/>
            <w:shd w:val="clear" w:color="auto" w:fill="auto"/>
            <w:vAlign w:val="center"/>
          </w:tcPr>
          <w:p w14:paraId="0300F442" w14:textId="77777777" w:rsidR="00E473AF" w:rsidRPr="00610145" w:rsidRDefault="00E473AF" w:rsidP="00C46177">
            <w:pPr>
              <w:widowControl/>
              <w:jc w:val="left"/>
              <w:rPr>
                <w:rFonts w:ascii="宋体" w:hAnsi="宋体" w:cs="宋体"/>
                <w:kern w:val="0"/>
                <w:sz w:val="21"/>
              </w:rPr>
            </w:pPr>
            <w:r w:rsidRPr="00610145">
              <w:rPr>
                <w:rFonts w:ascii="宋体" w:hAnsi="宋体" w:cs="宋体" w:hint="eastAsia"/>
                <w:kern w:val="0"/>
                <w:sz w:val="21"/>
              </w:rPr>
              <w:t>城镇居民医疗保险登记（一老一小</w:t>
            </w:r>
            <w:r w:rsidRPr="00610145">
              <w:rPr>
                <w:rFonts w:ascii="宋体" w:hAnsi="宋体" w:cs="宋体"/>
                <w:kern w:val="0"/>
                <w:sz w:val="21"/>
              </w:rPr>
              <w:t>）</w:t>
            </w:r>
          </w:p>
        </w:tc>
        <w:tc>
          <w:tcPr>
            <w:tcW w:w="1743" w:type="dxa"/>
            <w:vAlign w:val="center"/>
          </w:tcPr>
          <w:p w14:paraId="56A739A7" w14:textId="77777777" w:rsidR="00E473AF" w:rsidRPr="00610145" w:rsidRDefault="00E473AF" w:rsidP="00C46177">
            <w:pPr>
              <w:widowControl/>
              <w:jc w:val="center"/>
              <w:rPr>
                <w:rFonts w:ascii="宋体" w:hAnsi="宋体" w:cs="宋体"/>
                <w:kern w:val="0"/>
                <w:sz w:val="21"/>
              </w:rPr>
            </w:pPr>
          </w:p>
        </w:tc>
      </w:tr>
      <w:tr w:rsidR="00E473AF" w:rsidRPr="00610145" w14:paraId="6D9D17E3" w14:textId="77777777" w:rsidTr="00C46177">
        <w:trPr>
          <w:trHeight w:val="549"/>
          <w:jc w:val="center"/>
        </w:trPr>
        <w:tc>
          <w:tcPr>
            <w:tcW w:w="825" w:type="dxa"/>
            <w:vAlign w:val="center"/>
          </w:tcPr>
          <w:p w14:paraId="1EF90895"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12</w:t>
            </w:r>
          </w:p>
        </w:tc>
        <w:tc>
          <w:tcPr>
            <w:tcW w:w="5861" w:type="dxa"/>
            <w:shd w:val="clear" w:color="auto" w:fill="auto"/>
            <w:vAlign w:val="center"/>
          </w:tcPr>
          <w:p w14:paraId="52CAF84C"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单位职工社会</w:t>
            </w:r>
            <w:r w:rsidRPr="00610145">
              <w:rPr>
                <w:rFonts w:ascii="宋体" w:hAnsi="宋体" w:cs="宋体"/>
                <w:kern w:val="0"/>
                <w:sz w:val="21"/>
              </w:rPr>
              <w:t>保险登记（</w:t>
            </w:r>
            <w:r w:rsidRPr="00610145">
              <w:rPr>
                <w:rFonts w:ascii="宋体" w:hAnsi="宋体" w:cs="宋体" w:hint="eastAsia"/>
                <w:kern w:val="0"/>
                <w:sz w:val="21"/>
              </w:rPr>
              <w:t>新参保</w:t>
            </w:r>
            <w:r w:rsidRPr="00610145">
              <w:rPr>
                <w:rFonts w:ascii="宋体" w:hAnsi="宋体" w:cs="宋体"/>
                <w:kern w:val="0"/>
                <w:sz w:val="21"/>
              </w:rPr>
              <w:t>）</w:t>
            </w:r>
          </w:p>
        </w:tc>
        <w:tc>
          <w:tcPr>
            <w:tcW w:w="1743" w:type="dxa"/>
            <w:vAlign w:val="center"/>
          </w:tcPr>
          <w:p w14:paraId="4FA44FFA" w14:textId="77777777" w:rsidR="00E473AF" w:rsidRPr="00610145" w:rsidRDefault="00E473AF" w:rsidP="00C46177">
            <w:pPr>
              <w:widowControl/>
              <w:jc w:val="center"/>
              <w:rPr>
                <w:rFonts w:ascii="宋体" w:hAnsi="宋体" w:cs="宋体"/>
                <w:kern w:val="0"/>
                <w:sz w:val="21"/>
              </w:rPr>
            </w:pPr>
          </w:p>
        </w:tc>
      </w:tr>
      <w:tr w:rsidR="00E473AF" w:rsidRPr="00610145" w14:paraId="6940704C" w14:textId="77777777" w:rsidTr="00C46177">
        <w:trPr>
          <w:trHeight w:val="549"/>
          <w:jc w:val="center"/>
        </w:trPr>
        <w:tc>
          <w:tcPr>
            <w:tcW w:w="825" w:type="dxa"/>
            <w:vAlign w:val="center"/>
          </w:tcPr>
          <w:p w14:paraId="3EAA5926"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lastRenderedPageBreak/>
              <w:t>13</w:t>
            </w:r>
          </w:p>
        </w:tc>
        <w:tc>
          <w:tcPr>
            <w:tcW w:w="5861" w:type="dxa"/>
            <w:shd w:val="clear" w:color="auto" w:fill="auto"/>
            <w:vAlign w:val="center"/>
          </w:tcPr>
          <w:p w14:paraId="282AE00C"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单位</w:t>
            </w:r>
            <w:r w:rsidRPr="00610145">
              <w:rPr>
                <w:rFonts w:ascii="宋体" w:hAnsi="宋体" w:cs="宋体"/>
                <w:kern w:val="0"/>
                <w:sz w:val="21"/>
              </w:rPr>
              <w:t>参保人员</w:t>
            </w:r>
            <w:r w:rsidRPr="00610145">
              <w:rPr>
                <w:rFonts w:ascii="宋体" w:hAnsi="宋体" w:cs="宋体" w:hint="eastAsia"/>
                <w:kern w:val="0"/>
                <w:sz w:val="21"/>
              </w:rPr>
              <w:t>登记</w:t>
            </w:r>
            <w:r w:rsidRPr="00610145">
              <w:rPr>
                <w:rFonts w:ascii="宋体" w:hAnsi="宋体" w:cs="宋体"/>
                <w:kern w:val="0"/>
                <w:sz w:val="21"/>
              </w:rPr>
              <w:t>信息变更</w:t>
            </w:r>
          </w:p>
        </w:tc>
        <w:tc>
          <w:tcPr>
            <w:tcW w:w="1743" w:type="dxa"/>
            <w:vAlign w:val="center"/>
          </w:tcPr>
          <w:p w14:paraId="0FE1ECA7" w14:textId="77777777" w:rsidR="00E473AF" w:rsidRPr="00610145" w:rsidRDefault="00E473AF" w:rsidP="00C46177">
            <w:pPr>
              <w:widowControl/>
              <w:jc w:val="center"/>
              <w:rPr>
                <w:rFonts w:ascii="宋体" w:hAnsi="宋体" w:cs="宋体"/>
                <w:kern w:val="0"/>
                <w:sz w:val="21"/>
              </w:rPr>
            </w:pPr>
          </w:p>
        </w:tc>
      </w:tr>
      <w:tr w:rsidR="00E473AF" w:rsidRPr="00610145" w14:paraId="479C0720" w14:textId="77777777" w:rsidTr="00C46177">
        <w:trPr>
          <w:trHeight w:val="549"/>
          <w:jc w:val="center"/>
        </w:trPr>
        <w:tc>
          <w:tcPr>
            <w:tcW w:w="825" w:type="dxa"/>
            <w:vAlign w:val="center"/>
          </w:tcPr>
          <w:p w14:paraId="68210533"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14</w:t>
            </w:r>
          </w:p>
        </w:tc>
        <w:tc>
          <w:tcPr>
            <w:tcW w:w="5861" w:type="dxa"/>
            <w:shd w:val="clear" w:color="auto" w:fill="auto"/>
            <w:vAlign w:val="center"/>
          </w:tcPr>
          <w:p w14:paraId="55D15D74"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单位</w:t>
            </w:r>
            <w:r w:rsidRPr="00610145">
              <w:rPr>
                <w:rFonts w:ascii="宋体" w:hAnsi="宋体" w:cs="宋体"/>
                <w:kern w:val="0"/>
                <w:sz w:val="21"/>
              </w:rPr>
              <w:t>参保人员增加</w:t>
            </w:r>
          </w:p>
        </w:tc>
        <w:tc>
          <w:tcPr>
            <w:tcW w:w="1743" w:type="dxa"/>
            <w:vAlign w:val="center"/>
          </w:tcPr>
          <w:p w14:paraId="5BFB0281" w14:textId="77777777" w:rsidR="00E473AF" w:rsidRPr="00610145" w:rsidRDefault="00E473AF" w:rsidP="00C46177">
            <w:pPr>
              <w:widowControl/>
              <w:jc w:val="center"/>
              <w:rPr>
                <w:rFonts w:ascii="宋体" w:hAnsi="宋体" w:cs="宋体"/>
                <w:kern w:val="0"/>
                <w:sz w:val="21"/>
              </w:rPr>
            </w:pPr>
          </w:p>
        </w:tc>
      </w:tr>
      <w:tr w:rsidR="00E473AF" w:rsidRPr="00610145" w14:paraId="24D34577" w14:textId="77777777" w:rsidTr="00C46177">
        <w:trPr>
          <w:trHeight w:val="549"/>
          <w:jc w:val="center"/>
        </w:trPr>
        <w:tc>
          <w:tcPr>
            <w:tcW w:w="825" w:type="dxa"/>
            <w:vAlign w:val="center"/>
          </w:tcPr>
          <w:p w14:paraId="47CA1E8E"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15</w:t>
            </w:r>
          </w:p>
        </w:tc>
        <w:tc>
          <w:tcPr>
            <w:tcW w:w="5861" w:type="dxa"/>
            <w:shd w:val="clear" w:color="auto" w:fill="auto"/>
            <w:vAlign w:val="center"/>
          </w:tcPr>
          <w:p w14:paraId="300315D0"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单位</w:t>
            </w:r>
            <w:r w:rsidRPr="00610145">
              <w:rPr>
                <w:rFonts w:ascii="宋体" w:hAnsi="宋体" w:cs="宋体"/>
                <w:kern w:val="0"/>
                <w:sz w:val="21"/>
              </w:rPr>
              <w:t>参保人</w:t>
            </w:r>
            <w:proofErr w:type="gramStart"/>
            <w:r w:rsidRPr="00610145">
              <w:rPr>
                <w:rFonts w:ascii="宋体" w:hAnsi="宋体" w:cs="宋体"/>
                <w:kern w:val="0"/>
                <w:sz w:val="21"/>
              </w:rPr>
              <w:t>员</w:t>
            </w:r>
            <w:r w:rsidRPr="00610145">
              <w:rPr>
                <w:rFonts w:ascii="宋体" w:hAnsi="宋体" w:cs="宋体" w:hint="eastAsia"/>
                <w:kern w:val="0"/>
                <w:sz w:val="21"/>
              </w:rPr>
              <w:t>减少</w:t>
            </w:r>
            <w:proofErr w:type="gramEnd"/>
          </w:p>
        </w:tc>
        <w:tc>
          <w:tcPr>
            <w:tcW w:w="1743" w:type="dxa"/>
            <w:vAlign w:val="center"/>
          </w:tcPr>
          <w:p w14:paraId="01689971" w14:textId="77777777" w:rsidR="00E473AF" w:rsidRPr="00610145" w:rsidRDefault="00E473AF" w:rsidP="00C46177">
            <w:pPr>
              <w:widowControl/>
              <w:jc w:val="center"/>
              <w:rPr>
                <w:rFonts w:ascii="宋体" w:hAnsi="宋体" w:cs="宋体"/>
                <w:kern w:val="0"/>
                <w:sz w:val="21"/>
              </w:rPr>
            </w:pPr>
          </w:p>
        </w:tc>
      </w:tr>
      <w:tr w:rsidR="00E473AF" w:rsidRPr="00610145" w14:paraId="78925DB2" w14:textId="77777777" w:rsidTr="00C46177">
        <w:trPr>
          <w:trHeight w:val="549"/>
          <w:jc w:val="center"/>
        </w:trPr>
        <w:tc>
          <w:tcPr>
            <w:tcW w:w="825" w:type="dxa"/>
            <w:vAlign w:val="center"/>
          </w:tcPr>
          <w:p w14:paraId="581CAFA9"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16</w:t>
            </w:r>
          </w:p>
        </w:tc>
        <w:tc>
          <w:tcPr>
            <w:tcW w:w="5861" w:type="dxa"/>
            <w:shd w:val="clear" w:color="auto" w:fill="auto"/>
            <w:noWrap/>
            <w:vAlign w:val="center"/>
          </w:tcPr>
          <w:p w14:paraId="5F8BCC08" w14:textId="77777777" w:rsidR="00E473AF" w:rsidRPr="00610145" w:rsidRDefault="00E473AF" w:rsidP="00C46177">
            <w:pPr>
              <w:widowControl/>
              <w:jc w:val="left"/>
              <w:rPr>
                <w:rFonts w:ascii="宋体" w:hAnsi="宋体" w:cs="宋体"/>
                <w:kern w:val="0"/>
                <w:sz w:val="21"/>
              </w:rPr>
            </w:pPr>
            <w:r w:rsidRPr="00610145">
              <w:rPr>
                <w:rFonts w:ascii="宋体" w:hAnsi="宋体" w:cs="宋体" w:hint="eastAsia"/>
                <w:kern w:val="0"/>
                <w:sz w:val="21"/>
              </w:rPr>
              <w:t>医疗</w:t>
            </w:r>
            <w:proofErr w:type="gramStart"/>
            <w:r w:rsidRPr="00610145">
              <w:rPr>
                <w:rFonts w:ascii="宋体" w:hAnsi="宋体" w:cs="宋体"/>
                <w:kern w:val="0"/>
                <w:sz w:val="21"/>
              </w:rPr>
              <w:t>在职转</w:t>
            </w:r>
            <w:proofErr w:type="gramEnd"/>
            <w:r w:rsidRPr="00610145">
              <w:rPr>
                <w:rFonts w:ascii="宋体" w:hAnsi="宋体" w:cs="宋体"/>
                <w:kern w:val="0"/>
                <w:sz w:val="21"/>
              </w:rPr>
              <w:t>退休</w:t>
            </w:r>
          </w:p>
        </w:tc>
        <w:tc>
          <w:tcPr>
            <w:tcW w:w="1743" w:type="dxa"/>
            <w:vAlign w:val="center"/>
          </w:tcPr>
          <w:p w14:paraId="111F4B24" w14:textId="77777777" w:rsidR="00E473AF" w:rsidRPr="00610145" w:rsidRDefault="00E473AF" w:rsidP="00C46177">
            <w:pPr>
              <w:widowControl/>
              <w:jc w:val="center"/>
              <w:rPr>
                <w:rFonts w:ascii="宋体" w:hAnsi="宋体" w:cs="宋体"/>
                <w:kern w:val="0"/>
                <w:sz w:val="21"/>
              </w:rPr>
            </w:pPr>
          </w:p>
        </w:tc>
      </w:tr>
      <w:tr w:rsidR="00E473AF" w:rsidRPr="00610145" w14:paraId="194CE80A" w14:textId="77777777" w:rsidTr="00C46177">
        <w:trPr>
          <w:trHeight w:val="549"/>
          <w:jc w:val="center"/>
        </w:trPr>
        <w:tc>
          <w:tcPr>
            <w:tcW w:w="825" w:type="dxa"/>
            <w:vAlign w:val="center"/>
          </w:tcPr>
          <w:p w14:paraId="222169A8"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17</w:t>
            </w:r>
          </w:p>
        </w:tc>
        <w:tc>
          <w:tcPr>
            <w:tcW w:w="5861" w:type="dxa"/>
            <w:shd w:val="clear" w:color="auto" w:fill="auto"/>
            <w:noWrap/>
            <w:vAlign w:val="center"/>
          </w:tcPr>
          <w:p w14:paraId="76DF0C66"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社保</w:t>
            </w:r>
            <w:r w:rsidRPr="00610145">
              <w:rPr>
                <w:rFonts w:ascii="宋体" w:hAnsi="宋体" w:cs="宋体"/>
                <w:kern w:val="0"/>
                <w:sz w:val="21"/>
              </w:rPr>
              <w:t>卡同步</w:t>
            </w:r>
          </w:p>
        </w:tc>
        <w:tc>
          <w:tcPr>
            <w:tcW w:w="1743" w:type="dxa"/>
            <w:vAlign w:val="center"/>
          </w:tcPr>
          <w:p w14:paraId="65EB9200" w14:textId="77777777" w:rsidR="00E473AF" w:rsidRPr="00610145" w:rsidRDefault="00E473AF" w:rsidP="00C46177">
            <w:pPr>
              <w:widowControl/>
              <w:jc w:val="center"/>
              <w:rPr>
                <w:rFonts w:ascii="宋体" w:hAnsi="宋体" w:cs="宋体"/>
                <w:kern w:val="0"/>
                <w:sz w:val="21"/>
              </w:rPr>
            </w:pPr>
          </w:p>
        </w:tc>
      </w:tr>
      <w:tr w:rsidR="00E473AF" w:rsidRPr="00610145" w14:paraId="3954EEE4" w14:textId="77777777" w:rsidTr="00C46177">
        <w:trPr>
          <w:trHeight w:val="549"/>
          <w:jc w:val="center"/>
        </w:trPr>
        <w:tc>
          <w:tcPr>
            <w:tcW w:w="825" w:type="dxa"/>
            <w:vAlign w:val="center"/>
          </w:tcPr>
          <w:p w14:paraId="366E7989" w14:textId="77777777" w:rsidR="00E473AF" w:rsidRPr="00610145" w:rsidRDefault="00E473AF" w:rsidP="00C46177">
            <w:pPr>
              <w:widowControl/>
              <w:jc w:val="center"/>
              <w:rPr>
                <w:rFonts w:ascii="宋体" w:hAnsi="宋体" w:cs="宋体"/>
                <w:kern w:val="0"/>
                <w:sz w:val="21"/>
              </w:rPr>
            </w:pPr>
            <w:r w:rsidRPr="00610145">
              <w:rPr>
                <w:rFonts w:ascii="宋体" w:hAnsi="宋体" w:cs="宋体" w:hint="eastAsia"/>
                <w:kern w:val="0"/>
                <w:sz w:val="21"/>
              </w:rPr>
              <w:t>18</w:t>
            </w:r>
          </w:p>
        </w:tc>
        <w:tc>
          <w:tcPr>
            <w:tcW w:w="5861" w:type="dxa"/>
            <w:shd w:val="clear" w:color="auto" w:fill="auto"/>
            <w:noWrap/>
            <w:vAlign w:val="center"/>
          </w:tcPr>
          <w:p w14:paraId="4739558F" w14:textId="77777777" w:rsidR="00E473AF" w:rsidRPr="00610145" w:rsidRDefault="00E473AF" w:rsidP="00C46177">
            <w:pPr>
              <w:widowControl/>
              <w:rPr>
                <w:rFonts w:ascii="宋体" w:hAnsi="宋体" w:cs="宋体"/>
                <w:kern w:val="0"/>
                <w:sz w:val="21"/>
              </w:rPr>
            </w:pPr>
            <w:r w:rsidRPr="00610145">
              <w:rPr>
                <w:rFonts w:ascii="宋体" w:hAnsi="宋体" w:cs="宋体" w:hint="eastAsia"/>
                <w:kern w:val="0"/>
                <w:sz w:val="21"/>
              </w:rPr>
              <w:t>参</w:t>
            </w:r>
            <w:proofErr w:type="gramStart"/>
            <w:r w:rsidRPr="00610145">
              <w:rPr>
                <w:rFonts w:ascii="宋体" w:hAnsi="宋体" w:cs="宋体" w:hint="eastAsia"/>
                <w:kern w:val="0"/>
                <w:sz w:val="21"/>
              </w:rPr>
              <w:t>保</w:t>
            </w:r>
            <w:r w:rsidRPr="00610145">
              <w:rPr>
                <w:rFonts w:ascii="宋体" w:hAnsi="宋体" w:cs="宋体"/>
                <w:kern w:val="0"/>
                <w:sz w:val="21"/>
              </w:rPr>
              <w:t>人员</w:t>
            </w:r>
            <w:r w:rsidRPr="00610145">
              <w:rPr>
                <w:rFonts w:ascii="宋体" w:hAnsi="宋体" w:cs="宋体" w:hint="eastAsia"/>
                <w:kern w:val="0"/>
                <w:sz w:val="21"/>
              </w:rPr>
              <w:t>社保卡</w:t>
            </w:r>
            <w:proofErr w:type="gramEnd"/>
            <w:r w:rsidRPr="00610145">
              <w:rPr>
                <w:rFonts w:ascii="宋体" w:hAnsi="宋体" w:cs="宋体"/>
                <w:kern w:val="0"/>
                <w:sz w:val="21"/>
              </w:rPr>
              <w:t>信息采集</w:t>
            </w:r>
            <w:r w:rsidR="00E8054B" w:rsidRPr="00610145">
              <w:rPr>
                <w:rFonts w:ascii="宋体" w:hAnsi="宋体" w:cs="宋体" w:hint="eastAsia"/>
                <w:kern w:val="0"/>
                <w:sz w:val="21"/>
              </w:rPr>
              <w:t>（社保</w:t>
            </w:r>
            <w:r w:rsidR="00E8054B" w:rsidRPr="00610145">
              <w:rPr>
                <w:rFonts w:ascii="宋体" w:hAnsi="宋体" w:cs="宋体"/>
                <w:kern w:val="0"/>
                <w:sz w:val="21"/>
              </w:rPr>
              <w:t>卡制卡信息）</w:t>
            </w:r>
          </w:p>
        </w:tc>
        <w:tc>
          <w:tcPr>
            <w:tcW w:w="1743" w:type="dxa"/>
            <w:vAlign w:val="center"/>
          </w:tcPr>
          <w:p w14:paraId="7D943227" w14:textId="77777777" w:rsidR="00E473AF" w:rsidRPr="00610145" w:rsidRDefault="00E473AF" w:rsidP="00C46177">
            <w:pPr>
              <w:widowControl/>
              <w:jc w:val="left"/>
              <w:rPr>
                <w:rFonts w:ascii="宋体" w:hAnsi="宋体" w:cs="宋体"/>
                <w:kern w:val="0"/>
                <w:sz w:val="21"/>
              </w:rPr>
            </w:pPr>
          </w:p>
        </w:tc>
      </w:tr>
      <w:tr w:rsidR="00E473AF" w:rsidRPr="00610145" w14:paraId="4E010B85" w14:textId="77777777" w:rsidTr="00C46177">
        <w:trPr>
          <w:trHeight w:val="549"/>
          <w:jc w:val="center"/>
        </w:trPr>
        <w:tc>
          <w:tcPr>
            <w:tcW w:w="825" w:type="dxa"/>
            <w:vAlign w:val="center"/>
          </w:tcPr>
          <w:p w14:paraId="0A5D69E3" w14:textId="77777777" w:rsidR="00E473AF" w:rsidRPr="00610145" w:rsidRDefault="00E8054B" w:rsidP="00C46177">
            <w:pPr>
              <w:widowControl/>
              <w:jc w:val="center"/>
              <w:rPr>
                <w:rFonts w:ascii="宋体" w:hAnsi="宋体" w:cs="宋体"/>
                <w:kern w:val="0"/>
                <w:sz w:val="21"/>
              </w:rPr>
            </w:pPr>
            <w:r w:rsidRPr="00610145">
              <w:rPr>
                <w:rFonts w:ascii="宋体" w:hAnsi="宋体" w:cs="宋体" w:hint="eastAsia"/>
                <w:kern w:val="0"/>
                <w:sz w:val="21"/>
              </w:rPr>
              <w:t>19</w:t>
            </w:r>
          </w:p>
        </w:tc>
        <w:tc>
          <w:tcPr>
            <w:tcW w:w="5861" w:type="dxa"/>
            <w:shd w:val="clear" w:color="auto" w:fill="auto"/>
            <w:noWrap/>
            <w:vAlign w:val="center"/>
          </w:tcPr>
          <w:p w14:paraId="3CB3E0C3" w14:textId="77777777" w:rsidR="00E473AF" w:rsidRPr="00610145" w:rsidRDefault="00AB5F29" w:rsidP="00C46177">
            <w:pPr>
              <w:widowControl/>
              <w:rPr>
                <w:rFonts w:ascii="宋体" w:hAnsi="宋体" w:cs="宋体"/>
                <w:kern w:val="0"/>
                <w:sz w:val="21"/>
              </w:rPr>
            </w:pPr>
            <w:r w:rsidRPr="00610145">
              <w:rPr>
                <w:rFonts w:ascii="宋体" w:hAnsi="宋体" w:cs="宋体" w:hint="eastAsia"/>
                <w:kern w:val="0"/>
                <w:sz w:val="21"/>
              </w:rPr>
              <w:t>自选养老金</w:t>
            </w:r>
            <w:r w:rsidRPr="00610145">
              <w:rPr>
                <w:rFonts w:ascii="宋体" w:hAnsi="宋体" w:cs="宋体"/>
                <w:kern w:val="0"/>
                <w:sz w:val="21"/>
              </w:rPr>
              <w:t>代发</w:t>
            </w:r>
            <w:r w:rsidR="00E8054B" w:rsidRPr="00610145">
              <w:rPr>
                <w:rFonts w:ascii="宋体" w:hAnsi="宋体" w:cs="宋体"/>
                <w:kern w:val="0"/>
                <w:sz w:val="21"/>
              </w:rPr>
              <w:t>银行信息采集</w:t>
            </w:r>
          </w:p>
        </w:tc>
        <w:tc>
          <w:tcPr>
            <w:tcW w:w="1743" w:type="dxa"/>
            <w:vAlign w:val="center"/>
          </w:tcPr>
          <w:p w14:paraId="5BC274A0" w14:textId="77777777" w:rsidR="00E473AF" w:rsidRPr="00610145" w:rsidRDefault="00E473AF" w:rsidP="00C46177">
            <w:pPr>
              <w:widowControl/>
              <w:jc w:val="left"/>
              <w:rPr>
                <w:rFonts w:ascii="宋体" w:hAnsi="宋体" w:cs="宋体"/>
                <w:kern w:val="0"/>
                <w:sz w:val="21"/>
              </w:rPr>
            </w:pPr>
          </w:p>
        </w:tc>
      </w:tr>
      <w:tr w:rsidR="00E473AF" w:rsidRPr="00610145" w14:paraId="173EB3A9" w14:textId="77777777" w:rsidTr="00C46177">
        <w:trPr>
          <w:trHeight w:val="549"/>
          <w:jc w:val="center"/>
        </w:trPr>
        <w:tc>
          <w:tcPr>
            <w:tcW w:w="825" w:type="dxa"/>
            <w:vAlign w:val="center"/>
          </w:tcPr>
          <w:p w14:paraId="1923CEA7" w14:textId="77777777" w:rsidR="00E473AF" w:rsidRPr="00610145" w:rsidRDefault="00E8054B" w:rsidP="00C46177">
            <w:pPr>
              <w:widowControl/>
              <w:jc w:val="center"/>
              <w:rPr>
                <w:rFonts w:ascii="宋体" w:hAnsi="宋体" w:cs="宋体"/>
                <w:kern w:val="0"/>
                <w:sz w:val="21"/>
              </w:rPr>
            </w:pPr>
            <w:r w:rsidRPr="00610145">
              <w:rPr>
                <w:rFonts w:ascii="宋体" w:hAnsi="宋体" w:cs="宋体" w:hint="eastAsia"/>
                <w:kern w:val="0"/>
                <w:sz w:val="21"/>
              </w:rPr>
              <w:t>20</w:t>
            </w:r>
          </w:p>
        </w:tc>
        <w:tc>
          <w:tcPr>
            <w:tcW w:w="5861" w:type="dxa"/>
            <w:shd w:val="clear" w:color="auto" w:fill="auto"/>
            <w:noWrap/>
            <w:vAlign w:val="center"/>
          </w:tcPr>
          <w:p w14:paraId="0DBB8E46" w14:textId="77777777" w:rsidR="00E473AF" w:rsidRPr="00610145" w:rsidRDefault="00E8054B" w:rsidP="00C46177">
            <w:pPr>
              <w:widowControl/>
              <w:rPr>
                <w:rFonts w:ascii="宋体" w:hAnsi="宋体" w:cs="宋体"/>
                <w:kern w:val="0"/>
                <w:sz w:val="21"/>
              </w:rPr>
            </w:pPr>
            <w:r w:rsidRPr="00610145">
              <w:rPr>
                <w:rFonts w:ascii="宋体" w:hAnsi="宋体" w:cs="宋体" w:hint="eastAsia"/>
                <w:kern w:val="0"/>
                <w:sz w:val="21"/>
              </w:rPr>
              <w:t>社会</w:t>
            </w:r>
            <w:r w:rsidRPr="00610145">
              <w:rPr>
                <w:rFonts w:ascii="宋体" w:hAnsi="宋体" w:cs="宋体"/>
                <w:kern w:val="0"/>
                <w:sz w:val="21"/>
              </w:rPr>
              <w:t>保险险种批量登记</w:t>
            </w:r>
          </w:p>
        </w:tc>
        <w:tc>
          <w:tcPr>
            <w:tcW w:w="1743" w:type="dxa"/>
            <w:vAlign w:val="center"/>
          </w:tcPr>
          <w:p w14:paraId="6F4DD058" w14:textId="77777777" w:rsidR="00E473AF" w:rsidRPr="00610145" w:rsidRDefault="00E473AF" w:rsidP="00C46177">
            <w:pPr>
              <w:widowControl/>
              <w:jc w:val="left"/>
              <w:rPr>
                <w:rFonts w:ascii="宋体" w:hAnsi="宋体" w:cs="宋体"/>
                <w:kern w:val="0"/>
                <w:sz w:val="21"/>
              </w:rPr>
            </w:pPr>
          </w:p>
        </w:tc>
      </w:tr>
      <w:tr w:rsidR="00E473AF" w:rsidRPr="00610145" w14:paraId="427467FF" w14:textId="77777777" w:rsidTr="00C46177">
        <w:trPr>
          <w:trHeight w:val="549"/>
          <w:jc w:val="center"/>
        </w:trPr>
        <w:tc>
          <w:tcPr>
            <w:tcW w:w="825" w:type="dxa"/>
            <w:vAlign w:val="center"/>
          </w:tcPr>
          <w:p w14:paraId="5B7F1F41" w14:textId="77777777" w:rsidR="00E473AF" w:rsidRPr="00610145" w:rsidRDefault="00E8054B" w:rsidP="00C46177">
            <w:pPr>
              <w:widowControl/>
              <w:jc w:val="center"/>
              <w:rPr>
                <w:rFonts w:ascii="宋体" w:hAnsi="宋体" w:cs="宋体"/>
                <w:kern w:val="0"/>
                <w:sz w:val="21"/>
              </w:rPr>
            </w:pPr>
            <w:r w:rsidRPr="00610145">
              <w:rPr>
                <w:rFonts w:ascii="宋体" w:hAnsi="宋体" w:cs="宋体" w:hint="eastAsia"/>
                <w:kern w:val="0"/>
                <w:sz w:val="21"/>
              </w:rPr>
              <w:t>21</w:t>
            </w:r>
          </w:p>
        </w:tc>
        <w:tc>
          <w:tcPr>
            <w:tcW w:w="5861" w:type="dxa"/>
            <w:shd w:val="clear" w:color="auto" w:fill="auto"/>
            <w:noWrap/>
            <w:vAlign w:val="center"/>
          </w:tcPr>
          <w:p w14:paraId="36DED7AE" w14:textId="77777777" w:rsidR="00E473AF" w:rsidRPr="00610145" w:rsidRDefault="00E8054B" w:rsidP="00C46177">
            <w:pPr>
              <w:widowControl/>
              <w:rPr>
                <w:rFonts w:ascii="宋体" w:hAnsi="宋体" w:cs="宋体"/>
                <w:kern w:val="0"/>
                <w:sz w:val="21"/>
              </w:rPr>
            </w:pPr>
            <w:r w:rsidRPr="00610145">
              <w:rPr>
                <w:rFonts w:ascii="宋体" w:hAnsi="宋体" w:cs="宋体" w:hint="eastAsia"/>
                <w:kern w:val="0"/>
                <w:sz w:val="21"/>
              </w:rPr>
              <w:t>社保</w:t>
            </w:r>
            <w:r w:rsidRPr="00610145">
              <w:rPr>
                <w:rFonts w:ascii="宋体" w:hAnsi="宋体" w:cs="宋体"/>
                <w:kern w:val="0"/>
                <w:sz w:val="21"/>
              </w:rPr>
              <w:t>缴费</w:t>
            </w:r>
            <w:r w:rsidRPr="00610145">
              <w:rPr>
                <w:rFonts w:ascii="宋体" w:hAnsi="宋体" w:cs="宋体" w:hint="eastAsia"/>
                <w:kern w:val="0"/>
                <w:sz w:val="21"/>
              </w:rPr>
              <w:t>基数</w:t>
            </w:r>
            <w:r w:rsidRPr="00610145">
              <w:rPr>
                <w:rFonts w:ascii="宋体" w:hAnsi="宋体" w:cs="宋体"/>
                <w:kern w:val="0"/>
                <w:sz w:val="21"/>
              </w:rPr>
              <w:t>核定</w:t>
            </w:r>
          </w:p>
        </w:tc>
        <w:tc>
          <w:tcPr>
            <w:tcW w:w="1743" w:type="dxa"/>
            <w:vAlign w:val="center"/>
          </w:tcPr>
          <w:p w14:paraId="1E050A9A" w14:textId="77777777" w:rsidR="00E473AF" w:rsidRPr="00610145" w:rsidRDefault="00E473AF" w:rsidP="00C46177">
            <w:pPr>
              <w:widowControl/>
              <w:jc w:val="left"/>
              <w:rPr>
                <w:rFonts w:ascii="宋体" w:hAnsi="宋体" w:cs="宋体"/>
                <w:kern w:val="0"/>
                <w:sz w:val="21"/>
              </w:rPr>
            </w:pPr>
          </w:p>
        </w:tc>
      </w:tr>
      <w:tr w:rsidR="00E8054B" w:rsidRPr="00610145" w14:paraId="3D58D7DC" w14:textId="77777777" w:rsidTr="00C46177">
        <w:trPr>
          <w:trHeight w:val="549"/>
          <w:jc w:val="center"/>
        </w:trPr>
        <w:tc>
          <w:tcPr>
            <w:tcW w:w="825" w:type="dxa"/>
            <w:vAlign w:val="center"/>
          </w:tcPr>
          <w:p w14:paraId="06C6885E" w14:textId="77777777" w:rsidR="00E8054B" w:rsidRPr="00610145" w:rsidRDefault="00E8054B" w:rsidP="00C46177">
            <w:pPr>
              <w:widowControl/>
              <w:jc w:val="center"/>
              <w:rPr>
                <w:rFonts w:ascii="宋体" w:hAnsi="宋体" w:cs="宋体"/>
                <w:kern w:val="0"/>
                <w:sz w:val="21"/>
              </w:rPr>
            </w:pPr>
          </w:p>
        </w:tc>
        <w:tc>
          <w:tcPr>
            <w:tcW w:w="5861" w:type="dxa"/>
            <w:shd w:val="clear" w:color="auto" w:fill="auto"/>
            <w:noWrap/>
            <w:vAlign w:val="center"/>
          </w:tcPr>
          <w:p w14:paraId="096A32C0" w14:textId="77777777" w:rsidR="00E8054B" w:rsidRPr="00610145" w:rsidRDefault="00E8054B" w:rsidP="00C46177">
            <w:pPr>
              <w:widowControl/>
              <w:rPr>
                <w:rFonts w:ascii="宋体" w:hAnsi="宋体" w:cs="宋体"/>
                <w:kern w:val="0"/>
                <w:sz w:val="21"/>
              </w:rPr>
            </w:pPr>
          </w:p>
        </w:tc>
        <w:tc>
          <w:tcPr>
            <w:tcW w:w="1743" w:type="dxa"/>
            <w:vAlign w:val="center"/>
          </w:tcPr>
          <w:p w14:paraId="4A29B6DB" w14:textId="77777777" w:rsidR="00E8054B" w:rsidRPr="00610145" w:rsidRDefault="00E8054B" w:rsidP="00C46177">
            <w:pPr>
              <w:widowControl/>
              <w:jc w:val="left"/>
              <w:rPr>
                <w:rFonts w:ascii="宋体" w:hAnsi="宋体" w:cs="宋体"/>
                <w:kern w:val="0"/>
                <w:sz w:val="21"/>
              </w:rPr>
            </w:pPr>
          </w:p>
        </w:tc>
      </w:tr>
    </w:tbl>
    <w:p w14:paraId="145DE6C5" w14:textId="77777777" w:rsidR="00264D6E" w:rsidRDefault="00264D6E" w:rsidP="00264D6E">
      <w:bookmarkStart w:id="12" w:name="_Toc378687689"/>
    </w:p>
    <w:p w14:paraId="716AD0DB" w14:textId="77777777" w:rsidR="00264D6E" w:rsidRDefault="00264D6E" w:rsidP="00264D6E"/>
    <w:p w14:paraId="29DB51BA" w14:textId="77777777" w:rsidR="0036231B" w:rsidRDefault="0036231B" w:rsidP="00264D6E"/>
    <w:p w14:paraId="5DDB2343" w14:textId="77777777" w:rsidR="0036231B" w:rsidRPr="00FA3139" w:rsidRDefault="0036231B" w:rsidP="0036231B">
      <w:pPr>
        <w:pStyle w:val="3"/>
      </w:pPr>
      <w:bookmarkStart w:id="13" w:name="_Toc382209137"/>
      <w:r w:rsidRPr="00FA3139">
        <w:rPr>
          <w:rFonts w:hint="eastAsia"/>
        </w:rPr>
        <w:t>2.用人单位办理社保新开户办事</w:t>
      </w:r>
      <w:r w:rsidRPr="00FA3139">
        <w:t>指南</w:t>
      </w:r>
      <w:bookmarkEnd w:id="13"/>
    </w:p>
    <w:p w14:paraId="3AE4A140" w14:textId="77777777" w:rsidR="0036231B" w:rsidRPr="00844192" w:rsidRDefault="0036231B" w:rsidP="00A8066E">
      <w:pPr>
        <w:spacing w:line="360" w:lineRule="auto"/>
        <w:ind w:firstLineChars="200" w:firstLine="422"/>
        <w:rPr>
          <w:rFonts w:ascii="宋体" w:hAnsi="宋体"/>
          <w:b/>
          <w:sz w:val="21"/>
        </w:rPr>
      </w:pPr>
      <w:r w:rsidRPr="00844192">
        <w:rPr>
          <w:rFonts w:ascii="宋体" w:hAnsi="宋体" w:hint="eastAsia"/>
          <w:b/>
          <w:sz w:val="21"/>
        </w:rPr>
        <w:t>第一步：用人单位网上登记</w:t>
      </w:r>
    </w:p>
    <w:p w14:paraId="700ADAE8"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用人单位登录“北京市社会保险网上服务平台”，在</w:t>
      </w:r>
      <w:proofErr w:type="gramStart"/>
      <w:r w:rsidRPr="00844192">
        <w:rPr>
          <w:rFonts w:ascii="宋体" w:hAnsi="宋体" w:hint="eastAsia"/>
          <w:sz w:val="21"/>
        </w:rPr>
        <w:t>网站主</w:t>
      </w:r>
      <w:proofErr w:type="gramEnd"/>
      <w:r w:rsidRPr="00844192">
        <w:rPr>
          <w:rFonts w:ascii="宋体" w:hAnsi="宋体" w:hint="eastAsia"/>
          <w:sz w:val="21"/>
        </w:rPr>
        <w:t>界面点击</w:t>
      </w:r>
      <w:r w:rsidRPr="00844192">
        <w:rPr>
          <w:rFonts w:ascii="宋体" w:hAnsi="宋体" w:hint="eastAsia"/>
          <w:b/>
          <w:sz w:val="21"/>
        </w:rPr>
        <w:t>“新参保单位网上登记”</w:t>
      </w:r>
      <w:r w:rsidRPr="00844192">
        <w:rPr>
          <w:rFonts w:ascii="宋体" w:hAnsi="宋体" w:hint="eastAsia"/>
          <w:sz w:val="21"/>
        </w:rPr>
        <w:t>，选择</w:t>
      </w:r>
      <w:r w:rsidRPr="00844192">
        <w:rPr>
          <w:rFonts w:ascii="宋体" w:hAnsi="宋体" w:hint="eastAsia"/>
          <w:b/>
          <w:sz w:val="21"/>
        </w:rPr>
        <w:t>“初次登录”</w:t>
      </w:r>
      <w:r w:rsidRPr="00844192">
        <w:rPr>
          <w:rFonts w:ascii="宋体" w:hAnsi="宋体" w:hint="eastAsia"/>
          <w:sz w:val="21"/>
        </w:rPr>
        <w:t>，输入单位组织机构代码和单位名称，点击“确定”。进入</w:t>
      </w:r>
      <w:r w:rsidRPr="00844192">
        <w:rPr>
          <w:rFonts w:ascii="宋体" w:hAnsi="宋体" w:hint="eastAsia"/>
          <w:b/>
          <w:sz w:val="21"/>
        </w:rPr>
        <w:t>“单位网上登记－录入信息”</w:t>
      </w:r>
      <w:r w:rsidRPr="00844192">
        <w:rPr>
          <w:rFonts w:ascii="宋体" w:hAnsi="宋体" w:hint="eastAsia"/>
          <w:sz w:val="21"/>
        </w:rPr>
        <w:t>界面后，准确录入单位信息。信息录入完毕后点击“保存”并打印《北京市社会保险单位信息登记表》（一式两份）。缴费方式选择“银行缴费”的需同时打印《北京市社会保险银行缴费协议》及《单位银行信息（附表）》（一式两份）。最后请返回“提交”。</w:t>
      </w:r>
    </w:p>
    <w:p w14:paraId="6B7CDB22" w14:textId="77777777" w:rsidR="0036231B" w:rsidRPr="00844192" w:rsidRDefault="0036231B" w:rsidP="0036231B">
      <w:pPr>
        <w:spacing w:line="360" w:lineRule="auto"/>
        <w:ind w:firstLineChars="200" w:firstLine="422"/>
        <w:rPr>
          <w:rFonts w:ascii="宋体" w:hAnsi="宋体"/>
          <w:b/>
          <w:sz w:val="21"/>
        </w:rPr>
      </w:pPr>
      <w:r w:rsidRPr="00844192">
        <w:rPr>
          <w:rFonts w:ascii="宋体" w:hAnsi="宋体" w:hint="eastAsia"/>
          <w:b/>
          <w:sz w:val="21"/>
        </w:rPr>
        <w:t>录入单位信息注意事项：</w:t>
      </w:r>
    </w:p>
    <w:p w14:paraId="2FEF9413"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（1）参保单位开户银行是以下1</w:t>
      </w:r>
      <w:r w:rsidRPr="00844192">
        <w:rPr>
          <w:rFonts w:ascii="宋体" w:hAnsi="宋体"/>
          <w:sz w:val="21"/>
        </w:rPr>
        <w:t>3</w:t>
      </w:r>
      <w:r w:rsidRPr="00844192">
        <w:rPr>
          <w:rFonts w:ascii="宋体" w:hAnsi="宋体" w:hint="eastAsia"/>
          <w:sz w:val="21"/>
        </w:rPr>
        <w:t>家银行的，</w:t>
      </w:r>
      <w:r w:rsidRPr="00844192">
        <w:rPr>
          <w:rFonts w:ascii="宋体" w:hAnsi="宋体" w:hint="eastAsia"/>
          <w:b/>
          <w:sz w:val="21"/>
        </w:rPr>
        <w:t>缴费方式请选择“银行缴费”</w:t>
      </w:r>
      <w:r w:rsidRPr="00844192">
        <w:rPr>
          <w:rFonts w:ascii="宋体" w:hAnsi="宋体" w:hint="eastAsia"/>
          <w:sz w:val="21"/>
        </w:rPr>
        <w:t>：     北京银行、工商银行、建设银行、邮储银行、农业银行、农商银行、中信银行、光大银行、广发银行、交通银行、民生银行、招商银行、</w:t>
      </w:r>
      <w:r w:rsidRPr="00844192">
        <w:rPr>
          <w:rFonts w:ascii="宋体" w:hAnsi="宋体"/>
          <w:sz w:val="21"/>
        </w:rPr>
        <w:t>中国银行</w:t>
      </w:r>
      <w:r w:rsidRPr="00844192">
        <w:rPr>
          <w:rFonts w:ascii="宋体" w:hAnsi="宋体" w:hint="eastAsia"/>
          <w:sz w:val="21"/>
        </w:rPr>
        <w:t>。</w:t>
      </w:r>
    </w:p>
    <w:p w14:paraId="151065F6" w14:textId="77777777" w:rsidR="0036231B" w:rsidRPr="00844192" w:rsidRDefault="0036231B" w:rsidP="0036231B">
      <w:pPr>
        <w:spacing w:line="360" w:lineRule="auto"/>
        <w:ind w:firstLine="420"/>
        <w:rPr>
          <w:rFonts w:ascii="宋体" w:hAnsi="宋体"/>
          <w:sz w:val="21"/>
        </w:rPr>
      </w:pPr>
      <w:r w:rsidRPr="00844192">
        <w:rPr>
          <w:rFonts w:ascii="宋体" w:hAnsi="宋体" w:hint="eastAsia"/>
          <w:sz w:val="21"/>
        </w:rPr>
        <w:t>（2）录入信息过程中如有疑问可参考网页界面上方《北京市社会保险单位信息登记表》指标解释和用户操作注意事项。</w:t>
      </w:r>
    </w:p>
    <w:p w14:paraId="312445AA" w14:textId="77777777" w:rsidR="0036231B" w:rsidRPr="00844192" w:rsidRDefault="0036231B" w:rsidP="0036231B">
      <w:pPr>
        <w:spacing w:line="360" w:lineRule="auto"/>
        <w:ind w:firstLine="420"/>
        <w:rPr>
          <w:rFonts w:ascii="宋体" w:hAnsi="宋体"/>
          <w:sz w:val="21"/>
        </w:rPr>
      </w:pPr>
      <w:r w:rsidRPr="00844192">
        <w:rPr>
          <w:rFonts w:ascii="宋体" w:hAnsi="宋体" w:hint="eastAsia"/>
          <w:sz w:val="21"/>
        </w:rPr>
        <w:t>（3）特别提示：单位经营（或注册）地址栏内，不能录入“#、—”等特殊字符。</w:t>
      </w:r>
    </w:p>
    <w:p w14:paraId="5791668B" w14:textId="77777777" w:rsidR="0036231B" w:rsidRPr="00844192" w:rsidRDefault="0036231B" w:rsidP="0036231B">
      <w:pPr>
        <w:spacing w:line="360" w:lineRule="auto"/>
        <w:ind w:firstLine="420"/>
        <w:rPr>
          <w:rFonts w:ascii="宋体" w:hAnsi="宋体"/>
          <w:sz w:val="21"/>
        </w:rPr>
      </w:pPr>
    </w:p>
    <w:p w14:paraId="0017CFE5" w14:textId="77777777" w:rsidR="0036231B" w:rsidRPr="00844192" w:rsidRDefault="0036231B" w:rsidP="0036231B">
      <w:pPr>
        <w:spacing w:line="360" w:lineRule="auto"/>
        <w:ind w:firstLine="480"/>
        <w:rPr>
          <w:rFonts w:ascii="宋体" w:hAnsi="宋体"/>
          <w:b/>
          <w:sz w:val="21"/>
        </w:rPr>
      </w:pPr>
      <w:r w:rsidRPr="00844192">
        <w:rPr>
          <w:rFonts w:ascii="宋体" w:hAnsi="宋体" w:hint="eastAsia"/>
          <w:b/>
          <w:sz w:val="21"/>
        </w:rPr>
        <w:t>第二步：与银行签订缴费协议</w:t>
      </w:r>
    </w:p>
    <w:p w14:paraId="2C8F3F29" w14:textId="77777777" w:rsidR="0036231B" w:rsidRPr="00844192" w:rsidRDefault="0036231B" w:rsidP="0036231B">
      <w:pPr>
        <w:spacing w:line="360" w:lineRule="auto"/>
        <w:ind w:firstLine="480"/>
        <w:rPr>
          <w:rFonts w:ascii="宋体" w:hAnsi="宋体"/>
          <w:sz w:val="21"/>
        </w:rPr>
      </w:pPr>
      <w:r w:rsidRPr="00844192">
        <w:rPr>
          <w:rFonts w:ascii="宋体" w:hAnsi="宋体" w:hint="eastAsia"/>
          <w:sz w:val="21"/>
        </w:rPr>
        <w:t>1、选择</w:t>
      </w:r>
      <w:r w:rsidRPr="00844192">
        <w:rPr>
          <w:rFonts w:ascii="宋体" w:hAnsi="宋体" w:hint="eastAsia"/>
          <w:b/>
          <w:sz w:val="21"/>
        </w:rPr>
        <w:t>“银行缴费”方式</w:t>
      </w:r>
      <w:r w:rsidRPr="00844192">
        <w:rPr>
          <w:rFonts w:ascii="宋体" w:hAnsi="宋体" w:hint="eastAsia"/>
          <w:sz w:val="21"/>
        </w:rPr>
        <w:t>的用人</w:t>
      </w:r>
      <w:r w:rsidRPr="00844192">
        <w:rPr>
          <w:rFonts w:ascii="宋体" w:hAnsi="宋体"/>
          <w:sz w:val="21"/>
        </w:rPr>
        <w:t>单位，</w:t>
      </w:r>
      <w:r w:rsidRPr="00844192">
        <w:rPr>
          <w:rFonts w:ascii="宋体" w:hAnsi="宋体" w:hint="eastAsia"/>
          <w:sz w:val="21"/>
        </w:rPr>
        <w:t>请</w:t>
      </w:r>
      <w:r w:rsidRPr="00844192">
        <w:rPr>
          <w:rFonts w:ascii="宋体" w:hAnsi="宋体"/>
          <w:b/>
          <w:sz w:val="21"/>
        </w:rPr>
        <w:t>先到</w:t>
      </w:r>
      <w:r w:rsidRPr="00844192">
        <w:rPr>
          <w:rFonts w:ascii="宋体" w:hAnsi="宋体" w:hint="eastAsia"/>
          <w:b/>
          <w:sz w:val="21"/>
        </w:rPr>
        <w:t>本单位</w:t>
      </w:r>
      <w:r w:rsidRPr="00844192">
        <w:rPr>
          <w:rFonts w:ascii="宋体" w:hAnsi="宋体"/>
          <w:b/>
          <w:sz w:val="21"/>
        </w:rPr>
        <w:t>开户银行</w:t>
      </w:r>
      <w:r w:rsidRPr="00844192">
        <w:rPr>
          <w:rFonts w:ascii="宋体" w:hAnsi="宋体" w:hint="eastAsia"/>
          <w:sz w:val="21"/>
        </w:rPr>
        <w:t>签订</w:t>
      </w:r>
      <w:r w:rsidRPr="00844192">
        <w:rPr>
          <w:rFonts w:ascii="宋体" w:hAnsi="宋体"/>
          <w:sz w:val="21"/>
        </w:rPr>
        <w:t>《银行缴费合作意向书》</w:t>
      </w:r>
      <w:r w:rsidRPr="00844192">
        <w:rPr>
          <w:rFonts w:ascii="宋体" w:hAnsi="宋体" w:hint="eastAsia"/>
          <w:sz w:val="21"/>
        </w:rPr>
        <w:t>，然后</w:t>
      </w:r>
      <w:r w:rsidRPr="00844192">
        <w:rPr>
          <w:rFonts w:ascii="宋体" w:hAnsi="宋体"/>
          <w:sz w:val="21"/>
        </w:rPr>
        <w:t>再到社保中心办理单位</w:t>
      </w:r>
      <w:r w:rsidRPr="00844192">
        <w:rPr>
          <w:rFonts w:ascii="宋体" w:hAnsi="宋体" w:hint="eastAsia"/>
          <w:sz w:val="21"/>
        </w:rPr>
        <w:t>社保</w:t>
      </w:r>
      <w:r w:rsidRPr="00844192">
        <w:rPr>
          <w:rFonts w:ascii="宋体" w:hAnsi="宋体"/>
          <w:sz w:val="21"/>
        </w:rPr>
        <w:t>新开户业务</w:t>
      </w:r>
      <w:r w:rsidRPr="00844192">
        <w:rPr>
          <w:rFonts w:ascii="宋体" w:hAnsi="宋体" w:hint="eastAsia"/>
          <w:sz w:val="21"/>
        </w:rPr>
        <w:t>。并在</w:t>
      </w:r>
      <w:r w:rsidRPr="00844192">
        <w:rPr>
          <w:rFonts w:ascii="宋体" w:hAnsi="宋体"/>
          <w:sz w:val="21"/>
        </w:rPr>
        <w:t>办理单位</w:t>
      </w:r>
      <w:r w:rsidRPr="00844192">
        <w:rPr>
          <w:rFonts w:ascii="宋体" w:hAnsi="宋体" w:hint="eastAsia"/>
          <w:sz w:val="21"/>
        </w:rPr>
        <w:t>社保新开户</w:t>
      </w:r>
      <w:r w:rsidRPr="00844192">
        <w:rPr>
          <w:rFonts w:ascii="宋体" w:hAnsi="宋体"/>
          <w:sz w:val="21"/>
        </w:rPr>
        <w:t>业务</w:t>
      </w:r>
      <w:r w:rsidRPr="00844192">
        <w:rPr>
          <w:rFonts w:ascii="宋体" w:hAnsi="宋体" w:hint="eastAsia"/>
          <w:sz w:val="21"/>
        </w:rPr>
        <w:t>后</w:t>
      </w:r>
      <w:r w:rsidRPr="00844192">
        <w:rPr>
          <w:rFonts w:ascii="宋体" w:hAnsi="宋体"/>
          <w:sz w:val="21"/>
        </w:rPr>
        <w:t>，</w:t>
      </w:r>
      <w:r w:rsidRPr="00844192">
        <w:rPr>
          <w:rFonts w:ascii="宋体" w:hAnsi="宋体" w:hint="eastAsia"/>
          <w:b/>
          <w:sz w:val="21"/>
        </w:rPr>
        <w:t>再次到开户银行</w:t>
      </w:r>
      <w:r w:rsidRPr="00844192">
        <w:rPr>
          <w:rFonts w:ascii="宋体" w:hAnsi="宋体" w:hint="eastAsia"/>
          <w:sz w:val="21"/>
        </w:rPr>
        <w:t>约定缴费方式（银行代扣、柜台缴费、</w:t>
      </w:r>
      <w:proofErr w:type="gramStart"/>
      <w:r w:rsidRPr="00844192">
        <w:rPr>
          <w:rFonts w:ascii="宋体" w:hAnsi="宋体" w:hint="eastAsia"/>
          <w:sz w:val="21"/>
        </w:rPr>
        <w:t>网银缴费</w:t>
      </w:r>
      <w:proofErr w:type="gramEnd"/>
      <w:r w:rsidRPr="00844192">
        <w:rPr>
          <w:rFonts w:ascii="宋体" w:hAnsi="宋体" w:hint="eastAsia"/>
          <w:sz w:val="21"/>
        </w:rPr>
        <w:t>三选</w:t>
      </w:r>
      <w:proofErr w:type="gramStart"/>
      <w:r w:rsidRPr="00844192">
        <w:rPr>
          <w:rFonts w:ascii="宋体" w:hAnsi="宋体" w:hint="eastAsia"/>
          <w:sz w:val="21"/>
        </w:rPr>
        <w:t>一</w:t>
      </w:r>
      <w:proofErr w:type="gramEnd"/>
      <w:r w:rsidRPr="00844192">
        <w:rPr>
          <w:rFonts w:ascii="宋体" w:hAnsi="宋体" w:hint="eastAsia"/>
          <w:sz w:val="21"/>
        </w:rPr>
        <w:t>），并签订授权书。</w:t>
      </w:r>
    </w:p>
    <w:p w14:paraId="0E76DFDD" w14:textId="77777777" w:rsidR="0036231B" w:rsidRPr="00844192" w:rsidRDefault="0036231B" w:rsidP="0036231B">
      <w:pPr>
        <w:spacing w:line="360" w:lineRule="auto"/>
        <w:ind w:firstLine="480"/>
        <w:rPr>
          <w:rFonts w:ascii="宋体" w:hAnsi="宋体"/>
          <w:sz w:val="21"/>
        </w:rPr>
      </w:pPr>
      <w:r w:rsidRPr="00844192">
        <w:rPr>
          <w:rFonts w:ascii="宋体" w:hAnsi="宋体" w:hint="eastAsia"/>
          <w:sz w:val="21"/>
        </w:rPr>
        <w:t>2、选择</w:t>
      </w:r>
      <w:r w:rsidRPr="00844192">
        <w:rPr>
          <w:rFonts w:ascii="宋体" w:hAnsi="宋体" w:hint="eastAsia"/>
          <w:b/>
          <w:sz w:val="21"/>
        </w:rPr>
        <w:t>“社保缴费”方式</w:t>
      </w:r>
      <w:r w:rsidRPr="00844192">
        <w:rPr>
          <w:rFonts w:ascii="宋体" w:hAnsi="宋体" w:hint="eastAsia"/>
          <w:sz w:val="21"/>
        </w:rPr>
        <w:t>的用人单位</w:t>
      </w:r>
      <w:r w:rsidRPr="00844192">
        <w:rPr>
          <w:rFonts w:ascii="宋体" w:hAnsi="宋体"/>
          <w:sz w:val="21"/>
        </w:rPr>
        <w:t>，请</w:t>
      </w:r>
      <w:r w:rsidRPr="00844192">
        <w:rPr>
          <w:rFonts w:ascii="宋体" w:hAnsi="宋体" w:hint="eastAsia"/>
          <w:b/>
          <w:sz w:val="21"/>
        </w:rPr>
        <w:t>先持下列信息到本单位开户银行</w:t>
      </w:r>
      <w:r w:rsidRPr="00844192">
        <w:rPr>
          <w:rFonts w:ascii="宋体" w:hAnsi="宋体" w:hint="eastAsia"/>
          <w:sz w:val="21"/>
        </w:rPr>
        <w:t>签订《北京市同城特约委托收款、付款授权书》，</w:t>
      </w:r>
      <w:r w:rsidRPr="00844192">
        <w:rPr>
          <w:rFonts w:ascii="宋体" w:hAnsi="宋体"/>
          <w:sz w:val="21"/>
        </w:rPr>
        <w:t>然后</w:t>
      </w:r>
      <w:r w:rsidRPr="00844192">
        <w:rPr>
          <w:rFonts w:ascii="宋体" w:hAnsi="宋体" w:hint="eastAsia"/>
          <w:sz w:val="21"/>
        </w:rPr>
        <w:t>再</w:t>
      </w:r>
      <w:r w:rsidRPr="00844192">
        <w:rPr>
          <w:rFonts w:ascii="宋体" w:hAnsi="宋体"/>
          <w:sz w:val="21"/>
        </w:rPr>
        <w:t>到社保中心办理</w:t>
      </w:r>
      <w:r w:rsidRPr="00844192">
        <w:rPr>
          <w:rFonts w:ascii="宋体" w:hAnsi="宋体" w:hint="eastAsia"/>
          <w:sz w:val="21"/>
        </w:rPr>
        <w:t>单位社保新开户</w:t>
      </w:r>
      <w:r w:rsidRPr="00844192">
        <w:rPr>
          <w:rFonts w:ascii="宋体" w:hAnsi="宋体"/>
          <w:sz w:val="21"/>
        </w:rPr>
        <w:t>业务。</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06"/>
        <w:gridCol w:w="4206"/>
      </w:tblGrid>
      <w:tr w:rsidR="0036231B" w:rsidRPr="00610145" w14:paraId="7069F74D" w14:textId="77777777" w:rsidTr="00610145">
        <w:trPr>
          <w:trHeight w:val="428"/>
          <w:jc w:val="center"/>
        </w:trPr>
        <w:tc>
          <w:tcPr>
            <w:tcW w:w="0" w:type="auto"/>
            <w:vAlign w:val="center"/>
          </w:tcPr>
          <w:p w14:paraId="0176EBD8" w14:textId="77777777" w:rsidR="0036231B" w:rsidRPr="00610145" w:rsidRDefault="0036231B" w:rsidP="00610145">
            <w:pPr>
              <w:spacing w:line="276" w:lineRule="auto"/>
              <w:rPr>
                <w:rFonts w:ascii="宋体" w:hAnsi="宋体"/>
                <w:b/>
                <w:sz w:val="21"/>
              </w:rPr>
            </w:pPr>
            <w:r w:rsidRPr="00610145">
              <w:rPr>
                <w:rFonts w:ascii="宋体" w:hAnsi="宋体" w:hint="eastAsia"/>
                <w:b/>
                <w:sz w:val="21"/>
              </w:rPr>
              <w:lastRenderedPageBreak/>
              <w:t>医疗保险</w:t>
            </w:r>
          </w:p>
        </w:tc>
        <w:tc>
          <w:tcPr>
            <w:tcW w:w="0" w:type="auto"/>
            <w:vAlign w:val="center"/>
          </w:tcPr>
          <w:p w14:paraId="4A4266AE" w14:textId="77777777" w:rsidR="0036231B" w:rsidRPr="00610145" w:rsidRDefault="0036231B" w:rsidP="00610145">
            <w:pPr>
              <w:pStyle w:val="a4"/>
              <w:spacing w:line="276" w:lineRule="auto"/>
              <w:ind w:firstLineChars="0" w:firstLine="0"/>
              <w:rPr>
                <w:rFonts w:ascii="宋体" w:hAnsi="宋体"/>
                <w:b/>
                <w:sz w:val="21"/>
              </w:rPr>
            </w:pPr>
            <w:r w:rsidRPr="00610145">
              <w:rPr>
                <w:rFonts w:ascii="宋体" w:hAnsi="宋体" w:hint="eastAsia"/>
                <w:b/>
                <w:sz w:val="21"/>
              </w:rPr>
              <w:t>社会保险（养老、失业、工伤、生育）</w:t>
            </w:r>
          </w:p>
        </w:tc>
      </w:tr>
      <w:tr w:rsidR="0036231B" w:rsidRPr="00610145" w14:paraId="1F48C9DC" w14:textId="77777777" w:rsidTr="00610145">
        <w:trPr>
          <w:trHeight w:val="428"/>
          <w:jc w:val="center"/>
        </w:trPr>
        <w:tc>
          <w:tcPr>
            <w:tcW w:w="0" w:type="auto"/>
            <w:vAlign w:val="center"/>
          </w:tcPr>
          <w:p w14:paraId="2C414554" w14:textId="77777777" w:rsidR="0036231B" w:rsidRPr="00610145" w:rsidRDefault="00E5583D" w:rsidP="00610145">
            <w:pPr>
              <w:spacing w:line="276" w:lineRule="auto"/>
              <w:rPr>
                <w:rFonts w:ascii="宋体" w:hAnsi="宋体"/>
                <w:sz w:val="21"/>
              </w:rPr>
            </w:pPr>
            <w:r w:rsidRPr="00610145">
              <w:rPr>
                <w:rFonts w:ascii="宋体" w:hAnsi="宋体" w:hint="eastAsia"/>
                <w:sz w:val="21"/>
              </w:rPr>
              <w:t xml:space="preserve">名称：北京市    </w:t>
            </w:r>
            <w:r w:rsidR="0036231B" w:rsidRPr="00610145">
              <w:rPr>
                <w:rFonts w:ascii="宋体" w:hAnsi="宋体" w:hint="eastAsia"/>
                <w:sz w:val="21"/>
              </w:rPr>
              <w:t>区社会保险基金管理中心</w:t>
            </w:r>
          </w:p>
        </w:tc>
        <w:tc>
          <w:tcPr>
            <w:tcW w:w="0" w:type="auto"/>
            <w:vAlign w:val="center"/>
          </w:tcPr>
          <w:p w14:paraId="5F0D60D6" w14:textId="77777777" w:rsidR="0036231B" w:rsidRPr="00610145" w:rsidRDefault="00E5583D" w:rsidP="00610145">
            <w:pPr>
              <w:pStyle w:val="a4"/>
              <w:spacing w:line="276" w:lineRule="auto"/>
              <w:ind w:firstLineChars="0" w:firstLine="0"/>
              <w:rPr>
                <w:rFonts w:ascii="宋体" w:hAnsi="宋体"/>
                <w:sz w:val="21"/>
              </w:rPr>
            </w:pPr>
            <w:r w:rsidRPr="00610145">
              <w:rPr>
                <w:rFonts w:ascii="宋体" w:hAnsi="宋体" w:hint="eastAsia"/>
                <w:sz w:val="21"/>
              </w:rPr>
              <w:t xml:space="preserve">名称：北京市    </w:t>
            </w:r>
            <w:r w:rsidR="0036231B" w:rsidRPr="00610145">
              <w:rPr>
                <w:rFonts w:ascii="宋体" w:hAnsi="宋体" w:hint="eastAsia"/>
                <w:sz w:val="21"/>
              </w:rPr>
              <w:t>区社会保险基金管理中心</w:t>
            </w:r>
          </w:p>
        </w:tc>
      </w:tr>
      <w:tr w:rsidR="0036231B" w:rsidRPr="00610145" w14:paraId="4D9968D9" w14:textId="77777777" w:rsidTr="00610145">
        <w:trPr>
          <w:trHeight w:val="428"/>
          <w:jc w:val="center"/>
        </w:trPr>
        <w:tc>
          <w:tcPr>
            <w:tcW w:w="0" w:type="auto"/>
            <w:vAlign w:val="center"/>
          </w:tcPr>
          <w:p w14:paraId="4674C7C6" w14:textId="77777777" w:rsidR="0036231B" w:rsidRPr="00610145" w:rsidRDefault="0036231B" w:rsidP="00610145">
            <w:pPr>
              <w:pStyle w:val="a4"/>
              <w:spacing w:line="276" w:lineRule="auto"/>
              <w:ind w:firstLineChars="0" w:firstLine="0"/>
              <w:rPr>
                <w:rFonts w:ascii="宋体" w:hAnsi="宋体"/>
                <w:sz w:val="21"/>
              </w:rPr>
            </w:pPr>
            <w:r w:rsidRPr="00610145">
              <w:rPr>
                <w:rFonts w:ascii="宋体" w:hAnsi="宋体" w:hint="eastAsia"/>
                <w:sz w:val="21"/>
              </w:rPr>
              <w:t>账号：</w:t>
            </w:r>
            <w:r w:rsidR="00E5583D" w:rsidRPr="00610145">
              <w:rPr>
                <w:rFonts w:ascii="宋体" w:hAnsi="宋体" w:hint="eastAsia"/>
                <w:sz w:val="21"/>
              </w:rPr>
              <w:t xml:space="preserve"> </w:t>
            </w:r>
          </w:p>
        </w:tc>
        <w:tc>
          <w:tcPr>
            <w:tcW w:w="0" w:type="auto"/>
            <w:vAlign w:val="center"/>
          </w:tcPr>
          <w:p w14:paraId="0920E261" w14:textId="77777777" w:rsidR="0036231B" w:rsidRPr="00610145" w:rsidRDefault="0036231B" w:rsidP="00610145">
            <w:pPr>
              <w:pStyle w:val="a4"/>
              <w:spacing w:line="276" w:lineRule="auto"/>
              <w:ind w:firstLineChars="0" w:firstLine="0"/>
              <w:rPr>
                <w:rFonts w:ascii="宋体" w:hAnsi="宋体"/>
                <w:sz w:val="21"/>
              </w:rPr>
            </w:pPr>
            <w:r w:rsidRPr="00610145">
              <w:rPr>
                <w:rFonts w:ascii="宋体" w:hAnsi="宋体" w:hint="eastAsia"/>
                <w:sz w:val="21"/>
              </w:rPr>
              <w:t>账号：</w:t>
            </w:r>
            <w:r w:rsidR="00E5583D" w:rsidRPr="00610145">
              <w:rPr>
                <w:rFonts w:ascii="宋体" w:hAnsi="宋体" w:hint="eastAsia"/>
                <w:sz w:val="21"/>
              </w:rPr>
              <w:t xml:space="preserve"> </w:t>
            </w:r>
          </w:p>
        </w:tc>
      </w:tr>
      <w:tr w:rsidR="0036231B" w:rsidRPr="00610145" w14:paraId="50E3B63E" w14:textId="77777777" w:rsidTr="00610145">
        <w:trPr>
          <w:trHeight w:val="428"/>
          <w:jc w:val="center"/>
        </w:trPr>
        <w:tc>
          <w:tcPr>
            <w:tcW w:w="0" w:type="auto"/>
            <w:vAlign w:val="center"/>
          </w:tcPr>
          <w:p w14:paraId="11581CDC" w14:textId="77777777" w:rsidR="0036231B" w:rsidRPr="00610145" w:rsidRDefault="0036231B" w:rsidP="00610145">
            <w:pPr>
              <w:pStyle w:val="a4"/>
              <w:spacing w:line="276" w:lineRule="auto"/>
              <w:ind w:firstLineChars="0" w:firstLine="0"/>
              <w:rPr>
                <w:rFonts w:ascii="宋体" w:hAnsi="宋体"/>
                <w:sz w:val="21"/>
              </w:rPr>
            </w:pPr>
            <w:r w:rsidRPr="00610145">
              <w:rPr>
                <w:rFonts w:ascii="宋体" w:hAnsi="宋体" w:hint="eastAsia"/>
                <w:sz w:val="21"/>
              </w:rPr>
              <w:t>开户行：</w:t>
            </w:r>
            <w:r w:rsidR="00E5583D" w:rsidRPr="00610145">
              <w:rPr>
                <w:rFonts w:ascii="宋体" w:hAnsi="宋体" w:hint="eastAsia"/>
                <w:sz w:val="21"/>
              </w:rPr>
              <w:t xml:space="preserve"> </w:t>
            </w:r>
          </w:p>
        </w:tc>
        <w:tc>
          <w:tcPr>
            <w:tcW w:w="0" w:type="auto"/>
            <w:vAlign w:val="center"/>
          </w:tcPr>
          <w:p w14:paraId="7C57D718" w14:textId="77777777" w:rsidR="0036231B" w:rsidRPr="00610145" w:rsidRDefault="0036231B" w:rsidP="00610145">
            <w:pPr>
              <w:pStyle w:val="a4"/>
              <w:spacing w:line="276" w:lineRule="auto"/>
              <w:ind w:firstLineChars="0" w:firstLine="0"/>
              <w:rPr>
                <w:rFonts w:ascii="宋体" w:hAnsi="宋体"/>
                <w:sz w:val="21"/>
              </w:rPr>
            </w:pPr>
            <w:r w:rsidRPr="00610145">
              <w:rPr>
                <w:rFonts w:ascii="宋体" w:hAnsi="宋体" w:hint="eastAsia"/>
                <w:sz w:val="21"/>
              </w:rPr>
              <w:t>开户行：</w:t>
            </w:r>
            <w:r w:rsidR="00E5583D" w:rsidRPr="00610145">
              <w:rPr>
                <w:rFonts w:ascii="宋体" w:hAnsi="宋体" w:hint="eastAsia"/>
                <w:sz w:val="21"/>
              </w:rPr>
              <w:t xml:space="preserve"> </w:t>
            </w:r>
          </w:p>
        </w:tc>
      </w:tr>
      <w:tr w:rsidR="0036231B" w:rsidRPr="00610145" w14:paraId="6D7EA946" w14:textId="77777777" w:rsidTr="00610145">
        <w:trPr>
          <w:trHeight w:val="428"/>
          <w:jc w:val="center"/>
        </w:trPr>
        <w:tc>
          <w:tcPr>
            <w:tcW w:w="0" w:type="auto"/>
            <w:vAlign w:val="center"/>
          </w:tcPr>
          <w:p w14:paraId="4AD3528C" w14:textId="77777777" w:rsidR="0036231B" w:rsidRPr="00610145" w:rsidRDefault="0036231B" w:rsidP="00610145">
            <w:pPr>
              <w:pStyle w:val="a4"/>
              <w:spacing w:line="276" w:lineRule="auto"/>
              <w:ind w:firstLineChars="0" w:firstLine="0"/>
              <w:rPr>
                <w:rFonts w:ascii="宋体" w:hAnsi="宋体"/>
                <w:sz w:val="21"/>
              </w:rPr>
            </w:pPr>
            <w:r w:rsidRPr="00610145">
              <w:rPr>
                <w:rFonts w:ascii="宋体" w:hAnsi="宋体" w:hint="eastAsia"/>
                <w:sz w:val="21"/>
              </w:rPr>
              <w:t>12位行号：</w:t>
            </w:r>
            <w:r w:rsidR="00E5583D" w:rsidRPr="00610145">
              <w:rPr>
                <w:rFonts w:ascii="宋体" w:hAnsi="宋体" w:hint="eastAsia"/>
                <w:sz w:val="21"/>
              </w:rPr>
              <w:t xml:space="preserve"> </w:t>
            </w:r>
          </w:p>
        </w:tc>
        <w:tc>
          <w:tcPr>
            <w:tcW w:w="0" w:type="auto"/>
            <w:vAlign w:val="center"/>
          </w:tcPr>
          <w:p w14:paraId="28129F86" w14:textId="77777777" w:rsidR="0036231B" w:rsidRPr="00610145" w:rsidRDefault="0036231B" w:rsidP="00610145">
            <w:pPr>
              <w:pStyle w:val="a4"/>
              <w:spacing w:line="276" w:lineRule="auto"/>
              <w:ind w:firstLineChars="0" w:firstLine="0"/>
              <w:rPr>
                <w:rFonts w:ascii="宋体" w:hAnsi="宋体"/>
                <w:sz w:val="21"/>
              </w:rPr>
            </w:pPr>
            <w:r w:rsidRPr="00610145">
              <w:rPr>
                <w:rFonts w:ascii="宋体" w:hAnsi="宋体" w:hint="eastAsia"/>
                <w:sz w:val="21"/>
              </w:rPr>
              <w:t>12位行号：</w:t>
            </w:r>
            <w:r w:rsidR="00E5583D" w:rsidRPr="00610145">
              <w:rPr>
                <w:rFonts w:ascii="宋体" w:hAnsi="宋体" w:hint="eastAsia"/>
                <w:sz w:val="21"/>
              </w:rPr>
              <w:t xml:space="preserve"> </w:t>
            </w:r>
          </w:p>
        </w:tc>
      </w:tr>
    </w:tbl>
    <w:p w14:paraId="2F30DB37" w14:textId="77777777" w:rsidR="0036231B" w:rsidRPr="00844192" w:rsidRDefault="0036231B" w:rsidP="0036231B">
      <w:pPr>
        <w:spacing w:line="360" w:lineRule="auto"/>
        <w:rPr>
          <w:rFonts w:ascii="宋体" w:hAnsi="宋体"/>
          <w:b/>
          <w:sz w:val="21"/>
        </w:rPr>
      </w:pPr>
    </w:p>
    <w:p w14:paraId="00569F55" w14:textId="77777777" w:rsidR="0036231B" w:rsidRPr="00844192" w:rsidRDefault="0036231B" w:rsidP="0036231B">
      <w:pPr>
        <w:spacing w:line="360" w:lineRule="auto"/>
        <w:ind w:firstLineChars="150" w:firstLine="316"/>
        <w:rPr>
          <w:rFonts w:ascii="宋体" w:hAnsi="宋体"/>
          <w:b/>
          <w:sz w:val="21"/>
        </w:rPr>
      </w:pPr>
      <w:r w:rsidRPr="00844192">
        <w:rPr>
          <w:rFonts w:ascii="宋体" w:hAnsi="宋体" w:hint="eastAsia"/>
          <w:b/>
          <w:sz w:val="21"/>
        </w:rPr>
        <w:t>第三步：携带以下资料到社保中心办理开户手续</w:t>
      </w:r>
    </w:p>
    <w:p w14:paraId="162B24E5"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1、《北京市社会保险单位信息登记表》</w:t>
      </w:r>
      <w:r w:rsidRPr="00844192">
        <w:rPr>
          <w:rFonts w:ascii="宋体" w:hAnsi="宋体" w:hint="eastAsia"/>
          <w:b/>
          <w:sz w:val="21"/>
        </w:rPr>
        <w:t>一式两份</w:t>
      </w:r>
      <w:r w:rsidRPr="00844192">
        <w:rPr>
          <w:rFonts w:ascii="宋体" w:hAnsi="宋体" w:hint="eastAsia"/>
          <w:sz w:val="21"/>
        </w:rPr>
        <w:t>。</w:t>
      </w:r>
    </w:p>
    <w:p w14:paraId="103334B2"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2、《营业执照》或《法人证书》</w:t>
      </w:r>
      <w:r w:rsidRPr="00844192">
        <w:rPr>
          <w:rFonts w:ascii="宋体" w:hAnsi="宋体" w:hint="eastAsia"/>
          <w:b/>
          <w:sz w:val="21"/>
        </w:rPr>
        <w:t>副本及其复印件一份</w:t>
      </w:r>
      <w:r w:rsidRPr="00844192">
        <w:rPr>
          <w:rFonts w:ascii="宋体" w:hAnsi="宋体" w:hint="eastAsia"/>
          <w:sz w:val="21"/>
        </w:rPr>
        <w:t>；或国家机关单位行政介绍信。</w:t>
      </w:r>
    </w:p>
    <w:p w14:paraId="177947CC"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3、《组织机构代码证书》</w:t>
      </w:r>
      <w:r w:rsidRPr="00844192">
        <w:rPr>
          <w:rFonts w:ascii="宋体" w:hAnsi="宋体" w:hint="eastAsia"/>
          <w:b/>
          <w:sz w:val="21"/>
        </w:rPr>
        <w:t>副本及复印件一份</w:t>
      </w:r>
      <w:r w:rsidRPr="00844192">
        <w:rPr>
          <w:rFonts w:ascii="宋体" w:hAnsi="宋体" w:hint="eastAsia"/>
          <w:sz w:val="21"/>
        </w:rPr>
        <w:t>。</w:t>
      </w:r>
    </w:p>
    <w:p w14:paraId="22C40C73"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4、公章、企业（或事业）法人身份证</w:t>
      </w:r>
      <w:r w:rsidRPr="00844192">
        <w:rPr>
          <w:rFonts w:ascii="宋体" w:hAnsi="宋体" w:hint="eastAsia"/>
          <w:b/>
          <w:sz w:val="21"/>
        </w:rPr>
        <w:t>原件及复印件一份</w:t>
      </w:r>
      <w:r w:rsidRPr="00844192">
        <w:rPr>
          <w:rFonts w:ascii="宋体" w:hAnsi="宋体" w:hint="eastAsia"/>
          <w:sz w:val="21"/>
        </w:rPr>
        <w:t>。</w:t>
      </w:r>
    </w:p>
    <w:p w14:paraId="561E4B4F"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5、银行开户信息（银行全称、开户名称、账号、交换号）、银行的《开户许可证》</w:t>
      </w:r>
      <w:r w:rsidRPr="00844192">
        <w:rPr>
          <w:rFonts w:ascii="宋体" w:hAnsi="宋体" w:hint="eastAsia"/>
          <w:b/>
          <w:sz w:val="21"/>
        </w:rPr>
        <w:t>原件及复印件一份</w:t>
      </w:r>
      <w:r w:rsidRPr="00844192">
        <w:rPr>
          <w:rFonts w:ascii="宋体" w:hAnsi="宋体" w:hint="eastAsia"/>
          <w:sz w:val="21"/>
        </w:rPr>
        <w:t>。</w:t>
      </w:r>
    </w:p>
    <w:p w14:paraId="633BF634" w14:textId="77777777" w:rsidR="0036231B" w:rsidRPr="00844192" w:rsidRDefault="0036231B" w:rsidP="0036231B">
      <w:pPr>
        <w:spacing w:line="360" w:lineRule="auto"/>
        <w:ind w:firstLine="480"/>
        <w:rPr>
          <w:rFonts w:ascii="宋体" w:hAnsi="宋体"/>
          <w:sz w:val="21"/>
        </w:rPr>
      </w:pPr>
      <w:r w:rsidRPr="00844192">
        <w:rPr>
          <w:rFonts w:ascii="宋体" w:hAnsi="宋体" w:hint="eastAsia"/>
          <w:sz w:val="21"/>
        </w:rPr>
        <w:t>6、选择“社保缴费”方式的提交《北京市同城特约委托收款、付款授权书》</w:t>
      </w:r>
      <w:r w:rsidRPr="00844192">
        <w:rPr>
          <w:rFonts w:ascii="宋体" w:hAnsi="宋体" w:hint="eastAsia"/>
          <w:b/>
          <w:sz w:val="21"/>
        </w:rPr>
        <w:t>原件及复印件一份</w:t>
      </w:r>
      <w:r w:rsidRPr="00844192">
        <w:rPr>
          <w:rFonts w:ascii="宋体" w:hAnsi="宋体" w:hint="eastAsia"/>
          <w:sz w:val="21"/>
        </w:rPr>
        <w:t>；选择“银行缴费”方式的提交《北京市社会保险银行缴费协议》及《单位银行信息（附表）》、</w:t>
      </w:r>
      <w:r w:rsidRPr="00844192">
        <w:rPr>
          <w:rFonts w:ascii="宋体" w:hAnsi="宋体"/>
          <w:sz w:val="21"/>
        </w:rPr>
        <w:t>《银行缴费合作意向书》</w:t>
      </w:r>
      <w:r w:rsidRPr="00844192">
        <w:rPr>
          <w:rFonts w:ascii="宋体" w:hAnsi="宋体" w:hint="eastAsia"/>
          <w:sz w:val="21"/>
        </w:rPr>
        <w:t>一式两份。</w:t>
      </w:r>
    </w:p>
    <w:p w14:paraId="0E61274C" w14:textId="77777777" w:rsidR="0036231B" w:rsidRPr="00844192" w:rsidRDefault="0036231B" w:rsidP="0036231B">
      <w:pPr>
        <w:spacing w:line="360" w:lineRule="auto"/>
        <w:rPr>
          <w:rFonts w:ascii="宋体" w:hAnsi="宋体"/>
          <w:b/>
          <w:sz w:val="21"/>
        </w:rPr>
      </w:pPr>
    </w:p>
    <w:p w14:paraId="402D527F" w14:textId="77777777" w:rsidR="0036231B" w:rsidRPr="00844192" w:rsidRDefault="0036231B" w:rsidP="0036231B">
      <w:pPr>
        <w:spacing w:line="360" w:lineRule="auto"/>
        <w:ind w:firstLineChars="200" w:firstLine="422"/>
        <w:rPr>
          <w:rFonts w:ascii="宋体" w:hAnsi="宋体"/>
          <w:b/>
          <w:sz w:val="21"/>
        </w:rPr>
      </w:pPr>
      <w:r w:rsidRPr="00844192">
        <w:rPr>
          <w:rFonts w:ascii="宋体" w:hAnsi="宋体" w:hint="eastAsia"/>
          <w:b/>
          <w:sz w:val="21"/>
        </w:rPr>
        <w:t>第四步：购买数字证书，开通网上申报业务</w:t>
      </w:r>
    </w:p>
    <w:p w14:paraId="25C29B58"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1、</w:t>
      </w:r>
      <w:proofErr w:type="gramStart"/>
      <w:r w:rsidRPr="00844192">
        <w:rPr>
          <w:rFonts w:ascii="宋体" w:hAnsi="宋体" w:hint="eastAsia"/>
          <w:sz w:val="21"/>
        </w:rPr>
        <w:t>持以下</w:t>
      </w:r>
      <w:proofErr w:type="gramEnd"/>
      <w:r w:rsidRPr="00844192">
        <w:rPr>
          <w:rFonts w:ascii="宋体" w:hAnsi="宋体"/>
          <w:sz w:val="21"/>
        </w:rPr>
        <w:t>材料购买数字证书：</w:t>
      </w:r>
      <w:r w:rsidRPr="00844192">
        <w:rPr>
          <w:rFonts w:ascii="宋体" w:hAnsi="宋体" w:hint="eastAsia"/>
          <w:sz w:val="21"/>
        </w:rPr>
        <w:t>（以下</w:t>
      </w:r>
      <w:r w:rsidRPr="00844192">
        <w:rPr>
          <w:rFonts w:ascii="宋体" w:hAnsi="宋体"/>
          <w:sz w:val="21"/>
        </w:rPr>
        <w:t>材料均需加盖单位公章）</w:t>
      </w:r>
    </w:p>
    <w:p w14:paraId="35CE4434"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①《组织机构代码证》</w:t>
      </w:r>
      <w:r w:rsidRPr="00844192">
        <w:rPr>
          <w:rFonts w:ascii="宋体" w:hAnsi="宋体" w:hint="eastAsia"/>
          <w:b/>
          <w:sz w:val="21"/>
        </w:rPr>
        <w:t>原件及复印件一份</w:t>
      </w:r>
      <w:r w:rsidRPr="00844192">
        <w:rPr>
          <w:rFonts w:ascii="宋体" w:hAnsi="宋体" w:hint="eastAsia"/>
          <w:sz w:val="21"/>
        </w:rPr>
        <w:t>；</w:t>
      </w:r>
    </w:p>
    <w:p w14:paraId="451B5270"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②《社会保险登记证》</w:t>
      </w:r>
      <w:r w:rsidRPr="00844192">
        <w:rPr>
          <w:rFonts w:ascii="宋体" w:hAnsi="宋体" w:hint="eastAsia"/>
          <w:b/>
          <w:sz w:val="21"/>
        </w:rPr>
        <w:t>原件及复印件一份</w:t>
      </w:r>
      <w:r w:rsidRPr="00844192">
        <w:rPr>
          <w:rFonts w:ascii="宋体" w:hAnsi="宋体" w:hint="eastAsia"/>
          <w:sz w:val="21"/>
        </w:rPr>
        <w:t>；</w:t>
      </w:r>
    </w:p>
    <w:p w14:paraId="44365A78"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③《营业执照（副本）》或其他批准成立证照</w:t>
      </w:r>
      <w:r w:rsidRPr="00844192">
        <w:rPr>
          <w:rFonts w:ascii="宋体" w:hAnsi="宋体" w:hint="eastAsia"/>
          <w:b/>
          <w:sz w:val="21"/>
        </w:rPr>
        <w:t>原件及复印件一份</w:t>
      </w:r>
      <w:r w:rsidRPr="00844192">
        <w:rPr>
          <w:rFonts w:ascii="宋体" w:hAnsi="宋体" w:hint="eastAsia"/>
          <w:sz w:val="21"/>
        </w:rPr>
        <w:t>；</w:t>
      </w:r>
    </w:p>
    <w:p w14:paraId="743987E1"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④经办人有效身份证件</w:t>
      </w:r>
      <w:r w:rsidRPr="00844192">
        <w:rPr>
          <w:rFonts w:ascii="宋体" w:hAnsi="宋体" w:hint="eastAsia"/>
          <w:b/>
          <w:sz w:val="21"/>
        </w:rPr>
        <w:t>原件及复印件一份</w:t>
      </w:r>
      <w:r w:rsidRPr="00844192">
        <w:rPr>
          <w:rFonts w:ascii="宋体" w:hAnsi="宋体" w:hint="eastAsia"/>
          <w:sz w:val="21"/>
        </w:rPr>
        <w:t>；</w:t>
      </w:r>
    </w:p>
    <w:p w14:paraId="5E1EBE38"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⑤《北京市单位数字证书申请表》一式两份。</w:t>
      </w:r>
    </w:p>
    <w:p w14:paraId="5C74515E"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2、</w:t>
      </w:r>
      <w:proofErr w:type="gramStart"/>
      <w:r w:rsidRPr="00844192">
        <w:rPr>
          <w:rFonts w:ascii="宋体" w:hAnsi="宋体" w:hint="eastAsia"/>
          <w:sz w:val="21"/>
        </w:rPr>
        <w:t>持数字</w:t>
      </w:r>
      <w:proofErr w:type="gramEnd"/>
      <w:r w:rsidRPr="00844192">
        <w:rPr>
          <w:rFonts w:ascii="宋体" w:hAnsi="宋体" w:hint="eastAsia"/>
          <w:sz w:val="21"/>
        </w:rPr>
        <w:t>证书</w:t>
      </w:r>
      <w:r w:rsidRPr="00844192">
        <w:rPr>
          <w:rFonts w:ascii="宋体" w:hAnsi="宋体"/>
          <w:sz w:val="21"/>
        </w:rPr>
        <w:t>U</w:t>
      </w:r>
      <w:r w:rsidRPr="00844192">
        <w:rPr>
          <w:rFonts w:ascii="宋体" w:hAnsi="宋体" w:hint="eastAsia"/>
          <w:sz w:val="21"/>
        </w:rPr>
        <w:t>盘到</w:t>
      </w:r>
      <w:r w:rsidRPr="00844192">
        <w:rPr>
          <w:rFonts w:ascii="宋体" w:hAnsi="宋体"/>
          <w:sz w:val="21"/>
        </w:rPr>
        <w:t>业务窗口</w:t>
      </w:r>
      <w:r w:rsidRPr="00844192">
        <w:rPr>
          <w:rFonts w:ascii="宋体" w:hAnsi="宋体" w:hint="eastAsia"/>
          <w:sz w:val="21"/>
        </w:rPr>
        <w:t>填写《申请表》和《承诺书》（需盖公章），同时激活数字证书。</w:t>
      </w:r>
    </w:p>
    <w:p w14:paraId="756279FB"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hint="eastAsia"/>
          <w:sz w:val="21"/>
        </w:rPr>
        <w:t>3、如共用地税、</w:t>
      </w:r>
      <w:r w:rsidRPr="00844192">
        <w:rPr>
          <w:rFonts w:ascii="宋体" w:hAnsi="宋体"/>
          <w:sz w:val="21"/>
        </w:rPr>
        <w:t>公积金</w:t>
      </w:r>
      <w:r w:rsidRPr="00844192">
        <w:rPr>
          <w:rFonts w:ascii="宋体" w:hAnsi="宋体" w:hint="eastAsia"/>
          <w:sz w:val="21"/>
        </w:rPr>
        <w:t>的北京CA证书，请携带证书</w:t>
      </w:r>
      <w:r w:rsidRPr="00844192">
        <w:rPr>
          <w:rFonts w:ascii="宋体" w:hAnsi="宋体"/>
          <w:sz w:val="21"/>
        </w:rPr>
        <w:t>U</w:t>
      </w:r>
      <w:r w:rsidRPr="00844192">
        <w:rPr>
          <w:rFonts w:ascii="宋体" w:hAnsi="宋体" w:hint="eastAsia"/>
          <w:sz w:val="21"/>
        </w:rPr>
        <w:t>盘、</w:t>
      </w:r>
      <w:r w:rsidRPr="00844192">
        <w:rPr>
          <w:rFonts w:ascii="宋体" w:hAnsi="宋体"/>
          <w:sz w:val="21"/>
        </w:rPr>
        <w:t>公章</w:t>
      </w:r>
      <w:r w:rsidRPr="00844192">
        <w:rPr>
          <w:rFonts w:ascii="宋体" w:hAnsi="宋体" w:hint="eastAsia"/>
          <w:sz w:val="21"/>
        </w:rPr>
        <w:t>，到</w:t>
      </w:r>
      <w:r w:rsidRPr="00844192">
        <w:rPr>
          <w:rFonts w:ascii="宋体" w:hAnsi="宋体"/>
          <w:sz w:val="21"/>
        </w:rPr>
        <w:t>业务窗口</w:t>
      </w:r>
      <w:r w:rsidRPr="00844192">
        <w:rPr>
          <w:rFonts w:ascii="宋体" w:hAnsi="宋体" w:hint="eastAsia"/>
          <w:sz w:val="21"/>
        </w:rPr>
        <w:t>填写《数字证书一证多用授权书》进行办理。</w:t>
      </w:r>
    </w:p>
    <w:p w14:paraId="5DEE9588" w14:textId="77777777" w:rsidR="0036231B" w:rsidRPr="00844192" w:rsidRDefault="0036231B" w:rsidP="0036231B">
      <w:pPr>
        <w:spacing w:line="360" w:lineRule="auto"/>
        <w:ind w:firstLineChars="200" w:firstLine="420"/>
        <w:rPr>
          <w:rFonts w:ascii="宋体" w:hAnsi="宋体"/>
          <w:sz w:val="21"/>
        </w:rPr>
      </w:pPr>
    </w:p>
    <w:p w14:paraId="24EB6C48" w14:textId="77777777" w:rsidR="0036231B" w:rsidRPr="00844192" w:rsidRDefault="0036231B" w:rsidP="0036231B">
      <w:pPr>
        <w:spacing w:line="360" w:lineRule="auto"/>
        <w:ind w:firstLineChars="200" w:firstLine="422"/>
        <w:rPr>
          <w:rFonts w:ascii="宋体" w:hAnsi="宋体"/>
          <w:sz w:val="21"/>
        </w:rPr>
      </w:pPr>
      <w:r w:rsidRPr="00844192">
        <w:rPr>
          <w:rFonts w:ascii="宋体" w:hAnsi="宋体" w:hint="eastAsia"/>
          <w:b/>
          <w:sz w:val="21"/>
        </w:rPr>
        <w:t>注意</w:t>
      </w:r>
      <w:r w:rsidRPr="00844192">
        <w:rPr>
          <w:rFonts w:ascii="宋体" w:hAnsi="宋体"/>
          <w:b/>
          <w:sz w:val="21"/>
        </w:rPr>
        <w:t>事项：</w:t>
      </w:r>
    </w:p>
    <w:p w14:paraId="76A5D2E1" w14:textId="77777777" w:rsidR="0036231B" w:rsidRPr="00844192" w:rsidRDefault="0036231B" w:rsidP="0036231B">
      <w:pPr>
        <w:spacing w:line="360" w:lineRule="auto"/>
        <w:rPr>
          <w:rFonts w:ascii="宋体" w:hAnsi="宋体"/>
          <w:sz w:val="21"/>
        </w:rPr>
      </w:pPr>
      <w:r w:rsidRPr="00844192">
        <w:rPr>
          <w:rFonts w:ascii="宋体" w:hAnsi="宋体" w:hint="eastAsia"/>
          <w:sz w:val="21"/>
        </w:rPr>
        <w:t xml:space="preserve">    1、</w:t>
      </w:r>
      <w:r w:rsidRPr="00844192">
        <w:rPr>
          <w:rFonts w:ascii="宋体" w:hAnsi="宋体"/>
          <w:sz w:val="21"/>
        </w:rPr>
        <w:t>业务办理时间：每月</w:t>
      </w:r>
      <w:r w:rsidRPr="00844192">
        <w:rPr>
          <w:rFonts w:ascii="宋体" w:hAnsi="宋体" w:hint="eastAsia"/>
          <w:sz w:val="21"/>
        </w:rPr>
        <w:t>5日</w:t>
      </w:r>
      <w:r w:rsidRPr="00844192">
        <w:rPr>
          <w:rFonts w:ascii="宋体" w:hAnsi="宋体"/>
          <w:sz w:val="21"/>
        </w:rPr>
        <w:t>—25</w:t>
      </w:r>
      <w:r w:rsidRPr="00844192">
        <w:rPr>
          <w:rFonts w:ascii="宋体" w:hAnsi="宋体" w:hint="eastAsia"/>
          <w:sz w:val="21"/>
        </w:rPr>
        <w:t>日；</w:t>
      </w:r>
    </w:p>
    <w:p w14:paraId="529801F1" w14:textId="77777777" w:rsidR="0036231B" w:rsidRPr="00844192" w:rsidRDefault="0036231B" w:rsidP="0036231B">
      <w:pPr>
        <w:spacing w:line="360" w:lineRule="auto"/>
        <w:ind w:firstLine="480"/>
        <w:rPr>
          <w:rFonts w:ascii="宋体" w:hAnsi="宋体"/>
          <w:sz w:val="21"/>
        </w:rPr>
      </w:pPr>
      <w:r w:rsidRPr="00844192">
        <w:rPr>
          <w:rFonts w:ascii="宋体" w:hAnsi="宋体"/>
          <w:sz w:val="21"/>
        </w:rPr>
        <w:t>2</w:t>
      </w:r>
      <w:r w:rsidRPr="00844192">
        <w:rPr>
          <w:rFonts w:ascii="宋体" w:hAnsi="宋体" w:hint="eastAsia"/>
          <w:sz w:val="21"/>
        </w:rPr>
        <w:t>、</w:t>
      </w:r>
      <w:r w:rsidRPr="00844192">
        <w:rPr>
          <w:rFonts w:ascii="宋体" w:hAnsi="宋体"/>
          <w:sz w:val="21"/>
        </w:rPr>
        <w:t>业务办理岗位：登记</w:t>
      </w:r>
      <w:r w:rsidRPr="00844192">
        <w:rPr>
          <w:rFonts w:ascii="宋体" w:hAnsi="宋体" w:hint="eastAsia"/>
          <w:sz w:val="21"/>
        </w:rPr>
        <w:t>科</w:t>
      </w:r>
      <w:r w:rsidRPr="00844192">
        <w:rPr>
          <w:rFonts w:ascii="宋体" w:hAnsi="宋体"/>
          <w:sz w:val="21"/>
        </w:rPr>
        <w:t>“单位</w:t>
      </w:r>
      <w:r w:rsidRPr="00844192">
        <w:rPr>
          <w:rFonts w:ascii="宋体" w:hAnsi="宋体" w:hint="eastAsia"/>
          <w:sz w:val="21"/>
        </w:rPr>
        <w:t>社保</w:t>
      </w:r>
      <w:r w:rsidRPr="00844192">
        <w:rPr>
          <w:rFonts w:ascii="宋体" w:hAnsi="宋体"/>
          <w:sz w:val="21"/>
        </w:rPr>
        <w:t>新开户”</w:t>
      </w:r>
      <w:r w:rsidRPr="00844192">
        <w:rPr>
          <w:rFonts w:ascii="宋体" w:hAnsi="宋体" w:hint="eastAsia"/>
          <w:sz w:val="21"/>
        </w:rPr>
        <w:t>窗口；</w:t>
      </w:r>
    </w:p>
    <w:p w14:paraId="2C8F4C4D" w14:textId="77777777" w:rsidR="0036231B" w:rsidRPr="00844192" w:rsidRDefault="0036231B" w:rsidP="0036231B">
      <w:pPr>
        <w:spacing w:line="360" w:lineRule="auto"/>
        <w:ind w:firstLine="480"/>
        <w:rPr>
          <w:rFonts w:ascii="宋体" w:hAnsi="宋体"/>
          <w:sz w:val="21"/>
        </w:rPr>
      </w:pPr>
      <w:r w:rsidRPr="00844192">
        <w:rPr>
          <w:rFonts w:ascii="宋体" w:hAnsi="宋体"/>
          <w:sz w:val="21"/>
        </w:rPr>
        <w:t>3</w:t>
      </w:r>
      <w:r w:rsidRPr="00844192">
        <w:rPr>
          <w:rFonts w:ascii="宋体" w:hAnsi="宋体" w:hint="eastAsia"/>
          <w:sz w:val="21"/>
        </w:rPr>
        <w:t>、选择</w:t>
      </w:r>
      <w:r w:rsidRPr="00844192">
        <w:rPr>
          <w:rFonts w:ascii="宋体" w:hAnsi="宋体"/>
          <w:sz w:val="21"/>
        </w:rPr>
        <w:t>银行缴费方式的</w:t>
      </w:r>
      <w:r w:rsidRPr="00844192">
        <w:rPr>
          <w:rFonts w:ascii="宋体" w:hAnsi="宋体" w:hint="eastAsia"/>
          <w:sz w:val="21"/>
        </w:rPr>
        <w:t>社保新开户单位</w:t>
      </w:r>
      <w:r w:rsidRPr="00844192">
        <w:rPr>
          <w:rFonts w:ascii="宋体" w:hAnsi="宋体"/>
          <w:sz w:val="21"/>
        </w:rPr>
        <w:t>，</w:t>
      </w:r>
      <w:r w:rsidRPr="00844192">
        <w:rPr>
          <w:rFonts w:ascii="宋体" w:hAnsi="宋体" w:hint="eastAsia"/>
          <w:sz w:val="21"/>
        </w:rPr>
        <w:t>在</w:t>
      </w:r>
      <w:r w:rsidRPr="00844192">
        <w:rPr>
          <w:rFonts w:ascii="宋体" w:hAnsi="宋体"/>
          <w:sz w:val="21"/>
        </w:rPr>
        <w:t>网上录入信息</w:t>
      </w:r>
      <w:r w:rsidRPr="00844192">
        <w:rPr>
          <w:rFonts w:ascii="宋体" w:hAnsi="宋体" w:hint="eastAsia"/>
          <w:sz w:val="21"/>
        </w:rPr>
        <w:t>时</w:t>
      </w:r>
      <w:r w:rsidRPr="00844192">
        <w:rPr>
          <w:rFonts w:ascii="宋体" w:hAnsi="宋体"/>
          <w:sz w:val="21"/>
        </w:rPr>
        <w:t>找不到本单位开户银行名称，可暂时</w:t>
      </w:r>
      <w:r w:rsidRPr="00844192">
        <w:rPr>
          <w:rFonts w:ascii="宋体" w:hAnsi="宋体" w:hint="eastAsia"/>
          <w:sz w:val="21"/>
        </w:rPr>
        <w:t>任意</w:t>
      </w:r>
      <w:r w:rsidRPr="00844192">
        <w:rPr>
          <w:rFonts w:ascii="宋体" w:hAnsi="宋体"/>
          <w:sz w:val="21"/>
        </w:rPr>
        <w:t>选择一家银行</w:t>
      </w:r>
      <w:r w:rsidRPr="00844192">
        <w:rPr>
          <w:rFonts w:ascii="宋体" w:hAnsi="宋体" w:hint="eastAsia"/>
          <w:sz w:val="21"/>
        </w:rPr>
        <w:t>完成信息</w:t>
      </w:r>
      <w:r w:rsidRPr="00844192">
        <w:rPr>
          <w:rFonts w:ascii="宋体" w:hAnsi="宋体"/>
          <w:sz w:val="21"/>
        </w:rPr>
        <w:t>录入。但</w:t>
      </w:r>
      <w:r w:rsidRPr="00844192">
        <w:rPr>
          <w:rFonts w:ascii="宋体" w:hAnsi="宋体" w:hint="eastAsia"/>
          <w:sz w:val="21"/>
        </w:rPr>
        <w:t>务必</w:t>
      </w:r>
      <w:r w:rsidRPr="00844192">
        <w:rPr>
          <w:rFonts w:ascii="宋体" w:hAnsi="宋体"/>
          <w:sz w:val="21"/>
        </w:rPr>
        <w:t>要在窗口办理开户手续时需将此情况告知工作人员，</w:t>
      </w:r>
      <w:r w:rsidRPr="00844192">
        <w:rPr>
          <w:rFonts w:ascii="宋体" w:hAnsi="宋体"/>
          <w:sz w:val="21"/>
        </w:rPr>
        <w:lastRenderedPageBreak/>
        <w:t>并同时进行单位银行</w:t>
      </w:r>
      <w:r w:rsidRPr="00844192">
        <w:rPr>
          <w:rFonts w:ascii="宋体" w:hAnsi="宋体" w:hint="eastAsia"/>
          <w:sz w:val="21"/>
        </w:rPr>
        <w:t>信息</w:t>
      </w:r>
      <w:r w:rsidRPr="00844192">
        <w:rPr>
          <w:rFonts w:ascii="宋体" w:hAnsi="宋体"/>
          <w:sz w:val="21"/>
        </w:rPr>
        <w:t>变更业务</w:t>
      </w:r>
      <w:r w:rsidRPr="00844192">
        <w:rPr>
          <w:rFonts w:ascii="宋体" w:hAnsi="宋体" w:hint="eastAsia"/>
          <w:sz w:val="21"/>
        </w:rPr>
        <w:t>；</w:t>
      </w:r>
    </w:p>
    <w:p w14:paraId="106EDFF8" w14:textId="77777777" w:rsidR="0036231B" w:rsidRPr="00844192" w:rsidRDefault="0036231B" w:rsidP="0036231B">
      <w:pPr>
        <w:spacing w:line="360" w:lineRule="auto"/>
        <w:ind w:firstLineChars="200" w:firstLine="420"/>
        <w:rPr>
          <w:rFonts w:ascii="宋体" w:hAnsi="宋体"/>
          <w:sz w:val="21"/>
        </w:rPr>
      </w:pPr>
      <w:r w:rsidRPr="00844192">
        <w:rPr>
          <w:rFonts w:ascii="宋体" w:hAnsi="宋体"/>
          <w:sz w:val="21"/>
        </w:rPr>
        <w:t>4</w:t>
      </w:r>
      <w:r w:rsidRPr="00844192">
        <w:rPr>
          <w:rFonts w:ascii="宋体" w:hAnsi="宋体" w:hint="eastAsia"/>
          <w:sz w:val="21"/>
        </w:rPr>
        <w:t>、用人</w:t>
      </w:r>
      <w:r w:rsidRPr="00844192">
        <w:rPr>
          <w:rFonts w:ascii="宋体" w:hAnsi="宋体"/>
          <w:sz w:val="21"/>
        </w:rPr>
        <w:t>单位提交的材料</w:t>
      </w:r>
      <w:proofErr w:type="gramStart"/>
      <w:r w:rsidRPr="00844192">
        <w:rPr>
          <w:rFonts w:ascii="宋体" w:hAnsi="宋体"/>
          <w:sz w:val="21"/>
        </w:rPr>
        <w:t>请统一</w:t>
      </w:r>
      <w:proofErr w:type="gramEnd"/>
      <w:r w:rsidRPr="00844192">
        <w:rPr>
          <w:rFonts w:ascii="宋体" w:hAnsi="宋体"/>
          <w:sz w:val="21"/>
        </w:rPr>
        <w:t>用</w:t>
      </w:r>
      <w:r w:rsidRPr="00844192">
        <w:rPr>
          <w:rFonts w:ascii="宋体" w:hAnsi="宋体" w:hint="eastAsia"/>
          <w:sz w:val="21"/>
        </w:rPr>
        <w:t>A4纸</w:t>
      </w:r>
      <w:r w:rsidRPr="00844192">
        <w:rPr>
          <w:rFonts w:ascii="宋体" w:hAnsi="宋体"/>
          <w:sz w:val="21"/>
        </w:rPr>
        <w:t>打印或复印，并加盖单位公章。</w:t>
      </w:r>
    </w:p>
    <w:p w14:paraId="0892F734" w14:textId="77777777" w:rsidR="0036231B" w:rsidRDefault="0036231B" w:rsidP="00264D6E"/>
    <w:p w14:paraId="09222BA8" w14:textId="77777777" w:rsidR="0036231B" w:rsidRDefault="0036231B" w:rsidP="00264D6E"/>
    <w:p w14:paraId="7EF1947C" w14:textId="77777777" w:rsidR="0036231B" w:rsidRDefault="0036231B" w:rsidP="00264D6E"/>
    <w:p w14:paraId="14DA4BB1" w14:textId="77777777" w:rsidR="0036231B" w:rsidRDefault="0036231B" w:rsidP="00264D6E"/>
    <w:p w14:paraId="1596757C" w14:textId="77777777" w:rsidR="0036231B" w:rsidRDefault="0036231B" w:rsidP="00264D6E"/>
    <w:p w14:paraId="4825C1A8" w14:textId="77777777" w:rsidR="0036231B" w:rsidRDefault="0036231B" w:rsidP="00264D6E"/>
    <w:p w14:paraId="6B8318EE" w14:textId="77777777" w:rsidR="0036231B" w:rsidRDefault="0036231B" w:rsidP="00264D6E"/>
    <w:p w14:paraId="1F604691" w14:textId="77777777" w:rsidR="0036231B" w:rsidRDefault="0036231B" w:rsidP="00264D6E"/>
    <w:p w14:paraId="4B7FF5ED" w14:textId="77777777" w:rsidR="0036231B" w:rsidRDefault="0036231B" w:rsidP="00264D6E"/>
    <w:p w14:paraId="070A695B" w14:textId="77777777" w:rsidR="0036231B" w:rsidRDefault="0036231B" w:rsidP="00264D6E"/>
    <w:p w14:paraId="35787CE2" w14:textId="77777777" w:rsidR="0036231B" w:rsidRDefault="0036231B" w:rsidP="00264D6E"/>
    <w:p w14:paraId="6A5BC61C" w14:textId="77777777" w:rsidR="0036231B" w:rsidRDefault="0036231B" w:rsidP="00264D6E"/>
    <w:p w14:paraId="5DCC2278" w14:textId="77777777" w:rsidR="0036231B" w:rsidRDefault="0036231B" w:rsidP="00264D6E"/>
    <w:p w14:paraId="7B5350EC" w14:textId="77777777" w:rsidR="0036231B" w:rsidRDefault="0036231B" w:rsidP="00264D6E"/>
    <w:p w14:paraId="46546D30" w14:textId="77777777" w:rsidR="00DE044B" w:rsidRPr="00D817F3" w:rsidRDefault="00B11741" w:rsidP="00D817F3">
      <w:pPr>
        <w:pStyle w:val="3"/>
      </w:pPr>
      <w:bookmarkStart w:id="14" w:name="_Toc382209138"/>
      <w:r>
        <w:rPr>
          <w:noProof/>
        </w:rPr>
        <w:pict w14:anchorId="051C543F">
          <v:group id="Group 2370" o:spid="_x0000_s2050" style="position:absolute;left:0;text-align:left;margin-left:-7.55pt;margin-top:25.8pt;width:440.8pt;height:598.75pt;z-index:19" coordorigin="1686,2500" coordsize="8816,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">
            <v:shapetype id="_x0000_t202" coordsize="21600,21600" o:spt="202" path="m,l,21600r21600,l21600,xe">
              <v:stroke joinstyle="miter"/>
              <v:path gradientshapeok="t" o:connecttype="rect"/>
            </v:shapetype>
            <v:shape id="Text Box 2321" o:spid="_x0000_s2051" type="#_x0000_t202" style="position:absolute;left:1731;top:3280;width:2058;height:4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w01sUA&#10;AADdAAAADwAAAGRycy9kb3ducmV2LnhtbERP32vCMBB+F/wfwg32IjN1A1mrUXQw8EWG3WDb2605&#10;27DmUpLMdvvrF0Hw7T6+n7dcD7YVJ/LBOFYwm2YgiCunDdcK3l6f7x5BhIissXVMCn4pwHo1Hi2x&#10;0K7nA53KWIsUwqFABU2MXSFlqBqyGKauI07c0XmLMUFfS+2xT+G2lfdZNpcWDaeGBjt6aqj6Ln+s&#10;gmpr+l18mbjPv6/38sHz3nzke6Vub4bNAkSkIV7FF/dOp/l5lsP5m3SCXP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DTWxQAAAN0AAAAPAAAAAAAAAAAAAAAAAJgCAABkcnMv&#10;ZG93bnJldi54bWxQSwUGAAAAAAQABAD1AAAAigMAAAAA&#10;" fillcolor="#bfb1d0" strokecolor="#795d9b">
              <v:fill color2="#ece7f1" rotate="t" angle="180" colors="0 #c9b5e8;22938f #d9cbee;1 #f0eaf9" focus="100%" type="gradient"/>
              <v:shadow on="t" color="black" opacity="24903f" origin=",.5" offset="0,.55556mm"/>
              <v:textbox style="mso-fit-shape-to-text:t">
                <w:txbxContent>
                  <w:p w14:paraId="2F0F04DD" w14:textId="77777777" w:rsidR="005F0000" w:rsidRPr="00610145" w:rsidRDefault="005F0000" w:rsidP="0040377D">
                    <w:pPr>
                      <w:rPr>
                        <w:rFonts w:ascii="宋体" w:hAnsi="宋体"/>
                        <w:b/>
                        <w:sz w:val="21"/>
                      </w:rPr>
                    </w:pPr>
                    <w:r w:rsidRPr="00610145">
                      <w:rPr>
                        <w:rFonts w:ascii="宋体" w:hAnsi="宋体" w:hint="eastAsia"/>
                        <w:b/>
                        <w:sz w:val="21"/>
                      </w:rPr>
                      <w:t>1．上网登记</w:t>
                    </w:r>
                    <w:r w:rsidRPr="00610145">
                      <w:rPr>
                        <w:rFonts w:ascii="宋体" w:hAnsi="宋体"/>
                        <w:b/>
                        <w:sz w:val="21"/>
                      </w:rPr>
                      <w:t>信息</w:t>
                    </w:r>
                  </w:p>
                </w:txbxContent>
              </v:textbox>
            </v:shape>
            <v:group id="Group 2369" o:spid="_x0000_s2052" style="position:absolute;left:1686;top:2500;width:8816;height:11975" coordorigin="1463,2530" coordsize="8816,119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rypEMcAAADd&#10;AAAADwAAAAAAAAAAAAAAAACqAgAAZHJzL2Rvd25yZXYueG1sUEsFBgAAAAAEAAQA+gAAAJ4DAAAA&#10;AA==&#10;">
              <v:shapetype id="_x0000_t32" coordsize="21600,21600" o:spt="32" o:oned="t" path="m,l21600,21600e" filled="f">
                <v:path arrowok="t" fillok="f" o:connecttype="none"/>
                <o:lock v:ext="edit" shapetype="t"/>
              </v:shapetype>
              <v:shape id="AutoShape 2357" o:spid="_x0000_s2053" type="#_x0000_t32" style="position:absolute;left:3862;top:9801;width:0;height:64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faNMMAAADdAAAADwAAAGRycy9kb3ducmV2LnhtbERPTUvDQBC9C/6HZQQvwW4iRWrstogi&#10;iIdC01I8DtkxCWZnw+40jf/eLRR6m8f7nOV6cr0aKcTOs4FiloMirr3tuDGw3308LEBFQbbYeyYD&#10;fxRhvbq9WWJp/Ym3NFbSqBTCsUQDrchQah3rlhzGmR+IE/fjg0NJMDTaBjylcNfrxzx/0g47Tg0t&#10;DvTWUv1bHZ0BoSyMePAHmW++Fz6zu69j9m7M/d30+gJKaJKr+OL+tGn+c1HA+Zt0gl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n2jTDAAAA3QAAAA8AAAAAAAAAAAAA&#10;AAAAoQIAAGRycy9kb3ducmV2LnhtbFBLBQYAAAAABAAEAPkAAACRAwAAAAA=&#10;" strokecolor="#43954c">
                <v:stroke endarrow="block"/>
              </v:shape>
              <v:group id="组合 38" o:spid="_x0000_s2054" style="position:absolute;left:5887;top:12779;width:4392;height:992" coordorigin="838,-8622" coordsize="32340,68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SKS/MUAAADdAAAADwAAAGRycy9kb3ducmV2LnhtbERPS2vCQBC+F/wPywi9&#10;1U0iLTZ1FREtPUjBRCi9DdkxCWZnQ3bN4993C4Xe5uN7zno7mkb01LnasoJ4EYEgLqyuuVRwyY9P&#10;KxDOI2tsLJOCiRxsN7OHNabaDnymPvOlCCHsUlRQed+mUrqiIoNuYVviwF1tZ9AH2JVSdziEcNPI&#10;JIpepMGaQ0OFLe0rKm7Z3Sh4H3DYLeNDf7pd99N3/vz5dYpJqcf5uHsD4Wn0/+I/94cO81/j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UikvzFAAAA3QAA&#10;AA8AAAAAAAAAAAAAAAAAqgIAAGRycy9kb3ducmV2LnhtbFBLBQYAAAAABAAEAPoAAACcAwAAAAA=&#10;">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51" o:spid="_x0000_s2055" type="#_x0000_t66" style="position:absolute;left:838;top:-6528;width:4001;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yTcIA&#10;AADdAAAADwAAAGRycy9kb3ducmV2LnhtbERP22rCQBB9L/gPyxT6UnRjhVRjNiIBqT6a+gFDdnKh&#10;2dmQXZP4926h0Lc5nOukh9l0YqTBtZYVrFcRCOLS6pZrBbfv03ILwnlkjZ1lUvAgB4ds8ZJiou3E&#10;VxoLX4sQwi5BBY33fSKlKxsy6Fa2Jw5cZQeDPsChlnrAKYSbTn5EUSwNthwaGuwpb6j8Ke5GQf5V&#10;xe/6fi6OcV1dSLbbz01eKvX2Oh/3IDzN/l/85z7rMH+33sDvN+EEmT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afJNwgAAAN0AAAAPAAAAAAAAAAAAAAAAAJgCAABkcnMvZG93&#10;bnJldi54bWxQSwUGAAAAAAQABAD1AAAAhwMAAAAA&#10;" fillcolor="#dce6f2" strokecolor="#4f81bd" strokeweight="2.5pt"/>
                <v:rect id="Rectangle 50" o:spid="_x0000_s2056" style="position:absolute;left:2888;top:-8622;width:30290;height:68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mGlMQA&#10;AADdAAAADwAAAGRycy9kb3ducmV2LnhtbERP32vCMBB+F/wfwg18m6lDinZNZYhDKQzRjeHj0dza&#10;suZSkqj1vzeDgW/38f28fDWYTlzI+daygtk0AUFcWd1yreDr8/15AcIHZI2dZVJwIw+rYjzKMdP2&#10;yge6HEMtYgj7DBU0IfSZlL5qyKCf2p44cj/WGQwRulpqh9cYbjr5kiSpNNhybGiwp3VD1e/xbBT0&#10;e7/H03eZnradK9cf5SY9LxKlJk/D2yuIQEN4iP/dOx3nL2dz+Psmni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phpTEAAAA3QAAAA8AAAAAAAAAAAAAAAAAmAIAAGRycy9k&#10;b3ducmV2LnhtbFBLBQYAAAAABAAEAPUAAACJAwAAAAA=&#10;" fillcolor="#fdeada" strokecolor="#f79646" strokeweight="1pt">
                  <v:stroke dashstyle="dash"/>
                  <v:shadow color="#868686"/>
                  <v:textbox>
                    <w:txbxContent>
                      <w:p w14:paraId="50BD8B88" w14:textId="77777777" w:rsidR="005F0000" w:rsidRPr="00264D6E" w:rsidRDefault="005F0000" w:rsidP="0040377D">
                        <w:pPr>
                          <w:rPr>
                            <w:sz w:val="18"/>
                            <w:szCs w:val="20"/>
                          </w:rPr>
                        </w:pPr>
                        <w:r w:rsidRPr="00264D6E">
                          <w:rPr>
                            <w:rFonts w:hint="eastAsia"/>
                            <w:b/>
                            <w:sz w:val="18"/>
                            <w:szCs w:val="20"/>
                          </w:rPr>
                          <w:t>提示</w:t>
                        </w:r>
                        <w:r w:rsidRPr="00264D6E">
                          <w:rPr>
                            <w:b/>
                            <w:sz w:val="18"/>
                            <w:szCs w:val="20"/>
                          </w:rPr>
                          <w:t>：</w:t>
                        </w:r>
                        <w:r w:rsidRPr="00264D6E">
                          <w:rPr>
                            <w:rFonts w:hint="eastAsia"/>
                            <w:sz w:val="18"/>
                            <w:szCs w:val="20"/>
                          </w:rPr>
                          <w:t>如共用地税的北京</w:t>
                        </w:r>
                        <w:r w:rsidRPr="00264D6E">
                          <w:rPr>
                            <w:rFonts w:hint="eastAsia"/>
                            <w:sz w:val="18"/>
                            <w:szCs w:val="20"/>
                          </w:rPr>
                          <w:t>CA</w:t>
                        </w:r>
                        <w:r w:rsidRPr="00264D6E">
                          <w:rPr>
                            <w:rFonts w:hint="eastAsia"/>
                            <w:sz w:val="18"/>
                            <w:szCs w:val="20"/>
                          </w:rPr>
                          <w:t>证书，请携带证书</w:t>
                        </w:r>
                        <w:r w:rsidRPr="00264D6E">
                          <w:rPr>
                            <w:sz w:val="18"/>
                            <w:szCs w:val="20"/>
                          </w:rPr>
                          <w:t>U</w:t>
                        </w:r>
                        <w:r w:rsidRPr="00264D6E">
                          <w:rPr>
                            <w:rFonts w:hint="eastAsia"/>
                            <w:sz w:val="18"/>
                            <w:szCs w:val="20"/>
                          </w:rPr>
                          <w:t>盘，并填写《数字证书一证多用授权书》（业务窗口领取、需盖公章）。</w:t>
                        </w:r>
                      </w:p>
                    </w:txbxContent>
                  </v:textbox>
                </v:rect>
              </v:group>
              <v:group id="Group 2331" o:spid="_x0000_s2057" style="position:absolute;left:2618;top:13590;width:2505;height:915" coordorigin="1549,-8113" coordsize="16796,58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sKiMMAAADdAAAADwAAAGRycy9kb3ducmV2LnhtbERPS4vCMBC+L/gfwgje&#10;NK2iuF2jiKh4EMEHLHsbmrEtNpPSxLb++82CsLf5+J6zWHWmFA3VrrCsIB5FIIhTqwvOFNyuu+Ec&#10;hPPIGkvLpOBFDlbL3scCE21bPlNz8ZkIIewSVJB7XyVSujQng25kK+LA3W1t0AdYZ1LX2IZwU8px&#10;FM2kwYJDQ44VbXJKH5enUbBvsV1P4m1zfNw3r5/r9PR9jEmpQb9bf4Hw1Pl/8dt90GH+Zzy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6ywqIwwAAAN0AAAAP&#10;AAAAAAAAAAAAAAAAAKoCAABkcnMvZG93bnJldi54bWxQSwUGAAAAAAQABAD6AAAAmgMAAAAA&#10;">
                <v:shape id="AutoShape 17" o:spid="_x0000_s2058" type="#_x0000_t32" style="position:absolute;left:9843;top:-8113;width:0;height:268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5CQMMAAADdAAAADwAAAGRycy9kb3ducmV2LnhtbERPTWvCQBC9C/0PyxS8hLqxFLHRVYpS&#10;kB4KapEeh+yYhGZnw+4Y4793C4Xe5vE+Z7keXKt6CrHxbGA6yUERl942XBn4Or4/zUFFQbbYeiYD&#10;N4qwXj2MllhYf+U99QepVArhWKCBWqQrtI5lTQ7jxHfEiTv74FASDJW2Aa8p3LX6Oc9n2mHDqaHG&#10;jjY1lT+HizMglIUeT/4kL5/fc5/Z48cl2xozfhzeFqCEBvkX/7l3Ns1/nc7g95t0gl7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6OQkDDAAAA3QAAAA8AAAAAAAAAAAAA&#10;AAAAoQIAAGRycy9kb3ducmV2LnhtbFBLBQYAAAAABAAEAPkAAACRAwAAAAA=&#10;" strokecolor="#43954c">
                  <v:stroke endarrow="block"/>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8" o:spid="_x0000_s2059" type="#_x0000_t176" style="position:absolute;left:1549;top:-5446;width:16796;height:32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ceTcAA&#10;AADdAAAADwAAAGRycy9kb3ducmV2LnhtbERPTWsCMRC9C/0PYQRvmrWgtVujFKFQetOK5yEZdxcz&#10;k2UTd7f/vikUvM3jfc52P7JXPXWxCWJguShAkdjgGqkMnL8/5htQMaE49EHIwA9F2O+eJlssXRjk&#10;SP0pVSqHSCzRQJ1SW2odbU2McRFaksxdQ8eYMuwq7Toccjh7/VwUa83YSG6osaVDTfZ2urMBv4rX&#10;hp3dHPs4sPWXrwtXaMxsOr6/gUo0pof43/3p8vzX5Qv8fZNP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sceTcAAAADdAAAADwAAAAAAAAAAAAAAAACYAgAAZHJzL2Rvd25y&#10;ZXYueG1sUEsFBgAAAAAEAAQA9QAAAIUDAAAAAA==&#10;" fillcolor="#ffa2a1" strokecolor="#bc4643">
                  <v:fill color2="#ffe5e5" rotate="t" angle="180" colors="0 #ffa2a1;22938f #ffbebd;1 #ffe5e5" focus="100%" type="gradient"/>
                  <v:shadow on="t" color="black" opacity="24903f" origin=",.5" offset="0,.55556mm"/>
                  <v:textbox>
                    <w:txbxContent>
                      <w:p w14:paraId="6F250B81" w14:textId="77777777" w:rsidR="005F0000" w:rsidRPr="00264D6E" w:rsidRDefault="005F0000" w:rsidP="00157340">
                        <w:pPr>
                          <w:jc w:val="center"/>
                          <w:rPr>
                            <w:b/>
                            <w:sz w:val="28"/>
                            <w:szCs w:val="24"/>
                          </w:rPr>
                        </w:pPr>
                        <w:r w:rsidRPr="00264D6E">
                          <w:rPr>
                            <w:rFonts w:hint="eastAsia"/>
                            <w:b/>
                            <w:sz w:val="28"/>
                            <w:szCs w:val="24"/>
                          </w:rPr>
                          <w:t>业务办理完毕</w:t>
                        </w:r>
                      </w:p>
                    </w:txbxContent>
                  </v:textbox>
                </v:shape>
              </v:group>
              <v:group id="Group 2334" o:spid="_x0000_s2060" style="position:absolute;left:5859;top:7951;width:4365;height:3794" coordorigin="142,-3914" coordsize="32060,26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MqlFscAAADd&#10;AAAADwAAAAAAAAAAAAAAAACqAgAAZHJzL2Rvd25yZXYueG1sUEsFBgAAAAAEAAQA+gAAAJ4DAAAA&#10;AA==&#10;">
                <v:shape id="AutoShape 49" o:spid="_x0000_s2061" type="#_x0000_t66" style="position:absolute;left:142;top:4623;width:4000;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Fp8EA&#10;AADdAAAADwAAAGRycy9kb3ducmV2LnhtbERP24rCMBB9F/Yfwiz4Ipq6QleraZHCsvpo1w8YmukF&#10;m0lpota/3wiCb3M419llo+nEjQbXWlawXEQgiEurW64VnP9+5msQziNr7CyTggc5yNKPyQ4Tbe98&#10;olvhaxFC2CWooPG+T6R0ZUMG3cL2xIGr7GDQBzjUUg94D+Gmk19RFEuDLYeGBnvKGyovxdUoyH+r&#10;eKavh2If19WRZLv+XuWlUtPPcb8F4Wn0b/HLfdBh/ma5gec34QS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BxafBAAAA3QAAAA8AAAAAAAAAAAAAAAAAmAIAAGRycy9kb3du&#10;cmV2LnhtbFBLBQYAAAAABAAEAPUAAACGAwAAAAA=&#10;" fillcolor="#dce6f2" strokecolor="#4f81bd" strokeweight="2.5pt"/>
                <v:rect id="Rectangle 11" o:spid="_x0000_s2062" style="position:absolute;left:2199;top:-3914;width:30003;height:264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5KKsYA&#10;AADdAAAADwAAAGRycy9kb3ducmV2LnhtbESPQWvCQBCF74X+h2UK3upGD8GmriLS0hIoUpXicciO&#10;STA7G3ZXjf++cxC8zfDevPfNfDm4Tl0oxNazgck4A0VcedtybWC/+3ydgYoJ2WLnmQzcKMJy8fw0&#10;x8L6K//SZZtqJSEcCzTQpNQXWseqIYdx7Hti0Y4+OEyyhlrbgFcJd52eZlmuHbYsDQ32tG6oOm3P&#10;zkC/iRs8/JX54asL5fqn/MjPs8yY0cuwegeVaEgP8/362wr+21T4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5KKsYAAADdAAAADwAAAAAAAAAAAAAAAACYAgAAZHJz&#10;L2Rvd25yZXYueG1sUEsFBgAAAAAEAAQA9QAAAIsDAAAAAA==&#10;" fillcolor="#fdeada" strokecolor="#f79646" strokeweight="1pt">
                  <v:stroke dashstyle="dash"/>
                  <v:shadow color="#868686"/>
                  <v:textbox>
                    <w:txbxContent>
                      <w:p w14:paraId="1193051A" w14:textId="77777777" w:rsidR="005F0000" w:rsidRPr="00E574F3" w:rsidRDefault="005F0000" w:rsidP="0040377D">
                        <w:pPr>
                          <w:rPr>
                            <w:b/>
                            <w:sz w:val="18"/>
                            <w:szCs w:val="18"/>
                          </w:rPr>
                        </w:pPr>
                        <w:r w:rsidRPr="00E574F3">
                          <w:rPr>
                            <w:rFonts w:hint="eastAsia"/>
                            <w:b/>
                            <w:sz w:val="18"/>
                            <w:szCs w:val="18"/>
                          </w:rPr>
                          <w:t>需携带的相关材料：</w:t>
                        </w:r>
                      </w:p>
                      <w:p w14:paraId="503778E8" w14:textId="77777777" w:rsidR="005F0000" w:rsidRPr="00610145" w:rsidRDefault="005F0000" w:rsidP="0040377D">
                        <w:pPr>
                          <w:rPr>
                            <w:rFonts w:ascii="宋体" w:hAnsi="宋体"/>
                            <w:sz w:val="18"/>
                            <w:szCs w:val="18"/>
                          </w:rPr>
                        </w:pPr>
                        <w:r w:rsidRPr="00610145">
                          <w:rPr>
                            <w:rFonts w:ascii="宋体" w:hAnsi="宋体" w:hint="eastAsia"/>
                            <w:sz w:val="18"/>
                            <w:szCs w:val="18"/>
                          </w:rPr>
                          <w:t>1.《北京市社会保险单位信息登记表》一式两份。</w:t>
                        </w:r>
                      </w:p>
                      <w:p w14:paraId="7B263A8A" w14:textId="77777777" w:rsidR="005F0000" w:rsidRPr="00610145" w:rsidRDefault="005F0000" w:rsidP="00C46177">
                        <w:pPr>
                          <w:ind w:left="180" w:hangingChars="100" w:hanging="180"/>
                          <w:rPr>
                            <w:rFonts w:ascii="宋体" w:hAnsi="宋体"/>
                            <w:sz w:val="18"/>
                            <w:szCs w:val="18"/>
                          </w:rPr>
                        </w:pPr>
                        <w:r w:rsidRPr="00610145">
                          <w:rPr>
                            <w:rFonts w:ascii="宋体" w:hAnsi="宋体" w:hint="eastAsia"/>
                            <w:sz w:val="18"/>
                            <w:szCs w:val="18"/>
                          </w:rPr>
                          <w:t>2.《营业执照》或《法人证书》副本及复印件一份；国家机关单位行政介绍信。</w:t>
                        </w:r>
                      </w:p>
                      <w:p w14:paraId="04A0AD4F" w14:textId="77777777" w:rsidR="005F0000" w:rsidRPr="00610145" w:rsidRDefault="005F0000" w:rsidP="0040377D">
                        <w:pPr>
                          <w:rPr>
                            <w:rFonts w:ascii="宋体" w:hAnsi="宋体"/>
                            <w:sz w:val="18"/>
                            <w:szCs w:val="18"/>
                          </w:rPr>
                        </w:pPr>
                        <w:r w:rsidRPr="00610145">
                          <w:rPr>
                            <w:rFonts w:ascii="宋体" w:hAnsi="宋体" w:hint="eastAsia"/>
                            <w:sz w:val="18"/>
                            <w:szCs w:val="18"/>
                          </w:rPr>
                          <w:t>3.《组织机构代码证书》原件及复印件一份。</w:t>
                        </w:r>
                      </w:p>
                      <w:p w14:paraId="232555D7" w14:textId="77777777" w:rsidR="005F0000" w:rsidRPr="00610145" w:rsidRDefault="005F0000" w:rsidP="0040377D">
                        <w:pPr>
                          <w:rPr>
                            <w:rFonts w:ascii="宋体" w:hAnsi="宋体"/>
                            <w:sz w:val="18"/>
                            <w:szCs w:val="18"/>
                          </w:rPr>
                        </w:pPr>
                        <w:r w:rsidRPr="00610145">
                          <w:rPr>
                            <w:rFonts w:ascii="宋体" w:hAnsi="宋体" w:hint="eastAsia"/>
                            <w:sz w:val="18"/>
                            <w:szCs w:val="18"/>
                          </w:rPr>
                          <w:t>4.企业（或事业）法人身份证原件及复印件一份。</w:t>
                        </w:r>
                      </w:p>
                      <w:p w14:paraId="6A5ADE0A" w14:textId="77777777" w:rsidR="005F0000" w:rsidRPr="00610145" w:rsidRDefault="005F0000" w:rsidP="00C46177">
                        <w:pPr>
                          <w:ind w:left="180" w:hangingChars="100" w:hanging="180"/>
                          <w:rPr>
                            <w:rFonts w:ascii="宋体" w:hAnsi="宋体"/>
                            <w:sz w:val="18"/>
                            <w:szCs w:val="18"/>
                          </w:rPr>
                        </w:pPr>
                        <w:r w:rsidRPr="00610145">
                          <w:rPr>
                            <w:rFonts w:ascii="宋体" w:hAnsi="宋体" w:hint="eastAsia"/>
                            <w:sz w:val="18"/>
                            <w:szCs w:val="18"/>
                          </w:rPr>
                          <w:t>5.银行开户信息（银行全称、开户名称、账号、交换号）、银行《开户许可证》原件及复印件一份。</w:t>
                        </w:r>
                      </w:p>
                      <w:p w14:paraId="3B0503AB" w14:textId="77777777" w:rsidR="005F0000" w:rsidRPr="00610145" w:rsidRDefault="005F0000" w:rsidP="00C46177">
                        <w:pPr>
                          <w:ind w:left="180" w:hangingChars="100" w:hanging="180"/>
                          <w:rPr>
                            <w:rFonts w:ascii="宋体" w:hAnsi="宋体"/>
                            <w:sz w:val="18"/>
                            <w:szCs w:val="18"/>
                          </w:rPr>
                        </w:pPr>
                        <w:r w:rsidRPr="00610145">
                          <w:rPr>
                            <w:rFonts w:ascii="宋体" w:hAnsi="宋体"/>
                            <w:sz w:val="18"/>
                            <w:szCs w:val="18"/>
                          </w:rPr>
                          <w:t>6.</w:t>
                        </w:r>
                        <w:r w:rsidRPr="00610145">
                          <w:rPr>
                            <w:rFonts w:ascii="宋体" w:hAnsi="宋体" w:hint="eastAsia"/>
                            <w:sz w:val="18"/>
                            <w:szCs w:val="18"/>
                          </w:rPr>
                          <w:t>选择“社保缴费”方式的提交《北京市同城特约委托收款、付款授权书》原件及复印件一份；选择“银行缴费”方式的提交《北京市社会保险银行缴费协议》及《单位银行信息（附表）》、</w:t>
                        </w:r>
                        <w:r w:rsidRPr="00610145">
                          <w:rPr>
                            <w:rFonts w:ascii="宋体" w:hAnsi="宋体"/>
                            <w:sz w:val="18"/>
                            <w:szCs w:val="18"/>
                          </w:rPr>
                          <w:t>《银行缴费合作意向书》</w:t>
                        </w:r>
                        <w:r w:rsidRPr="00610145">
                          <w:rPr>
                            <w:rFonts w:ascii="宋体" w:hAnsi="宋体" w:hint="eastAsia"/>
                            <w:sz w:val="18"/>
                            <w:szCs w:val="18"/>
                          </w:rPr>
                          <w:t>一式两份。</w:t>
                        </w:r>
                      </w:p>
                      <w:p w14:paraId="4A6A8F63" w14:textId="77777777" w:rsidR="005F0000" w:rsidRPr="00610145" w:rsidRDefault="005F0000" w:rsidP="0040377D">
                        <w:pPr>
                          <w:rPr>
                            <w:rFonts w:ascii="宋体" w:hAnsi="宋体"/>
                            <w:sz w:val="18"/>
                            <w:szCs w:val="18"/>
                          </w:rPr>
                        </w:pPr>
                        <w:r w:rsidRPr="00610145">
                          <w:rPr>
                            <w:rFonts w:ascii="宋体" w:hAnsi="宋体" w:hint="eastAsia"/>
                            <w:sz w:val="18"/>
                            <w:szCs w:val="18"/>
                          </w:rPr>
                          <w:t>7.单位公章。</w:t>
                        </w:r>
                      </w:p>
                    </w:txbxContent>
                  </v:textbox>
                </v:rect>
              </v:group>
              <v:group id="Group 2337" o:spid="_x0000_s2063" style="position:absolute;left:5810;top:5220;width:4375;height:2490" coordorigin="-220,-87" coordsize="32099,171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5zGNsUAAADdAAAADwAAAGRycy9kb3ducmV2LnhtbERPS2vCQBC+F/wPywi9&#10;1U0iLTZ1FREtPUjBRCi9DdkxCWZnQ3bN4993C4Xe5uN7zno7mkb01LnasoJ4EYEgLqyuuVRwyY9P&#10;KxDOI2tsLJOCiRxsN7OHNabaDnymPvOlCCHsUlRQed+mUrqiIoNuYVviwF1tZ9AH2JVSdziEcNPI&#10;JIpepMGaQ0OFLe0rKm7Z3Sh4H3DYLeNDf7pd99N3/vz5dYpJqcf5uHsD4Wn0/+I/94cO81+TG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ucxjbFAAAA3QAA&#10;AA8AAAAAAAAAAAAAAAAAqgIAAGRycy9kb3ducmV2LnhtbFBLBQYAAAAABAAEAPoAAACcAwAAAAA=&#10;">
                <v:shape id="AutoShape 45" o:spid="_x0000_s2064" type="#_x0000_t66" style="position:absolute;left:-220;top:10233;width:4000;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mda8EA&#10;AADdAAAADwAAAGRycy9kb3ducmV2LnhtbERP24rCMBB9F/Yfwiz4Imu6FbrdahQpLOqjdT9gaKYX&#10;bCaliVr/3giCb3M411ltRtOJKw2utazgex6BIC6tbrlW8H/6+0pBOI+ssbNMCu7kYLP+mKww0/bG&#10;R7oWvhYhhF2GChrv+0xKVzZk0M1tTxy4yg4GfYBDLfWAtxBuOhlHUSINthwaGuwpb6g8FxejIN9V&#10;yUxf9sU2qasDyTb9WeSlUtPPcbsE4Wn0b/HLvddh/m8cw/ObcIJ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JnWvBAAAA3QAAAA8AAAAAAAAAAAAAAAAAmAIAAGRycy9kb3du&#10;cmV2LnhtbFBLBQYAAAAABAAEAPUAAACGAwAAAAA=&#10;" fillcolor="#dce6f2" strokecolor="#4f81bd" strokeweight="2.5pt"/>
                <v:rect id="Rectangle 44" o:spid="_x0000_s2065" style="position:absolute;left:2066;top:-87;width:29813;height:171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UXcMA&#10;AADdAAAADwAAAGRycy9kb3ducmV2LnhtbERP32vCMBB+H/g/hBN801QHxXVGEVEmBZGpDB+P5taW&#10;NZeSRK3/vRGEvd3H9/Nmi8404krO15YVjEcJCOLC6ppLBafjZjgF4QOyxsYyKbiTh8W89zbDTNsb&#10;f9P1EEoRQ9hnqKAKoc2k9EVFBv3ItsSR+7XOYIjQlVI7vMVw08hJkqTSYM2xocKWVhUVf4eLUdDu&#10;/R7PP3l6/mpcvtrl6/QyTZQa9LvlJ4hAXfgXv9xbHed/TN7h+U08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zUXcMAAADdAAAADwAAAAAAAAAAAAAAAACYAgAAZHJzL2Rv&#10;d25yZXYueG1sUEsFBgAAAAAEAAQA9QAAAIgDAAAAAA==&#10;" fillcolor="#fdeada" strokecolor="#f79646" strokeweight="1pt">
                  <v:stroke dashstyle="dash"/>
                  <v:shadow color="#868686"/>
                  <v:textbox>
                    <w:txbxContent>
                      <w:p w14:paraId="5A494C51" w14:textId="77777777" w:rsidR="005F0000" w:rsidRPr="00E574F3" w:rsidRDefault="005F0000" w:rsidP="00E574F3">
                        <w:pPr>
                          <w:spacing w:line="0" w:lineRule="atLeast"/>
                          <w:rPr>
                            <w:b/>
                            <w:sz w:val="18"/>
                            <w:szCs w:val="18"/>
                          </w:rPr>
                        </w:pPr>
                        <w:r w:rsidRPr="00E574F3">
                          <w:rPr>
                            <w:rFonts w:hint="eastAsia"/>
                            <w:b/>
                            <w:sz w:val="18"/>
                            <w:szCs w:val="18"/>
                          </w:rPr>
                          <w:t>医疗保险：</w:t>
                        </w:r>
                      </w:p>
                      <w:p w14:paraId="4901AC26" w14:textId="77777777" w:rsidR="005F0000" w:rsidRPr="00E574F3" w:rsidRDefault="005F0000" w:rsidP="00E574F3">
                        <w:pPr>
                          <w:spacing w:line="0" w:lineRule="atLeast"/>
                          <w:rPr>
                            <w:sz w:val="18"/>
                            <w:szCs w:val="18"/>
                          </w:rPr>
                        </w:pPr>
                        <w:r w:rsidRPr="00E574F3">
                          <w:rPr>
                            <w:rFonts w:hint="eastAsia"/>
                            <w:sz w:val="18"/>
                            <w:szCs w:val="18"/>
                          </w:rPr>
                          <w:t>名称：北京市</w:t>
                        </w:r>
                        <w:r w:rsidR="00B06592">
                          <w:rPr>
                            <w:rFonts w:hint="eastAsia"/>
                            <w:sz w:val="18"/>
                            <w:szCs w:val="18"/>
                          </w:rPr>
                          <w:t xml:space="preserve">    </w:t>
                        </w:r>
                        <w:r w:rsidRPr="00E574F3">
                          <w:rPr>
                            <w:rFonts w:hint="eastAsia"/>
                            <w:sz w:val="18"/>
                            <w:szCs w:val="18"/>
                          </w:rPr>
                          <w:t>区社会保险基金管理中心</w:t>
                        </w:r>
                      </w:p>
                      <w:p w14:paraId="6035F6C9" w14:textId="77777777" w:rsidR="005F0000" w:rsidRPr="00E574F3" w:rsidRDefault="005F0000" w:rsidP="00E574F3">
                        <w:pPr>
                          <w:spacing w:line="0" w:lineRule="atLeast"/>
                          <w:rPr>
                            <w:sz w:val="18"/>
                            <w:szCs w:val="18"/>
                          </w:rPr>
                        </w:pPr>
                        <w:r w:rsidRPr="00E574F3">
                          <w:rPr>
                            <w:rFonts w:hint="eastAsia"/>
                            <w:sz w:val="18"/>
                            <w:szCs w:val="18"/>
                          </w:rPr>
                          <w:t>账号：</w:t>
                        </w:r>
                      </w:p>
                      <w:p w14:paraId="114953B7" w14:textId="77777777" w:rsidR="005F0000" w:rsidRPr="00E574F3" w:rsidRDefault="005F0000" w:rsidP="00E574F3">
                        <w:pPr>
                          <w:spacing w:line="0" w:lineRule="atLeast"/>
                          <w:rPr>
                            <w:sz w:val="18"/>
                            <w:szCs w:val="18"/>
                          </w:rPr>
                        </w:pPr>
                        <w:r w:rsidRPr="00E574F3">
                          <w:rPr>
                            <w:rFonts w:hint="eastAsia"/>
                            <w:sz w:val="18"/>
                            <w:szCs w:val="18"/>
                          </w:rPr>
                          <w:t>开户行：</w:t>
                        </w:r>
                        <w:r w:rsidR="00B06592">
                          <w:rPr>
                            <w:rFonts w:hint="eastAsia"/>
                            <w:sz w:val="18"/>
                            <w:szCs w:val="18"/>
                          </w:rPr>
                          <w:t xml:space="preserve"> </w:t>
                        </w:r>
                      </w:p>
                      <w:p w14:paraId="451D4D07" w14:textId="77777777" w:rsidR="005F0000" w:rsidRPr="00E574F3" w:rsidRDefault="005F0000" w:rsidP="00E574F3">
                        <w:pPr>
                          <w:spacing w:line="0" w:lineRule="atLeast"/>
                          <w:rPr>
                            <w:sz w:val="18"/>
                            <w:szCs w:val="18"/>
                          </w:rPr>
                        </w:pPr>
                        <w:r w:rsidRPr="00E574F3">
                          <w:rPr>
                            <w:rFonts w:hint="eastAsia"/>
                            <w:sz w:val="18"/>
                            <w:szCs w:val="18"/>
                          </w:rPr>
                          <w:t>12</w:t>
                        </w:r>
                        <w:r w:rsidRPr="00E574F3">
                          <w:rPr>
                            <w:rFonts w:hint="eastAsia"/>
                            <w:sz w:val="18"/>
                            <w:szCs w:val="18"/>
                          </w:rPr>
                          <w:t>位行号：</w:t>
                        </w:r>
                        <w:r w:rsidR="00B06592">
                          <w:rPr>
                            <w:rFonts w:hint="eastAsia"/>
                            <w:sz w:val="18"/>
                            <w:szCs w:val="18"/>
                          </w:rPr>
                          <w:t xml:space="preserve"> </w:t>
                        </w:r>
                      </w:p>
                      <w:p w14:paraId="1020CC34" w14:textId="77777777" w:rsidR="005F0000" w:rsidRPr="00E574F3" w:rsidRDefault="005F0000" w:rsidP="00E574F3">
                        <w:pPr>
                          <w:spacing w:line="0" w:lineRule="atLeast"/>
                          <w:rPr>
                            <w:b/>
                            <w:sz w:val="18"/>
                            <w:szCs w:val="18"/>
                          </w:rPr>
                        </w:pPr>
                        <w:r w:rsidRPr="00E574F3">
                          <w:rPr>
                            <w:rFonts w:hint="eastAsia"/>
                            <w:b/>
                            <w:sz w:val="18"/>
                            <w:szCs w:val="18"/>
                          </w:rPr>
                          <w:t>社会保险（养老、失业、工伤、生育）：</w:t>
                        </w:r>
                      </w:p>
                      <w:p w14:paraId="5546A561" w14:textId="77777777" w:rsidR="005F0000" w:rsidRPr="00E574F3" w:rsidRDefault="005F0000" w:rsidP="00E574F3">
                        <w:pPr>
                          <w:spacing w:line="0" w:lineRule="atLeast"/>
                          <w:rPr>
                            <w:sz w:val="18"/>
                            <w:szCs w:val="18"/>
                          </w:rPr>
                        </w:pPr>
                        <w:r w:rsidRPr="00E574F3">
                          <w:rPr>
                            <w:rFonts w:hint="eastAsia"/>
                            <w:sz w:val="18"/>
                            <w:szCs w:val="18"/>
                          </w:rPr>
                          <w:t>名称：北京市</w:t>
                        </w:r>
                        <w:r w:rsidR="00B06592">
                          <w:rPr>
                            <w:rFonts w:hint="eastAsia"/>
                            <w:sz w:val="18"/>
                            <w:szCs w:val="18"/>
                          </w:rPr>
                          <w:t xml:space="preserve">    </w:t>
                        </w:r>
                        <w:r w:rsidRPr="00E574F3">
                          <w:rPr>
                            <w:rFonts w:hint="eastAsia"/>
                            <w:sz w:val="18"/>
                            <w:szCs w:val="18"/>
                          </w:rPr>
                          <w:t>区社会保险基金管理中心</w:t>
                        </w:r>
                      </w:p>
                      <w:p w14:paraId="124366D0" w14:textId="77777777" w:rsidR="005F0000" w:rsidRPr="00E574F3" w:rsidRDefault="005F0000" w:rsidP="00E574F3">
                        <w:pPr>
                          <w:spacing w:line="0" w:lineRule="atLeast"/>
                          <w:rPr>
                            <w:sz w:val="18"/>
                            <w:szCs w:val="18"/>
                          </w:rPr>
                        </w:pPr>
                        <w:r w:rsidRPr="00E574F3">
                          <w:rPr>
                            <w:rFonts w:hint="eastAsia"/>
                            <w:sz w:val="18"/>
                            <w:szCs w:val="18"/>
                          </w:rPr>
                          <w:t>账号：</w:t>
                        </w:r>
                        <w:r w:rsidR="00B06592">
                          <w:rPr>
                            <w:rFonts w:hint="eastAsia"/>
                            <w:sz w:val="18"/>
                            <w:szCs w:val="18"/>
                          </w:rPr>
                          <w:t xml:space="preserve"> </w:t>
                        </w:r>
                      </w:p>
                      <w:p w14:paraId="3ECBF49B" w14:textId="77777777" w:rsidR="005F0000" w:rsidRPr="00E574F3" w:rsidRDefault="005F0000" w:rsidP="00E574F3">
                        <w:pPr>
                          <w:spacing w:line="0" w:lineRule="atLeast"/>
                          <w:rPr>
                            <w:sz w:val="18"/>
                            <w:szCs w:val="18"/>
                          </w:rPr>
                        </w:pPr>
                        <w:r w:rsidRPr="00E574F3">
                          <w:rPr>
                            <w:rFonts w:hint="eastAsia"/>
                            <w:sz w:val="18"/>
                            <w:szCs w:val="18"/>
                          </w:rPr>
                          <w:t>开户行：</w:t>
                        </w:r>
                        <w:r w:rsidR="00B06592">
                          <w:rPr>
                            <w:rFonts w:hint="eastAsia"/>
                            <w:sz w:val="18"/>
                            <w:szCs w:val="18"/>
                          </w:rPr>
                          <w:t xml:space="preserve"> </w:t>
                        </w:r>
                      </w:p>
                      <w:p w14:paraId="3173BD3E" w14:textId="77777777" w:rsidR="005F0000" w:rsidRPr="00E574F3" w:rsidRDefault="005F0000" w:rsidP="00E574F3">
                        <w:pPr>
                          <w:spacing w:line="0" w:lineRule="atLeast"/>
                          <w:rPr>
                            <w:sz w:val="18"/>
                            <w:szCs w:val="18"/>
                          </w:rPr>
                        </w:pPr>
                        <w:r w:rsidRPr="00E574F3">
                          <w:rPr>
                            <w:rFonts w:hint="eastAsia"/>
                            <w:sz w:val="18"/>
                            <w:szCs w:val="18"/>
                          </w:rPr>
                          <w:t>12</w:t>
                        </w:r>
                        <w:r w:rsidRPr="00E574F3">
                          <w:rPr>
                            <w:rFonts w:hint="eastAsia"/>
                            <w:sz w:val="18"/>
                            <w:szCs w:val="18"/>
                          </w:rPr>
                          <w:t>位行号：</w:t>
                        </w:r>
                        <w:r w:rsidR="00B06592">
                          <w:rPr>
                            <w:rFonts w:hint="eastAsia"/>
                            <w:sz w:val="18"/>
                            <w:szCs w:val="18"/>
                          </w:rPr>
                          <w:t xml:space="preserve"> </w:t>
                        </w:r>
                      </w:p>
                    </w:txbxContent>
                  </v:textbox>
                </v:rect>
              </v:group>
              <v:group id="组合 29" o:spid="_x0000_s2066" style="position:absolute;left:5795;top:3640;width:4375;height:1370" coordorigin="-431,1583" coordsize="32119,9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tlrsQAAADdAAAA&#10;DwAAAAAAAAAAAAAAAACqAgAAZHJzL2Rvd25yZXYueG1sUEsFBgAAAAAEAAQA+gAAAJsDAAAAAA==&#10;">
                <v:shape id="AutoShape 47" o:spid="_x0000_s2067" type="#_x0000_t66" style="position:absolute;left:-431;top:4940;width:4000;height:2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d94MQA&#10;AADdAAAADwAAAGRycy9kb3ducmV2LnhtbERPTWvCQBC9C/6HZYRepG4MKjV1FbEVFKRg9OJtyE6T&#10;YHY2Zrca/70rFLzN433ObNGaSlypcaVlBcNBBII4s7rkXMHxsH7/AOE8ssbKMim4k4PFvNuZYaLt&#10;jfd0TX0uQgi7BBUU3teJlC4ryKAb2Jo4cL+2MegDbHKpG7yFcFPJOIom0mDJoaHAmlYFZef0zyjY&#10;DePTVv982Z3bfKfj/gjvx8NFqbdeu/wE4an1L/G/e6PD/Gk8huc34QQ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HfeDEAAAA3QAAAA8AAAAAAAAAAAAAAAAAmAIAAGRycy9k&#10;b3ducmV2LnhtbFBLBQYAAAAABAAEAPUAAACJAwAAAAA=&#10;" fillcolor="#dbeef4" strokecolor="#4f81bd" strokeweight="2.25pt">
                  <v:shadow color="#868686"/>
                </v:shape>
                <v:rect id="Rectangle 46" o:spid="_x0000_s2068" style="position:absolute;left:1875;top:1583;width:29813;height:96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t3xcIA&#10;AADdAAAADwAAAGRycy9kb3ducmV2LnhtbERPTYvCMBC9C/sfwizsTdP1ULQaRWTFpSCiLovHoRnb&#10;YjMpSdT6740geJvH+5zpvDONuJLztWUF34MEBHFhdc2lgr/Dqj8C4QOyxsYyKbiTh/nsozfFTNsb&#10;7+i6D6WIIewzVFCF0GZS+qIig35gW+LInawzGCJ0pdQObzHcNHKYJKk0WHNsqLClZUXFeX8xCtqt&#10;3+LxP0+P68bly03+k15GiVJfn91iAiJQF97il/tXx/njYQrPb+IJ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3fFwgAAAN0AAAAPAAAAAAAAAAAAAAAAAJgCAABkcnMvZG93&#10;bnJldi54bWxQSwUGAAAAAAQABAD1AAAAhwMAAAAA&#10;" fillcolor="#fdeada" strokecolor="#f79646" strokeweight="1pt">
                  <v:stroke dashstyle="dash"/>
                  <v:shadow color="#868686"/>
                  <v:textbox>
                    <w:txbxContent>
                      <w:p w14:paraId="05B25147" w14:textId="77777777" w:rsidR="005F0000" w:rsidRPr="00E574F3" w:rsidRDefault="005F0000" w:rsidP="0040377D">
                        <w:pPr>
                          <w:rPr>
                            <w:sz w:val="18"/>
                          </w:rPr>
                        </w:pPr>
                        <w:r w:rsidRPr="00E574F3">
                          <w:rPr>
                            <w:rFonts w:hint="eastAsia"/>
                            <w:b/>
                            <w:sz w:val="18"/>
                          </w:rPr>
                          <w:t>提示：</w:t>
                        </w:r>
                        <w:r w:rsidRPr="00E574F3">
                          <w:rPr>
                            <w:rFonts w:hint="eastAsia"/>
                            <w:sz w:val="18"/>
                          </w:rPr>
                          <w:t>开户银行是下列</w:t>
                        </w:r>
                        <w:r w:rsidRPr="00E574F3">
                          <w:rPr>
                            <w:rFonts w:hint="eastAsia"/>
                            <w:sz w:val="18"/>
                          </w:rPr>
                          <w:t>13</w:t>
                        </w:r>
                        <w:r w:rsidRPr="00E574F3">
                          <w:rPr>
                            <w:rFonts w:hint="eastAsia"/>
                            <w:sz w:val="18"/>
                          </w:rPr>
                          <w:t>家银行的参保单位，请选择</w:t>
                        </w:r>
                        <w:r w:rsidRPr="00610145">
                          <w:rPr>
                            <w:rFonts w:ascii="宋体" w:hAnsi="宋体" w:hint="eastAsia"/>
                            <w:b/>
                            <w:sz w:val="18"/>
                          </w:rPr>
                          <w:t>“</w:t>
                        </w:r>
                        <w:r w:rsidRPr="00D85B58">
                          <w:rPr>
                            <w:rFonts w:hint="eastAsia"/>
                            <w:b/>
                            <w:sz w:val="18"/>
                          </w:rPr>
                          <w:t>银行缴费方式</w:t>
                        </w:r>
                        <w:r w:rsidRPr="00610145">
                          <w:rPr>
                            <w:rFonts w:ascii="宋体" w:hAnsi="宋体" w:hint="eastAsia"/>
                            <w:b/>
                            <w:sz w:val="18"/>
                          </w:rPr>
                          <w:t>”</w:t>
                        </w:r>
                        <w:r>
                          <w:rPr>
                            <w:rFonts w:hint="eastAsia"/>
                            <w:sz w:val="18"/>
                          </w:rPr>
                          <w:t>：</w:t>
                        </w:r>
                        <w:r w:rsidRPr="00E574F3">
                          <w:rPr>
                            <w:rFonts w:hint="eastAsia"/>
                            <w:sz w:val="18"/>
                          </w:rPr>
                          <w:t>北京银行、工商银行、建设银行、邮储银行、农业银行、农商银行、中信银行、光大银行、广发银行、交通银行、民生银行、招商银行、</w:t>
                        </w:r>
                        <w:r w:rsidRPr="00E574F3">
                          <w:rPr>
                            <w:sz w:val="18"/>
                          </w:rPr>
                          <w:t>中国银行</w:t>
                        </w:r>
                        <w:r w:rsidRPr="00E574F3">
                          <w:rPr>
                            <w:rFonts w:hint="eastAsia"/>
                            <w:sz w:val="18"/>
                          </w:rPr>
                          <w:t>。</w:t>
                        </w:r>
                      </w:p>
                    </w:txbxContent>
                  </v:textbox>
                </v:rect>
              </v:group>
              <v:shape id="AutoShape 2354" o:spid="_x0000_s2069" type="#_x0000_t32" style="position:absolute;left:3833;top:5910;width:0;height:60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4tZsMAAADdAAAADwAAAGRycy9kb3ducmV2LnhtbERPTWvCQBC9F/oflil4CXVTKVVTVykV&#10;oXgoqEU8DtlpEpqdDbtjjP/eLRR6m8f7nMVqcK3qKcTGs4GncQ6KuPS24crA12HzOAMVBdli65kM&#10;XCnCanl/t8DC+gvvqN9LpVIIxwIN1CJdoXUsa3IYx74jTty3Dw4lwVBpG/CSwl2rJ3n+oh02nBpq&#10;7Oi9pvJnf3YGhLLQ49Ef5fnzNPOZPWzP2dqY0cPw9gpKaJB/8Z/7w6b588kUfr9JJ+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LWbDAAAA3QAAAA8AAAAAAAAAAAAA&#10;AAAAoQIAAGRycy9kb3ducmV2LnhtbFBLBQYAAAAABAAEAPkAAACRAwAAAAA=&#10;" strokecolor="#43954c">
                <v:stroke endarrow="block"/>
              </v:shape>
              <v:rect id="Rectangle 2355" o:spid="_x0000_s2070" style="position:absolute;left:1463;top:6512;width:4319;height:1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T8MIA&#10;AADdAAAADwAAAGRycy9kb3ducmV2LnhtbESPTYvCQAyG74L/YYiwN53qwXW7jqJiweuqyO4tdGJb&#10;7GRKZ6z1328OgreEvB9Pluve1aqjNlSeDUwnCSji3NuKCwPnUzZegAoR2WLtmQw8KcB6NRwsMbX+&#10;wT/UHWOhJIRDigbKGJtU65CX5DBMfEMst6tvHUZZ20LbFh8S7mo9S5K5dlixNJTY0K6k/Ha8O+nN&#10;Lp3/7Q/76+f9+XfJNrQtEjLmY9RvvkFF6uNb/HIfrOB/zQRXvpER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9xPwwgAAAN0AAAAPAAAAAAAAAAAAAAAAAJgCAABkcnMvZG93&#10;bnJldi54bWxQSwUGAAAAAAQABAD1AAAAhwMAAAAA&#10;" fillcolor="#dafda7" strokecolor="#95b74f">
                <v:fill color2="#f5ffe6" rotate="t" angle="180" colors="0 #dafda7;22938f #e4fdc2;1 #f5ffe6" focus="100%" type="gradient"/>
                <v:shadow on="t" color="black" opacity="24903f" origin=",.5" offset="0,.55556mm"/>
                <v:textbox>
                  <w:txbxContent>
                    <w:p w14:paraId="795E24CF" w14:textId="77777777" w:rsidR="005F0000" w:rsidRPr="00264D6E" w:rsidRDefault="005F0000" w:rsidP="00E455D3">
                      <w:pPr>
                        <w:rPr>
                          <w:sz w:val="18"/>
                          <w:szCs w:val="19"/>
                        </w:rPr>
                      </w:pPr>
                      <w:r w:rsidRPr="00264D6E">
                        <w:rPr>
                          <w:rFonts w:hint="eastAsia"/>
                          <w:sz w:val="18"/>
                          <w:szCs w:val="19"/>
                        </w:rPr>
                        <w:t>（</w:t>
                      </w:r>
                      <w:r w:rsidRPr="00264D6E">
                        <w:rPr>
                          <w:rFonts w:hint="eastAsia"/>
                          <w:sz w:val="18"/>
                          <w:szCs w:val="19"/>
                        </w:rPr>
                        <w:t>1</w:t>
                      </w:r>
                      <w:r w:rsidRPr="00264D6E">
                        <w:rPr>
                          <w:rFonts w:hint="eastAsia"/>
                          <w:sz w:val="18"/>
                          <w:szCs w:val="19"/>
                        </w:rPr>
                        <w:t>）</w:t>
                      </w:r>
                      <w:r w:rsidRPr="00264D6E">
                        <w:rPr>
                          <w:rFonts w:hint="eastAsia"/>
                          <w:sz w:val="18"/>
                          <w:szCs w:val="19"/>
                        </w:rPr>
                        <w:t>选择“银行缴费”方式的，</w:t>
                      </w:r>
                      <w:r w:rsidRPr="00264D6E">
                        <w:rPr>
                          <w:rFonts w:hint="eastAsia"/>
                          <w:b/>
                          <w:sz w:val="18"/>
                          <w:szCs w:val="19"/>
                        </w:rPr>
                        <w:t>请在</w:t>
                      </w:r>
                      <w:r w:rsidR="00674767">
                        <w:rPr>
                          <w:rFonts w:hint="eastAsia"/>
                          <w:b/>
                          <w:sz w:val="18"/>
                          <w:szCs w:val="19"/>
                        </w:rPr>
                        <w:t>办理</w:t>
                      </w:r>
                      <w:r w:rsidRPr="00264D6E">
                        <w:rPr>
                          <w:b/>
                          <w:sz w:val="18"/>
                          <w:szCs w:val="19"/>
                        </w:rPr>
                        <w:t>开户</w:t>
                      </w:r>
                      <w:r w:rsidR="00674767">
                        <w:rPr>
                          <w:rFonts w:hint="eastAsia"/>
                          <w:b/>
                          <w:sz w:val="18"/>
                          <w:szCs w:val="19"/>
                        </w:rPr>
                        <w:t>手续</w:t>
                      </w:r>
                      <w:r w:rsidRPr="00264D6E">
                        <w:rPr>
                          <w:rFonts w:hint="eastAsia"/>
                          <w:b/>
                          <w:sz w:val="18"/>
                          <w:szCs w:val="19"/>
                        </w:rPr>
                        <w:t>前</w:t>
                      </w:r>
                      <w:r w:rsidRPr="00264D6E">
                        <w:rPr>
                          <w:sz w:val="18"/>
                          <w:szCs w:val="19"/>
                        </w:rPr>
                        <w:t>，</w:t>
                      </w:r>
                      <w:r w:rsidRPr="00264D6E">
                        <w:rPr>
                          <w:rFonts w:hint="eastAsia"/>
                          <w:sz w:val="18"/>
                          <w:szCs w:val="19"/>
                        </w:rPr>
                        <w:t>先到开户银行签订</w:t>
                      </w:r>
                      <w:r w:rsidRPr="00264D6E">
                        <w:rPr>
                          <w:sz w:val="18"/>
                          <w:szCs w:val="19"/>
                        </w:rPr>
                        <w:t>《</w:t>
                      </w:r>
                      <w:r w:rsidRPr="00264D6E">
                        <w:rPr>
                          <w:rFonts w:hint="eastAsia"/>
                          <w:sz w:val="18"/>
                          <w:szCs w:val="19"/>
                        </w:rPr>
                        <w:t>银行</w:t>
                      </w:r>
                      <w:r w:rsidRPr="00264D6E">
                        <w:rPr>
                          <w:sz w:val="18"/>
                          <w:szCs w:val="19"/>
                        </w:rPr>
                        <w:t>缴费合作意向书》</w:t>
                      </w:r>
                      <w:r w:rsidRPr="00264D6E">
                        <w:rPr>
                          <w:rFonts w:hint="eastAsia"/>
                          <w:sz w:val="18"/>
                          <w:szCs w:val="19"/>
                        </w:rPr>
                        <w:t>，</w:t>
                      </w:r>
                      <w:r w:rsidRPr="00264D6E">
                        <w:rPr>
                          <w:sz w:val="18"/>
                          <w:szCs w:val="19"/>
                        </w:rPr>
                        <w:t>并在</w:t>
                      </w:r>
                      <w:r w:rsidR="00674767">
                        <w:rPr>
                          <w:rFonts w:hint="eastAsia"/>
                          <w:sz w:val="18"/>
                          <w:szCs w:val="19"/>
                        </w:rPr>
                        <w:t>开户</w:t>
                      </w:r>
                      <w:r w:rsidR="00674767">
                        <w:rPr>
                          <w:sz w:val="18"/>
                          <w:szCs w:val="19"/>
                        </w:rPr>
                        <w:t>业务办理完毕</w:t>
                      </w:r>
                      <w:r w:rsidRPr="00264D6E">
                        <w:rPr>
                          <w:sz w:val="18"/>
                          <w:szCs w:val="19"/>
                        </w:rPr>
                        <w:t>后</w:t>
                      </w:r>
                      <w:r w:rsidRPr="00264D6E">
                        <w:rPr>
                          <w:b/>
                          <w:sz w:val="18"/>
                          <w:szCs w:val="19"/>
                        </w:rPr>
                        <w:t>再次</w:t>
                      </w:r>
                      <w:r w:rsidRPr="00264D6E">
                        <w:rPr>
                          <w:rFonts w:hint="eastAsia"/>
                          <w:b/>
                          <w:sz w:val="18"/>
                          <w:szCs w:val="19"/>
                        </w:rPr>
                        <w:t>到</w:t>
                      </w:r>
                      <w:r w:rsidRPr="00264D6E">
                        <w:rPr>
                          <w:b/>
                          <w:sz w:val="18"/>
                          <w:szCs w:val="19"/>
                        </w:rPr>
                        <w:t>银行</w:t>
                      </w:r>
                      <w:r w:rsidRPr="00264D6E">
                        <w:rPr>
                          <w:rFonts w:hint="eastAsia"/>
                          <w:sz w:val="18"/>
                          <w:szCs w:val="19"/>
                        </w:rPr>
                        <w:t>约定缴费方式。</w:t>
                      </w:r>
                    </w:p>
                    <w:p w14:paraId="2BB71DD3" w14:textId="77777777" w:rsidR="005F0000" w:rsidRPr="00264D6E" w:rsidRDefault="005F0000" w:rsidP="00E455D3">
                      <w:pPr>
                        <w:rPr>
                          <w:sz w:val="18"/>
                          <w:szCs w:val="19"/>
                        </w:rPr>
                      </w:pPr>
                      <w:r w:rsidRPr="00264D6E">
                        <w:rPr>
                          <w:rFonts w:hint="eastAsia"/>
                          <w:sz w:val="18"/>
                          <w:szCs w:val="19"/>
                        </w:rPr>
                        <w:t>（</w:t>
                      </w:r>
                      <w:r w:rsidRPr="00264D6E">
                        <w:rPr>
                          <w:rFonts w:hint="eastAsia"/>
                          <w:sz w:val="18"/>
                          <w:szCs w:val="19"/>
                        </w:rPr>
                        <w:t>2</w:t>
                      </w:r>
                      <w:r w:rsidRPr="00264D6E">
                        <w:rPr>
                          <w:rFonts w:hint="eastAsia"/>
                          <w:sz w:val="18"/>
                          <w:szCs w:val="19"/>
                        </w:rPr>
                        <w:t>）选择“社保缴费”方式的，</w:t>
                      </w:r>
                      <w:r w:rsidR="00674767" w:rsidRPr="00264D6E">
                        <w:rPr>
                          <w:rFonts w:hint="eastAsia"/>
                          <w:b/>
                          <w:sz w:val="18"/>
                          <w:szCs w:val="19"/>
                        </w:rPr>
                        <w:t>请在</w:t>
                      </w:r>
                      <w:r w:rsidR="00674767">
                        <w:rPr>
                          <w:rFonts w:hint="eastAsia"/>
                          <w:b/>
                          <w:sz w:val="18"/>
                          <w:szCs w:val="19"/>
                        </w:rPr>
                        <w:t>办理</w:t>
                      </w:r>
                      <w:r w:rsidR="00674767" w:rsidRPr="00264D6E">
                        <w:rPr>
                          <w:b/>
                          <w:sz w:val="18"/>
                          <w:szCs w:val="19"/>
                        </w:rPr>
                        <w:t>开户</w:t>
                      </w:r>
                      <w:r w:rsidR="00674767">
                        <w:rPr>
                          <w:rFonts w:hint="eastAsia"/>
                          <w:b/>
                          <w:sz w:val="18"/>
                          <w:szCs w:val="19"/>
                        </w:rPr>
                        <w:t>手续</w:t>
                      </w:r>
                      <w:r w:rsidR="00674767" w:rsidRPr="00264D6E">
                        <w:rPr>
                          <w:rFonts w:hint="eastAsia"/>
                          <w:b/>
                          <w:sz w:val="18"/>
                          <w:szCs w:val="19"/>
                        </w:rPr>
                        <w:t>前</w:t>
                      </w:r>
                      <w:r w:rsidRPr="00264D6E">
                        <w:rPr>
                          <w:sz w:val="18"/>
                          <w:szCs w:val="19"/>
                        </w:rPr>
                        <w:t>，</w:t>
                      </w:r>
                      <w:r w:rsidRPr="00264D6E">
                        <w:rPr>
                          <w:rFonts w:hint="eastAsia"/>
                          <w:sz w:val="18"/>
                          <w:szCs w:val="19"/>
                        </w:rPr>
                        <w:t>持</w:t>
                      </w:r>
                      <w:r w:rsidRPr="00610145">
                        <w:rPr>
                          <w:rFonts w:ascii="宋体" w:hAnsi="宋体" w:hint="eastAsia"/>
                          <w:sz w:val="18"/>
                          <w:szCs w:val="19"/>
                        </w:rPr>
                        <w:t>右侧所列信息</w:t>
                      </w:r>
                      <w:r w:rsidR="00674767" w:rsidRPr="00610145">
                        <w:rPr>
                          <w:rFonts w:ascii="宋体" w:hAnsi="宋体" w:hint="eastAsia"/>
                          <w:sz w:val="18"/>
                          <w:szCs w:val="19"/>
                        </w:rPr>
                        <w:t>先</w:t>
                      </w:r>
                      <w:r w:rsidRPr="00674767">
                        <w:rPr>
                          <w:rFonts w:hint="eastAsia"/>
                          <w:sz w:val="18"/>
                          <w:szCs w:val="19"/>
                        </w:rPr>
                        <w:t>到本</w:t>
                      </w:r>
                      <w:r w:rsidRPr="00264D6E">
                        <w:rPr>
                          <w:rFonts w:hint="eastAsia"/>
                          <w:sz w:val="18"/>
                          <w:szCs w:val="19"/>
                        </w:rPr>
                        <w:t>单位开户行签订《北京市同城特约委托收款、付款授权书》</w:t>
                      </w:r>
                      <w:r w:rsidR="00674767">
                        <w:rPr>
                          <w:rFonts w:hint="eastAsia"/>
                          <w:sz w:val="18"/>
                          <w:szCs w:val="19"/>
                        </w:rPr>
                        <w:t>。</w:t>
                      </w:r>
                    </w:p>
                    <w:p w14:paraId="2AFFEE9C" w14:textId="77777777" w:rsidR="005F0000" w:rsidRPr="00674767" w:rsidRDefault="005F0000" w:rsidP="00E455D3">
                      <w:pPr>
                        <w:ind w:right="-92"/>
                        <w:rPr>
                          <w:sz w:val="18"/>
                          <w:szCs w:val="19"/>
                        </w:rPr>
                      </w:pPr>
                    </w:p>
                    <w:p w14:paraId="3771B109" w14:textId="77777777" w:rsidR="005F0000" w:rsidRPr="00264D6E" w:rsidRDefault="005F0000" w:rsidP="00E455D3">
                      <w:pPr>
                        <w:rPr>
                          <w:sz w:val="18"/>
                          <w:szCs w:val="19"/>
                        </w:rPr>
                      </w:pPr>
                    </w:p>
                  </w:txbxContent>
                </v:textbox>
              </v:rect>
              <v:shape id="Text Box 2356" o:spid="_x0000_s2071" type="#_x0000_t202" style="position:absolute;left:1477;top:6045;width:2131;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SRsIA&#10;AADdAAAADwAAAGRycy9kb3ducmV2LnhtbERPS2vCQBC+F/wPywje6kYPotFVRJBWeqnWQ70N2clD&#10;s7Mhs8b033eFQm/z8T1nteldrTpqpfJsYDJOQBFn3lZcGDh/7V/noCQgW6w9k4EfEtisBy8rTK1/&#10;8JG6UyhUDGFJ0UAZQpNqLVlJDmXsG+LI5b51GCJsC21bfMRwV+tpksy0w4pjQ4kN7UrKbqe7MxC2&#10;t8+Lzt/k2B24u2ZnyT++xZjRsN8uQQXqw7/4z/1u4/zFdAHPb+IJe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AJJGwgAAAN0AAAAPAAAAAAAAAAAAAAAAAJgCAABkcnMvZG93&#10;bnJldi54bWxQSwUGAAAAAAQABAD1AAAAhwMAAAAA&#10;" fillcolor="#c9b5e8" strokecolor="#795d9c">
                <v:fill color2="#f0eaf9" rotate="t" angle="180" colors="0 #c9b5e8;22938f #d9cbee;1 #f0eaf9" focus="100%" type="gradient"/>
                <v:shadow on="t" color="black" opacity="24903f" origin=",.5" offset="0,.55556mm"/>
                <v:textbox>
                  <w:txbxContent>
                    <w:p w14:paraId="1212BFF8" w14:textId="77777777" w:rsidR="005F0000" w:rsidRPr="00610145" w:rsidRDefault="005F0000" w:rsidP="0040377D">
                      <w:pPr>
                        <w:rPr>
                          <w:rFonts w:ascii="宋体" w:hAnsi="宋体"/>
                          <w:b/>
                          <w:sz w:val="21"/>
                        </w:rPr>
                      </w:pPr>
                      <w:r w:rsidRPr="00610145">
                        <w:rPr>
                          <w:rFonts w:ascii="宋体" w:hAnsi="宋体" w:hint="eastAsia"/>
                          <w:b/>
                          <w:sz w:val="21"/>
                        </w:rPr>
                        <w:t xml:space="preserve">2. </w:t>
                      </w:r>
                      <w:r w:rsidRPr="00610145">
                        <w:rPr>
                          <w:rFonts w:ascii="宋体" w:hAnsi="宋体" w:hint="eastAsia"/>
                          <w:b/>
                          <w:sz w:val="21"/>
                        </w:rPr>
                        <w:t>到银行签协议</w:t>
                      </w:r>
                    </w:p>
                  </w:txbxContent>
                </v:textbox>
              </v:shape>
              <v:group id="Group 2359" o:spid="_x0000_s2072" style="position:absolute;left:1470;top:8221;width:4363;height:1545" coordorigin="1470,8581" coordsize="4363,1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Qn1cMcAAADdAAAADwAAAGRycy9kb3ducmV2LnhtbESPQWvCQBCF74X+h2UK&#10;vdVNKi02dRWRVjxIwVgQb0N2TILZ2ZDdJvHfdw6Ctxnem/e+mS9H16ieulB7NpBOElDEhbc1lwZ+&#10;D98vM1AhIltsPJOBKwVYLh4f5phZP/Ce+jyWSkI4ZGigirHNtA5FRQ7DxLfEop195zDK2pXadjhI&#10;uGv0a5K8a4c1S0OFLa0rKi75nzOwGXBYTdOvfnc5r6+nw9vPcZeSMc9P4+oTVKQx3s23660V/I+p&#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4Qn1cMcAAADd&#10;AAAADwAAAAAAAAAAAAAAAACqAgAAZHJzL2Rvd25yZXYueG1sUEsFBgAAAAAEAAQA+gAAAJ4DAAAA&#10;AA==&#10;">
                <v:shape id="AutoShape 2323" o:spid="_x0000_s2073" type="#_x0000_t32" style="position:absolute;left:3838;top:8581;width:0;height:6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KGVMMAAADdAAAADwAAAGRycy9kb3ducmV2LnhtbERPTWvCQBC9F/oflil4CXWjFtHUVUpL&#10;QXooqEU8DtlpEpqdDbtjTP99VxB6m8f7nNVmcK3qKcTGs4HJOAdFXHrbcGXg6/D+uAAVBdli65kM&#10;/FKEzfr+boWF9RfeUb+XSqUQjgUaqEW6QutY1uQwjn1HnLhvHxxKgqHSNuAlhbtWT/N8rh02nBpq&#10;7Oi1pvJnf3YGhLLQ49Ef5enztPCZPXycszdjRg/DyzMooUH+xTf31qb5y9kErt+kE/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ShlTDAAAA3QAAAA8AAAAAAAAAAAAA&#10;AAAAoQIAAGRycy9kb3ducmV2LnhtbFBLBQYAAAAABAAEAPkAAACRAwAAAAA=&#10;" strokecolor="#43954c">
                  <v:stroke endarrow="block"/>
                </v:shape>
                <v:rect id="Rectangle 2345" o:spid="_x0000_s2074" style="position:absolute;left:1481;top:9195;width:4352;height:9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ayx8MA&#10;AADdAAAADwAAAGRycy9kb3ducmV2LnhtbESPS6vCMBCF94L/IYxwd5rqBR/VKCq34NYHoruhGdti&#10;MylNrPXf3wiCuxnOmfOdWaxaU4qGaldYVjAcRCCIU6sLzhScjkl/CsJ5ZI2lZVLwIgerZbezwFjb&#10;J++pOfhMhBB2MSrIva9iKV2ak0E3sBVx0G62NujDWmdS1/gM4aaUoygaS4MFB0KOFW1zSu+Hhwnc&#10;5NzYS7v7u00er+s5WdMmi0ipn167noPw1Pqv+XO906H+7HcE72/CCH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ayx8MAAADdAAAADwAAAAAAAAAAAAAAAACYAgAAZHJzL2Rv&#10;d25yZXYueG1sUEsFBgAAAAAEAAQA9QAAAIgDAAAAAA==&#10;" fillcolor="#dafda7" strokecolor="#95b74f">
                  <v:fill color2="#f5ffe6" rotate="t" angle="180" colors="0 #dafda7;22938f #e4fdc2;1 #f5ffe6" focus="100%" type="gradient"/>
                  <v:shadow on="t" color="black" opacity="24903f" origin=",.5" offset="0,.55556mm"/>
                  <v:textbox>
                    <w:txbxContent>
                      <w:p w14:paraId="6A70023A" w14:textId="77777777" w:rsidR="005F0000" w:rsidRPr="00264D6E" w:rsidRDefault="005F0000" w:rsidP="007F540F">
                        <w:pPr>
                          <w:ind w:rightChars="2" w:right="5"/>
                          <w:jc w:val="left"/>
                          <w:rPr>
                            <w:sz w:val="18"/>
                            <w:szCs w:val="19"/>
                          </w:rPr>
                        </w:pPr>
                        <w:r w:rsidRPr="00264D6E">
                          <w:rPr>
                            <w:rFonts w:hint="eastAsia"/>
                            <w:sz w:val="18"/>
                            <w:szCs w:val="19"/>
                          </w:rPr>
                          <w:t>用人单位</w:t>
                        </w:r>
                        <w:r w:rsidRPr="00610145">
                          <w:rPr>
                            <w:rFonts w:ascii="宋体" w:hAnsi="宋体" w:hint="eastAsia"/>
                            <w:b/>
                            <w:sz w:val="18"/>
                            <w:szCs w:val="19"/>
                          </w:rPr>
                          <w:t>携带右侧</w:t>
                        </w:r>
                        <w:r w:rsidRPr="00610145">
                          <w:rPr>
                            <w:rFonts w:ascii="宋体" w:hAnsi="宋体"/>
                            <w:b/>
                            <w:sz w:val="18"/>
                            <w:szCs w:val="19"/>
                          </w:rPr>
                          <w:t>所列</w:t>
                        </w:r>
                        <w:r w:rsidRPr="00610145">
                          <w:rPr>
                            <w:rFonts w:ascii="宋体" w:hAnsi="宋体" w:hint="eastAsia"/>
                            <w:b/>
                            <w:sz w:val="18"/>
                            <w:szCs w:val="19"/>
                          </w:rPr>
                          <w:t>相关材料</w:t>
                        </w:r>
                        <w:r w:rsidRPr="00264D6E">
                          <w:rPr>
                            <w:rFonts w:hint="eastAsia"/>
                            <w:sz w:val="18"/>
                            <w:szCs w:val="19"/>
                          </w:rPr>
                          <w:t>到社保中心登记科“单位社保新开户”窗口办理单位社会保险开户手续，开户成功后发放《社会保险登记证》</w:t>
                        </w:r>
                        <w:r w:rsidR="00674767">
                          <w:rPr>
                            <w:rFonts w:hint="eastAsia"/>
                            <w:sz w:val="18"/>
                            <w:szCs w:val="19"/>
                          </w:rPr>
                          <w:t>。</w:t>
                        </w:r>
                      </w:p>
                    </w:txbxContent>
                  </v:textbox>
                </v:rect>
                <v:shape id="Text Box 2346" o:spid="_x0000_s2075" type="#_x0000_t202" style="position:absolute;left:1470;top:8761;width:2048;height: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EzccMA&#10;AADdAAAADwAAAGRycy9kb3ducmV2LnhtbERPS2vCQBC+F/wPywi91Y0VSo2uIoLU4qVaD3obspOH&#10;ZmdDZo3x33cLhd7m43vOfNm7WnXUSuXZwHiUgCLOvK24MHD83ry8g5KAbLH2TAYeJLBcDJ7mmFp/&#10;5z11h1CoGMKSooEyhCbVWrKSHMrIN8SRy33rMETYFtq2eI/hrtavSfKmHVYcG0psaF1Sdj3cnIGw&#10;un6ddf4h++6Tu0t2lHx3EmOeh/1qBipQH/7Ff+6tjfOnkwn8fhNP0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EzccMAAADdAAAADwAAAAAAAAAAAAAAAACYAgAAZHJzL2Rv&#10;d25yZXYueG1sUEsFBgAAAAAEAAQA9QAAAIgDAAAAAA==&#10;" fillcolor="#c9b5e8" strokecolor="#795d9c">
                  <v:fill color2="#f0eaf9" rotate="t" angle="180" colors="0 #c9b5e8;22938f #d9cbee;1 #f0eaf9" focus="100%" type="gradient"/>
                  <v:shadow on="t" color="black" opacity="24903f" origin=",.5" offset="0,.55556mm"/>
                  <v:textbox>
                    <w:txbxContent>
                      <w:p w14:paraId="6AFDB5DC" w14:textId="77777777" w:rsidR="005F0000" w:rsidRPr="00610145" w:rsidRDefault="005F0000" w:rsidP="0040377D">
                        <w:pPr>
                          <w:rPr>
                            <w:rFonts w:ascii="宋体" w:hAnsi="宋体"/>
                            <w:b/>
                            <w:sz w:val="21"/>
                          </w:rPr>
                        </w:pPr>
                        <w:r w:rsidRPr="00610145">
                          <w:rPr>
                            <w:rFonts w:ascii="宋体" w:hAnsi="宋体" w:hint="eastAsia"/>
                            <w:b/>
                            <w:sz w:val="21"/>
                          </w:rPr>
                          <w:t>3</w:t>
                        </w:r>
                        <w:r w:rsidRPr="00610145">
                          <w:rPr>
                            <w:rFonts w:ascii="宋体" w:hAnsi="宋体" w:hint="eastAsia"/>
                            <w:b/>
                            <w:sz w:val="21"/>
                          </w:rPr>
                          <w:t>．办理开户手续</w:t>
                        </w:r>
                      </w:p>
                    </w:txbxContent>
                  </v:textbox>
                </v:shape>
              </v:group>
              <v:rect id="Rectangle 12" o:spid="_x0000_s2076" style="position:absolute;left:1508;top:10440;width:4310;height:18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OPKMUA&#10;AADdAAAADwAAAGRycy9kb3ducmV2LnhtbESPT2vCQBDF7wW/wzJCb3XTKq1NXcVKA7nWStDbkJ38&#10;odnZkF1j8u1dQfA2w3vzfm9Wm8E0oqfO1ZYVvM4iEMS51TWXCg5/ycsShPPIGhvLpGAkB5v15GmF&#10;sbYX/qV+70sRQtjFqKDyvo2ldHlFBt3MtsRBK2xn0Ie1K6Xu8BLCTSPfouhdGqw5ECpsaVdR/r8/&#10;m8BNst4eh/Sn+DiPpyzZ0ncZkVLP02H7BcLT4B/m+3WqQ/3P+QJu34QR5P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Y48oxQAAAN0AAAAPAAAAAAAAAAAAAAAAAJgCAABkcnMv&#10;ZG93bnJldi54bWxQSwUGAAAAAAQABAD1AAAAigMAAAAA&#10;" fillcolor="#dafda7" strokecolor="#95b74f">
                <v:fill color2="#f5ffe6" rotate="t" angle="180" colors="0 #dafda7;22938f #e4fdc2;1 #f5ffe6" focus="100%" type="gradient"/>
                <v:shadow on="t" color="black" opacity="24903f" origin=",.5" offset="0,.55556mm"/>
                <v:textbox>
                  <w:txbxContent>
                    <w:p w14:paraId="252737E1" w14:textId="77777777" w:rsidR="005F0000" w:rsidRPr="00264D6E" w:rsidRDefault="00674767" w:rsidP="00E574F3">
                      <w:pPr>
                        <w:ind w:rightChars="2" w:right="5"/>
                        <w:jc w:val="left"/>
                        <w:rPr>
                          <w:sz w:val="18"/>
                          <w:szCs w:val="19"/>
                        </w:rPr>
                      </w:pPr>
                      <w:r>
                        <w:rPr>
                          <w:rFonts w:hint="eastAsia"/>
                          <w:sz w:val="18"/>
                          <w:szCs w:val="19"/>
                        </w:rPr>
                        <w:t>办理开户</w:t>
                      </w:r>
                      <w:r>
                        <w:rPr>
                          <w:sz w:val="18"/>
                          <w:szCs w:val="19"/>
                        </w:rPr>
                        <w:t>手续后</w:t>
                      </w:r>
                      <w:r w:rsidR="005F0000" w:rsidRPr="00610145">
                        <w:rPr>
                          <w:rFonts w:ascii="宋体" w:hAnsi="宋体" w:hint="eastAsia"/>
                          <w:sz w:val="18"/>
                          <w:szCs w:val="19"/>
                        </w:rPr>
                        <w:t>，携带以下资料到数字</w:t>
                      </w:r>
                      <w:r w:rsidR="005F0000" w:rsidRPr="00610145">
                        <w:rPr>
                          <w:rFonts w:ascii="宋体" w:hAnsi="宋体"/>
                          <w:sz w:val="18"/>
                          <w:szCs w:val="19"/>
                        </w:rPr>
                        <w:t>证书窗口</w:t>
                      </w:r>
                      <w:r w:rsidR="005F0000" w:rsidRPr="00610145">
                        <w:rPr>
                          <w:rFonts w:ascii="宋体" w:hAnsi="宋体" w:hint="eastAsia"/>
                          <w:sz w:val="18"/>
                          <w:szCs w:val="19"/>
                        </w:rPr>
                        <w:t>购买数字证书。①《组织机构代码证》</w:t>
                      </w:r>
                      <w:r w:rsidR="005F0000" w:rsidRPr="00264D6E">
                        <w:rPr>
                          <w:rFonts w:hint="eastAsia"/>
                          <w:sz w:val="18"/>
                          <w:szCs w:val="19"/>
                        </w:rPr>
                        <w:t>原件及复印件一份</w:t>
                      </w:r>
                      <w:r w:rsidR="005F0000" w:rsidRPr="00610145">
                        <w:rPr>
                          <w:rFonts w:ascii="宋体" w:hAnsi="宋体" w:hint="eastAsia"/>
                          <w:sz w:val="18"/>
                          <w:szCs w:val="19"/>
                        </w:rPr>
                        <w:t>；②《社会保险登记证》</w:t>
                      </w:r>
                      <w:r w:rsidR="005F0000" w:rsidRPr="00264D6E">
                        <w:rPr>
                          <w:rFonts w:hint="eastAsia"/>
                          <w:sz w:val="18"/>
                          <w:szCs w:val="19"/>
                        </w:rPr>
                        <w:t>原件及复印件一份</w:t>
                      </w:r>
                      <w:r w:rsidR="005F0000" w:rsidRPr="00610145">
                        <w:rPr>
                          <w:rFonts w:ascii="宋体" w:hAnsi="宋体" w:hint="eastAsia"/>
                          <w:sz w:val="18"/>
                          <w:szCs w:val="19"/>
                        </w:rPr>
                        <w:t>；③《营业执照（副本）</w:t>
                      </w:r>
                      <w:r w:rsidR="005F0000" w:rsidRPr="00610145">
                        <w:rPr>
                          <w:rFonts w:ascii="宋体" w:hAnsi="宋体" w:hint="eastAsia"/>
                          <w:sz w:val="18"/>
                          <w:szCs w:val="19"/>
                        </w:rPr>
                        <w:t>》或其他批准成立证照</w:t>
                      </w:r>
                      <w:r w:rsidR="005F0000" w:rsidRPr="00264D6E">
                        <w:rPr>
                          <w:rFonts w:hint="eastAsia"/>
                          <w:sz w:val="18"/>
                          <w:szCs w:val="19"/>
                        </w:rPr>
                        <w:t>原件及复印件一份</w:t>
                      </w:r>
                      <w:r w:rsidR="005F0000" w:rsidRPr="00610145">
                        <w:rPr>
                          <w:rFonts w:ascii="宋体" w:hAnsi="宋体" w:hint="eastAsia"/>
                          <w:sz w:val="18"/>
                          <w:szCs w:val="19"/>
                        </w:rPr>
                        <w:t>；④经办人有效身份证件</w:t>
                      </w:r>
                      <w:r w:rsidR="005F0000" w:rsidRPr="00264D6E">
                        <w:rPr>
                          <w:rFonts w:hint="eastAsia"/>
                          <w:sz w:val="18"/>
                          <w:szCs w:val="19"/>
                        </w:rPr>
                        <w:t>原件及复印件一份</w:t>
                      </w:r>
                      <w:r w:rsidR="005F0000" w:rsidRPr="00610145">
                        <w:rPr>
                          <w:rFonts w:ascii="宋体" w:hAnsi="宋体" w:hint="eastAsia"/>
                          <w:sz w:val="18"/>
                          <w:szCs w:val="19"/>
                        </w:rPr>
                        <w:t>；⑤《北京市单位数字证书申请表》</w:t>
                      </w:r>
                      <w:r w:rsidRPr="00610145">
                        <w:rPr>
                          <w:rFonts w:ascii="宋体" w:hAnsi="宋体" w:hint="eastAsia"/>
                          <w:sz w:val="18"/>
                          <w:szCs w:val="19"/>
                        </w:rPr>
                        <w:t>一式二份</w:t>
                      </w:r>
                      <w:r w:rsidR="005F0000" w:rsidRPr="00610145">
                        <w:rPr>
                          <w:rFonts w:ascii="宋体" w:hAnsi="宋体" w:hint="eastAsia"/>
                          <w:sz w:val="18"/>
                          <w:szCs w:val="19"/>
                        </w:rPr>
                        <w:t>；⑥公章</w:t>
                      </w:r>
                      <w:r w:rsidR="005F0000" w:rsidRPr="00610145">
                        <w:rPr>
                          <w:rFonts w:ascii="宋体" w:hAnsi="宋体"/>
                          <w:sz w:val="18"/>
                          <w:szCs w:val="19"/>
                        </w:rPr>
                        <w:t>。</w:t>
                      </w:r>
                    </w:p>
                  </w:txbxContent>
                </v:textbox>
              </v:rect>
              <v:shape id="Text Box 20" o:spid="_x0000_s2077" type="#_x0000_t202" style="position:absolute;left:1507;top:9953;width:2011;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OnsMA&#10;AADdAAAADwAAAGRycy9kb3ducmV2LnhtbERPS2vCQBC+F/wPywje6kaLpU1dRQRpi5dqPehtyE4e&#10;NTsbMmuM/94tFHqbj+8582XvatVRK5VnA5NxAoo487biwsDhe/P4AkoCssXaMxm4kcByMXiYY2r9&#10;lXfU7UOhYghLigbKEJpUa8lKcihj3xBHLvetwxBhW2jb4jWGu1pPk+RZO6w4NpTY0Lqk7Ly/OANh&#10;df466fxddt0ndz/ZQfLtUYwZDfvVG6hAffgX/7k/bJz/+jSD32/iCXp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QOnsMAAADdAAAADwAAAAAAAAAAAAAAAACYAgAAZHJzL2Rv&#10;d25yZXYueG1sUEsFBgAAAAAEAAQA9QAAAIgDAAAAAA==&#10;" fillcolor="#c9b5e8" strokecolor="#795d9c">
                <v:fill color2="#f0eaf9" rotate="t" angle="180" colors="0 #c9b5e8;22938f #d9cbee;1 #f0eaf9" focus="100%" type="gradient"/>
                <v:shadow on="t" color="black" opacity="24903f" origin=",.5" offset="0,.55556mm"/>
                <v:textbox>
                  <w:txbxContent>
                    <w:p w14:paraId="09136851" w14:textId="77777777" w:rsidR="005F0000" w:rsidRPr="00610145" w:rsidRDefault="005F0000" w:rsidP="0040377D">
                      <w:pPr>
                        <w:rPr>
                          <w:rFonts w:ascii="宋体" w:hAnsi="宋体"/>
                          <w:b/>
                          <w:sz w:val="21"/>
                        </w:rPr>
                      </w:pPr>
                      <w:r w:rsidRPr="00610145">
                        <w:rPr>
                          <w:rFonts w:ascii="宋体" w:hAnsi="宋体" w:hint="eastAsia"/>
                          <w:b/>
                          <w:sz w:val="21"/>
                        </w:rPr>
                        <w:t>4</w:t>
                      </w:r>
                      <w:r w:rsidRPr="00610145">
                        <w:rPr>
                          <w:rFonts w:ascii="宋体" w:hAnsi="宋体" w:hint="eastAsia"/>
                          <w:b/>
                          <w:sz w:val="21"/>
                        </w:rPr>
                        <w:t>．购买数字证书</w:t>
                      </w:r>
                    </w:p>
                  </w:txbxContent>
                </v:textbox>
              </v:shape>
              <v:shape id="AutoShape 2360" o:spid="_x0000_s2078" type="#_x0000_t32" style="position:absolute;left:3861;top:12362;width:0;height:6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seIMMAAADdAAAADwAAAGRycy9kb3ducmV2LnhtbERPTWvCQBC9F/oflil4CXVTLaKpq5SK&#10;ID0UqkU8DtlpEpqdDbtjjP/eLRR6m8f7nOV6cK3qKcTGs4GncQ6KuPS24crA12H7OAcVBdli65kM&#10;XCnCenV/t8TC+gt/Ur+XSqUQjgUaqEW6QutY1uQwjn1HnLhvHxxKgqHSNuAlhbtWT/J8ph02nBpq&#10;7OitpvJnf3YGhLLQ49Ef5fnjNPeZPbyfs40xo4fh9QWU0CD/4j/3zqb5i+kMfr9JJ+j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7HiDDAAAA3QAAAA8AAAAAAAAAAAAA&#10;AAAAoQIAAGRycy9kb3ducmV2LnhtbFBLBQYAAAAABAAEAPkAAACRAwAAAAA=&#10;" strokecolor="#43954c">
                <v:stroke endarrow="block"/>
              </v:shape>
              <v:rect id="Rectangle 13" o:spid="_x0000_s2079" style="position:absolute;left:1535;top:12991;width:4337;height:5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ERX8QA&#10;AADdAAAADwAAAGRycy9kb3ducmV2LnhtbESPS4vCQBCE74L/YWhhbzrZXVg1ZhRXDHj1geityXQe&#10;bKYnZMYY//2OIHjrpqrrq05WvalFR62rLCv4nEQgiDOrKy4UnI7peAbCeWSNtWVS8CAHq+VwkGCs&#10;7Z331B18IUIIuxgVlN43sZQuK8mgm9iGOGi5bQ36sLaF1C3eQ7ip5VcU/UiDFQdCiQ1tSsr+DjcT&#10;uOm5s5d+t82nt8f1nK7pt4hIqY9Rv16A8NT7t/l1vdOh/vx7Cs9vwgh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xEV/EAAAA3QAAAA8AAAAAAAAAAAAAAAAAmAIAAGRycy9k&#10;b3ducmV2LnhtbFBLBQYAAAAABAAEAPUAAACJAwAAAAA=&#10;" fillcolor="#dafda7" strokecolor="#95b74f">
                <v:fill color2="#f5ffe6" rotate="t" angle="180" colors="0 #dafda7;22938f #e4fdc2;1 #f5ffe6" focus="100%" type="gradient"/>
                <v:shadow on="t" color="black" opacity="24903f" origin=",.5" offset="0,.55556mm"/>
                <v:textbox>
                  <w:txbxContent>
                    <w:p w14:paraId="3084C401" w14:textId="77777777" w:rsidR="005F0000" w:rsidRPr="00264D6E" w:rsidRDefault="005F0000" w:rsidP="00157340">
                      <w:pPr>
                        <w:tabs>
                          <w:tab w:val="left" w:pos="3544"/>
                        </w:tabs>
                        <w:jc w:val="left"/>
                        <w:rPr>
                          <w:sz w:val="18"/>
                          <w:szCs w:val="19"/>
                        </w:rPr>
                      </w:pPr>
                      <w:proofErr w:type="gramStart"/>
                      <w:r w:rsidRPr="00264D6E">
                        <w:rPr>
                          <w:rFonts w:hint="eastAsia"/>
                          <w:sz w:val="18"/>
                          <w:szCs w:val="19"/>
                        </w:rPr>
                        <w:t>持数字</w:t>
                      </w:r>
                      <w:proofErr w:type="gramEnd"/>
                      <w:r w:rsidRPr="00264D6E">
                        <w:rPr>
                          <w:rFonts w:hint="eastAsia"/>
                          <w:sz w:val="18"/>
                          <w:szCs w:val="19"/>
                        </w:rPr>
                        <w:t>证书</w:t>
                      </w:r>
                      <w:r w:rsidRPr="00264D6E">
                        <w:rPr>
                          <w:sz w:val="18"/>
                          <w:szCs w:val="19"/>
                        </w:rPr>
                        <w:t>U</w:t>
                      </w:r>
                      <w:r w:rsidRPr="00264D6E">
                        <w:rPr>
                          <w:rFonts w:hint="eastAsia"/>
                          <w:sz w:val="18"/>
                          <w:szCs w:val="19"/>
                        </w:rPr>
                        <w:t>盘到业务</w:t>
                      </w:r>
                      <w:r w:rsidRPr="00264D6E">
                        <w:rPr>
                          <w:sz w:val="18"/>
                          <w:szCs w:val="19"/>
                        </w:rPr>
                        <w:t>窗口</w:t>
                      </w:r>
                      <w:r w:rsidRPr="00264D6E">
                        <w:rPr>
                          <w:rFonts w:hint="eastAsia"/>
                          <w:sz w:val="18"/>
                          <w:szCs w:val="19"/>
                        </w:rPr>
                        <w:t>，填写《申请表》和《承诺书》，</w:t>
                      </w:r>
                      <w:r w:rsidRPr="00264D6E">
                        <w:rPr>
                          <w:sz w:val="18"/>
                          <w:szCs w:val="19"/>
                        </w:rPr>
                        <w:t>同时</w:t>
                      </w:r>
                      <w:r w:rsidRPr="00264D6E">
                        <w:rPr>
                          <w:rFonts w:hint="eastAsia"/>
                          <w:sz w:val="18"/>
                          <w:szCs w:val="19"/>
                        </w:rPr>
                        <w:t>激活新购买的数字证书。</w:t>
                      </w:r>
                    </w:p>
                    <w:p w14:paraId="70601C5F" w14:textId="77777777" w:rsidR="005F0000" w:rsidRPr="00264D6E" w:rsidRDefault="005F0000" w:rsidP="0040377D">
                      <w:pPr>
                        <w:ind w:rightChars="-44" w:right="-106"/>
                        <w:jc w:val="left"/>
                        <w:rPr>
                          <w:sz w:val="18"/>
                          <w:szCs w:val="19"/>
                        </w:rPr>
                      </w:pPr>
                    </w:p>
                  </w:txbxContent>
                </v:textbox>
              </v:rect>
              <v:shape id="Text Box 21" o:spid="_x0000_s2080" type="#_x0000_t202" style="position:absolute;left:1535;top:12488;width:1983;height: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hAMYA&#10;AADdAAAADwAAAGRycy9kb3ducmV2LnhtbESPT0sDQQzF74LfYYjQm51VoejaaSmCaOmlrT3oLexk&#10;/9idzLIZt9tv3xwK3hLey3u/zJdjaM1AvTSRHTxMMzDERfQNVw4OX+/3z2AkIXtsI5ODMwksF7c3&#10;c8x9PPGOhn2qjIaw5OigTqnLrZWipoAyjR2xamXsAyZd+8r6Hk8aHlr7mGUzG7Bhbaixo7eaiuP+&#10;LzhIq+P2x5YfshvWPPwWByk33+Lc5G5cvYJJNKZ/8/X60yv+y5Pi6jc6gl1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WhAMYAAADdAAAADwAAAAAAAAAAAAAAAACYAgAAZHJz&#10;L2Rvd25yZXYueG1sUEsFBgAAAAAEAAQA9QAAAIsDAAAAAA==&#10;" fillcolor="#c9b5e8" strokecolor="#795d9c">
                <v:fill color2="#f0eaf9" rotate="t" angle="180" colors="0 #c9b5e8;22938f #d9cbee;1 #f0eaf9" focus="100%" type="gradient"/>
                <v:shadow on="t" color="black" opacity="24903f" origin=",.5" offset="0,.55556mm"/>
                <v:textbox>
                  <w:txbxContent>
                    <w:p w14:paraId="133C6479" w14:textId="77777777" w:rsidR="005F0000" w:rsidRPr="00610145" w:rsidRDefault="005F0000" w:rsidP="0040377D">
                      <w:pPr>
                        <w:rPr>
                          <w:rFonts w:ascii="宋体" w:hAnsi="宋体"/>
                          <w:b/>
                          <w:sz w:val="21"/>
                        </w:rPr>
                      </w:pPr>
                      <w:r w:rsidRPr="00610145">
                        <w:rPr>
                          <w:rFonts w:ascii="宋体" w:hAnsi="宋体" w:hint="eastAsia"/>
                          <w:b/>
                          <w:sz w:val="21"/>
                        </w:rPr>
                        <w:t>5</w:t>
                      </w:r>
                      <w:r w:rsidRPr="00610145">
                        <w:rPr>
                          <w:rFonts w:ascii="宋体" w:hAnsi="宋体"/>
                          <w:b/>
                          <w:sz w:val="21"/>
                        </w:rPr>
                        <w:t>.</w:t>
                      </w:r>
                      <w:r w:rsidRPr="00610145">
                        <w:rPr>
                          <w:rFonts w:ascii="宋体" w:hAnsi="宋体" w:hint="eastAsia"/>
                          <w:b/>
                          <w:sz w:val="21"/>
                        </w:rPr>
                        <w:t>激活</w:t>
                      </w:r>
                      <w:r w:rsidRPr="00610145">
                        <w:rPr>
                          <w:rFonts w:ascii="宋体" w:hAnsi="宋体"/>
                          <w:b/>
                          <w:sz w:val="21"/>
                        </w:rPr>
                        <w:t>数字证书</w:t>
                      </w:r>
                    </w:p>
                  </w:txbxContent>
                </v:textbox>
              </v:shape>
              <v:group id="Group 2365" o:spid="_x0000_s2081" style="position:absolute;left:1492;top:3090;width:4290;height:2789" coordorigin="578,1609" coordsize="4695,25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Nc7cUAAADdAAAADwAAAGRycy9kb3ducmV2LnhtbERPS2vCQBC+F/wPywi9&#10;1U0MLTV1FQm29BCEqiC9DdkxCWZnQ3abx7/vFoTe5uN7zno7mkb01LnasoJ4EYEgLqyuuVRwPr0/&#10;vYJwHlljY5kUTORgu5k9rDHVduAv6o++FCGEXYoKKu/bVEpXVGTQLWxLHLir7Qz6ALtS6g6HEG4a&#10;uYyiF2mw5tBQYUtZRcXt+GMUfAw47JJ43+e3azZ9n54PlzwmpR7n4+4NhKfR/4vv7k8d5q+SFf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AzXO3FAAAA3QAA&#10;AA8AAAAAAAAAAAAAAAAAqgIAAGRycy9kb3ducmV2LnhtbFBLBQYAAAAABAAEAPoAAACcAwAAAAA=&#10;">
                <v:shape id="AutoShape 2366" o:spid="_x0000_s2082" type="#_x0000_t32" style="position:absolute;left:3147;top:1609;width:0;height:59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hQssUAAADdAAAADwAAAGRycy9kb3ducmV2LnhtbESPQUvDQBCF70L/wzKCl9BulCI1dluK&#10;IogHwVZKj0N2TILZ2bA7TeO/dw6Ctxnem/e+WW+n0JuRUu4iO7hdlGCI6+g7bhx8Hl7mKzBZkD32&#10;kcnBD2XYbmZXa6x8vPAHjXtpjIZwrtBBKzJU1ua6pYB5EQdi1b5iCii6psb6hBcND729K8t7G7Bj&#10;bWhxoKeW6u/9OTgQKtKIx3iU5ftpFQt/eDsXz87dXE+7RzBCk/yb/65fveI/LJVfv9ER7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hQssUAAADdAAAADwAAAAAAAAAA&#10;AAAAAAChAgAAZHJzL2Rvd25yZXYueG1sUEsFBgAAAAAEAAQA+QAAAJMDAAAAAA==&#10;" strokecolor="#43954c">
                  <v:stroke endarrow="block"/>
                </v:shape>
                <v:rect id="Rectangle 8" o:spid="_x0000_s2083" style="position:absolute;left:578;top:2227;width:4695;height:19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fzcUA&#10;AADdAAAADwAAAGRycy9kb3ducmV2LnhtbESPzWrDMBCE74W+g9hCb43sEtrEsRzSEkOuTUJIbou1&#10;/qHWyliKo7x9VSj0tsvMzjebr4PpxUSj6ywrSGcJCOLK6o4bBcdD+bIA4Tyyxt4yKbiTg3Xx+JBj&#10;pu2Nv2ja+0bEEHYZKmi9HzIpXdWSQTezA3HUajsa9HEdG6lHvMVw08vXJHmTBjuOhBYH+myp+t5f&#10;TeSWp8mew25bv1/vl1O5oY8mIaWen8JmBcJT8P/mv+udjvWX8xR+v4kj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l/NxQAAAN0AAAAPAAAAAAAAAAAAAAAAAJgCAABkcnMv&#10;ZG93bnJldi54bWxQSwUGAAAAAAQABAD1AAAAigMAAAAA&#10;" fillcolor="#dafda7" strokecolor="#95b74f">
                  <v:fill color2="#f5ffe6" rotate="t" angle="180" colors="0 #dafda7;22938f #e4fdc2;1 #f5ffe6" focus="100%" type="gradient"/>
                  <v:shadow on="t" color="black" opacity="24903f" origin=",.5" offset="0,.55556mm"/>
                  <v:textbox>
                    <w:txbxContent>
                      <w:p w14:paraId="589451CF" w14:textId="77777777" w:rsidR="005F0000" w:rsidRPr="00610145" w:rsidRDefault="005F0000" w:rsidP="00E455D3">
                        <w:pPr>
                          <w:rPr>
                            <w:rFonts w:ascii="宋体" w:hAnsi="宋体"/>
                            <w:sz w:val="18"/>
                            <w:szCs w:val="19"/>
                          </w:rPr>
                        </w:pPr>
                        <w:r w:rsidRPr="00610145">
                          <w:rPr>
                            <w:rFonts w:ascii="宋体" w:hAnsi="宋体" w:hint="eastAsia"/>
                            <w:sz w:val="18"/>
                            <w:szCs w:val="19"/>
                          </w:rPr>
                          <w:t>用人单位登录“北京市社会保险网上服务平台”，依次选择</w:t>
                        </w:r>
                        <w:r w:rsidRPr="00610145">
                          <w:rPr>
                            <w:rFonts w:ascii="宋体" w:hAnsi="宋体" w:hint="eastAsia"/>
                            <w:b/>
                            <w:sz w:val="18"/>
                            <w:szCs w:val="19"/>
                          </w:rPr>
                          <w:t>“新参保单位网上登记→初次登录”</w:t>
                        </w:r>
                        <w:r w:rsidRPr="00610145">
                          <w:rPr>
                            <w:rFonts w:ascii="宋体" w:hAnsi="宋体" w:hint="eastAsia"/>
                            <w:sz w:val="18"/>
                            <w:szCs w:val="19"/>
                          </w:rPr>
                          <w:t>后，输入单位组织机构代码和单位名称，点击“确定”。进入</w:t>
                        </w:r>
                        <w:r w:rsidRPr="00610145">
                          <w:rPr>
                            <w:rFonts w:ascii="宋体" w:hAnsi="宋体" w:hint="eastAsia"/>
                            <w:b/>
                            <w:sz w:val="18"/>
                            <w:szCs w:val="19"/>
                          </w:rPr>
                          <w:t>“单位网上登记－录入信息”</w:t>
                        </w:r>
                        <w:r w:rsidRPr="00610145">
                          <w:rPr>
                            <w:rFonts w:ascii="宋体" w:hAnsi="宋体" w:hint="eastAsia"/>
                            <w:sz w:val="18"/>
                            <w:szCs w:val="19"/>
                          </w:rPr>
                          <w:t>界面后，准确录入单位信息，录入完毕后点击“保存”并打印《社会保险单位信息登记表》一式两份。选择</w:t>
                        </w:r>
                        <w:r w:rsidRPr="00610145">
                          <w:rPr>
                            <w:rFonts w:ascii="宋体" w:hAnsi="宋体" w:hint="eastAsia"/>
                            <w:b/>
                            <w:sz w:val="18"/>
                            <w:szCs w:val="19"/>
                          </w:rPr>
                          <w:t>“银行缴费方式”</w:t>
                        </w:r>
                        <w:r w:rsidRPr="00610145">
                          <w:rPr>
                            <w:rFonts w:ascii="宋体" w:hAnsi="宋体" w:hint="eastAsia"/>
                            <w:sz w:val="18"/>
                            <w:szCs w:val="19"/>
                          </w:rPr>
                          <w:t>的还需打印《北京市社会保险银行缴费协议》及《单位银行信息（附表）》一式两份</w:t>
                        </w:r>
                        <w:r w:rsidR="00B82156" w:rsidRPr="00610145">
                          <w:rPr>
                            <w:rFonts w:ascii="宋体" w:hAnsi="宋体" w:hint="eastAsia"/>
                            <w:sz w:val="18"/>
                            <w:szCs w:val="19"/>
                          </w:rPr>
                          <w:t>。</w:t>
                        </w:r>
                      </w:p>
                    </w:txbxContent>
                  </v:textbox>
                </v:rect>
              </v:group>
              <v:roundrect id="AutoShape 2368" o:spid="_x0000_s2084" style="position:absolute;left:1478;top:2530;width:4686;height:6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LZ8QA&#10;AADdAAAADwAAAGRycy9kb3ducmV2LnhtbERPTWvCQBC9F/oflil4Ed0oNtToKkVQrAjS6MHjkB2T&#10;0Oxs2F01/vtuQehtHu9z5svONOJGzteWFYyGCQjiwuqaSwWn43rwAcIHZI2NZVLwIA/LxevLHDNt&#10;7/xNtzyUIoawz1BBFUKbSemLigz6oW2JI3exzmCI0JVSO7zHcNPIcZKk0mDNsaHCllYVFT/51SjY&#10;7VZnN32/fIWROabbw55Su+kr1XvrPmcgAnXhX/x0b3WcP52M4e+be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6y2fEAAAA3QAAAA8AAAAAAAAAAAAAAAAAmAIAAGRycy9k&#10;b3ducmV2LnhtbFBLBQYAAAAABAAEAPUAAACJAwAAAAA=&#10;" fillcolor="#a3c4ff" strokecolor="#457ab9">
                <v:fill color2="#e5eeff" rotate="t" angle="180" colors="0 #a3c4ff;22938f #bfd5ff;1 #e5eeff" focus="100%" type="gradient"/>
                <v:shadow on="t" color="black" opacity="24903f" origin=",.5" offset="0,.55556mm"/>
                <v:textbox>
                  <w:txbxContent>
                    <w:p w14:paraId="7ADFB034" w14:textId="77777777" w:rsidR="005F0000" w:rsidRPr="00610145" w:rsidRDefault="005F0000" w:rsidP="0040377D">
                      <w:pPr>
                        <w:jc w:val="center"/>
                        <w:rPr>
                          <w:rFonts w:ascii="华文中宋" w:eastAsia="华文中宋" w:hAnsi="华文中宋"/>
                          <w:b/>
                          <w:color w:val="000000"/>
                          <w:sz w:val="28"/>
                        </w:rPr>
                      </w:pPr>
                      <w:r w:rsidRPr="00610145">
                        <w:rPr>
                          <w:rFonts w:ascii="华文中宋" w:eastAsia="华文中宋" w:hAnsi="华文中宋" w:hint="eastAsia"/>
                          <w:b/>
                          <w:color w:val="000000"/>
                          <w:sz w:val="28"/>
                        </w:rPr>
                        <w:t>用人单位社保新开户流程图</w:t>
                      </w:r>
                    </w:p>
                  </w:txbxContent>
                </v:textbox>
              </v:roundrect>
            </v:group>
          </v:group>
        </w:pict>
      </w:r>
      <w:r w:rsidR="0036231B">
        <w:t>3</w:t>
      </w:r>
      <w:r w:rsidR="000C0BD0" w:rsidRPr="00D817F3">
        <w:rPr>
          <w:rFonts w:hint="eastAsia"/>
        </w:rPr>
        <w:t>.用人单位办理社保新开户流程图</w:t>
      </w:r>
      <w:bookmarkEnd w:id="12"/>
      <w:bookmarkEnd w:id="14"/>
    </w:p>
    <w:p w14:paraId="2FEDA33B" w14:textId="77777777" w:rsidR="0040377D" w:rsidRPr="009C73EB" w:rsidRDefault="0040377D" w:rsidP="009C73EB">
      <w:pPr>
        <w:spacing w:line="360" w:lineRule="auto"/>
        <w:rPr>
          <w:rFonts w:ascii="宋体" w:hAnsi="宋体"/>
          <w:szCs w:val="24"/>
        </w:rPr>
      </w:pPr>
    </w:p>
    <w:p w14:paraId="4A9BCB46" w14:textId="77777777" w:rsidR="0040377D" w:rsidRPr="0036231B" w:rsidRDefault="0040377D" w:rsidP="009C73EB">
      <w:pPr>
        <w:spacing w:line="360" w:lineRule="auto"/>
        <w:rPr>
          <w:rFonts w:ascii="宋体" w:hAnsi="宋体"/>
          <w:szCs w:val="24"/>
        </w:rPr>
      </w:pPr>
    </w:p>
    <w:p w14:paraId="55D22926" w14:textId="77777777" w:rsidR="0040377D" w:rsidRPr="009C73EB" w:rsidRDefault="0040377D" w:rsidP="009C73EB">
      <w:pPr>
        <w:spacing w:line="360" w:lineRule="auto"/>
        <w:rPr>
          <w:rFonts w:ascii="宋体" w:hAnsi="宋体"/>
          <w:szCs w:val="24"/>
        </w:rPr>
      </w:pPr>
    </w:p>
    <w:p w14:paraId="7A818625" w14:textId="77777777" w:rsidR="0040377D" w:rsidRPr="009C73EB" w:rsidRDefault="0040377D" w:rsidP="009C73EB">
      <w:pPr>
        <w:spacing w:line="360" w:lineRule="auto"/>
        <w:rPr>
          <w:rFonts w:ascii="宋体" w:hAnsi="宋体"/>
          <w:szCs w:val="24"/>
        </w:rPr>
      </w:pPr>
    </w:p>
    <w:p w14:paraId="5604367F" w14:textId="77777777" w:rsidR="0040377D" w:rsidRPr="009C73EB" w:rsidRDefault="0040377D" w:rsidP="009C73EB">
      <w:pPr>
        <w:spacing w:line="360" w:lineRule="auto"/>
        <w:rPr>
          <w:rFonts w:ascii="宋体" w:hAnsi="宋体"/>
          <w:szCs w:val="24"/>
        </w:rPr>
      </w:pPr>
    </w:p>
    <w:p w14:paraId="7AAB861E" w14:textId="77777777" w:rsidR="0040377D" w:rsidRPr="009C73EB" w:rsidRDefault="0040377D" w:rsidP="009C73EB">
      <w:pPr>
        <w:spacing w:line="360" w:lineRule="auto"/>
        <w:rPr>
          <w:rFonts w:ascii="宋体" w:hAnsi="宋体"/>
          <w:szCs w:val="24"/>
        </w:rPr>
      </w:pPr>
    </w:p>
    <w:p w14:paraId="214520E4" w14:textId="77777777" w:rsidR="008F2E97" w:rsidRPr="00E230DA" w:rsidRDefault="00B11741" w:rsidP="009C73EB">
      <w:pPr>
        <w:spacing w:line="360" w:lineRule="auto"/>
        <w:rPr>
          <w:rFonts w:ascii="宋体" w:hAnsi="宋体"/>
          <w:color w:val="000000"/>
          <w:szCs w:val="24"/>
        </w:rPr>
        <w:sectPr w:rsidR="008F2E97" w:rsidRPr="00E230DA" w:rsidSect="00094D0D">
          <w:headerReference w:type="default" r:id="rId8"/>
          <w:footerReference w:type="default" r:id="rId9"/>
          <w:pgSz w:w="11906" w:h="16838" w:code="9"/>
          <w:pgMar w:top="567" w:right="1440" w:bottom="567" w:left="1418" w:header="510" w:footer="992" w:gutter="0"/>
          <w:cols w:space="425"/>
          <w:docGrid w:linePitch="326"/>
        </w:sectPr>
      </w:pPr>
      <w:r>
        <w:rPr>
          <w:rFonts w:ascii="宋体" w:hAnsi="宋体"/>
          <w:noProof/>
          <w:color w:val="000000"/>
          <w:szCs w:val="24"/>
        </w:rPr>
        <w:pict w14:anchorId="2AD89B7A">
          <v:rect id="矩形 1946" o:spid="_x0000_s2085" style="position:absolute;left:0;text-align:left;margin-left:-19.8pt;margin-top:447.9pt;width:459pt;height:108pt;z-index: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" filled="f" stroked="f" strokeweight="2pt">
            <v:path arrowok="t"/>
            <v:textbox>
              <w:txbxContent>
                <w:p w14:paraId="75460591" w14:textId="77777777" w:rsidR="005F0000" w:rsidRPr="00610145" w:rsidRDefault="005F0000" w:rsidP="00E230DA">
                  <w:pPr>
                    <w:ind w:firstLineChars="200" w:firstLine="361"/>
                    <w:rPr>
                      <w:rFonts w:ascii="宋体" w:hAnsi="宋体"/>
                      <w:b/>
                      <w:color w:val="000000"/>
                      <w:sz w:val="18"/>
                    </w:rPr>
                  </w:pPr>
                  <w:r w:rsidRPr="00610145">
                    <w:rPr>
                      <w:rFonts w:ascii="宋体" w:hAnsi="宋体" w:hint="eastAsia"/>
                      <w:b/>
                      <w:color w:val="000000"/>
                      <w:sz w:val="18"/>
                    </w:rPr>
                    <w:t>注意</w:t>
                  </w:r>
                  <w:r w:rsidRPr="00610145">
                    <w:rPr>
                      <w:rFonts w:ascii="宋体" w:hAnsi="宋体"/>
                      <w:b/>
                      <w:color w:val="000000"/>
                      <w:sz w:val="18"/>
                    </w:rPr>
                    <w:t>事项：</w:t>
                  </w:r>
                </w:p>
                <w:p w14:paraId="1A5072B4" w14:textId="77777777" w:rsidR="005F0000" w:rsidRPr="00610145" w:rsidRDefault="005F0000" w:rsidP="00E230DA">
                  <w:pPr>
                    <w:ind w:firstLineChars="200" w:firstLine="360"/>
                    <w:rPr>
                      <w:rFonts w:ascii="宋体" w:hAnsi="宋体"/>
                      <w:color w:val="000000"/>
                      <w:sz w:val="18"/>
                    </w:rPr>
                  </w:pPr>
                  <w:r w:rsidRPr="00610145">
                    <w:rPr>
                      <w:rFonts w:ascii="宋体" w:hAnsi="宋体" w:hint="eastAsia"/>
                      <w:color w:val="000000"/>
                      <w:sz w:val="18"/>
                    </w:rPr>
                    <w:t>1</w:t>
                  </w:r>
                  <w:r w:rsidRPr="00610145">
                    <w:rPr>
                      <w:rFonts w:ascii="宋体" w:hAnsi="宋体" w:hint="eastAsia"/>
                      <w:color w:val="000000"/>
                      <w:sz w:val="18"/>
                    </w:rPr>
                    <w:t>、</w:t>
                  </w:r>
                  <w:r w:rsidRPr="00610145">
                    <w:rPr>
                      <w:rFonts w:ascii="宋体" w:hAnsi="宋体"/>
                      <w:color w:val="000000"/>
                      <w:sz w:val="18"/>
                    </w:rPr>
                    <w:t>业务办理时间：每月</w:t>
                  </w:r>
                  <w:r w:rsidRPr="00610145">
                    <w:rPr>
                      <w:rFonts w:ascii="宋体" w:hAnsi="宋体" w:hint="eastAsia"/>
                      <w:color w:val="000000"/>
                      <w:sz w:val="18"/>
                    </w:rPr>
                    <w:t>5日</w:t>
                  </w:r>
                  <w:r w:rsidRPr="00610145">
                    <w:rPr>
                      <w:rFonts w:ascii="宋体" w:hAnsi="宋体"/>
                      <w:color w:val="000000"/>
                      <w:sz w:val="18"/>
                    </w:rPr>
                    <w:t>—25</w:t>
                  </w:r>
                  <w:r w:rsidRPr="00610145">
                    <w:rPr>
                      <w:rFonts w:ascii="宋体" w:hAnsi="宋体" w:hint="eastAsia"/>
                      <w:color w:val="000000"/>
                      <w:sz w:val="18"/>
                    </w:rPr>
                    <w:t>日；</w:t>
                  </w:r>
                </w:p>
                <w:p w14:paraId="1B4D33F1" w14:textId="77777777" w:rsidR="005F0000" w:rsidRPr="00610145" w:rsidRDefault="005F0000" w:rsidP="00E230DA">
                  <w:pPr>
                    <w:ind w:firstLineChars="200" w:firstLine="360"/>
                    <w:rPr>
                      <w:rFonts w:ascii="宋体" w:hAnsi="宋体"/>
                      <w:color w:val="000000"/>
                      <w:sz w:val="18"/>
                    </w:rPr>
                  </w:pPr>
                  <w:r w:rsidRPr="00610145">
                    <w:rPr>
                      <w:rFonts w:ascii="宋体" w:hAnsi="宋体"/>
                      <w:color w:val="000000"/>
                      <w:sz w:val="18"/>
                    </w:rPr>
                    <w:t>2</w:t>
                  </w:r>
                  <w:r w:rsidRPr="00610145">
                    <w:rPr>
                      <w:rFonts w:ascii="宋体" w:hAnsi="宋体" w:hint="eastAsia"/>
                      <w:color w:val="000000"/>
                      <w:sz w:val="18"/>
                    </w:rPr>
                    <w:t>、</w:t>
                  </w:r>
                  <w:r w:rsidRPr="00610145">
                    <w:rPr>
                      <w:rFonts w:ascii="宋体" w:hAnsi="宋体"/>
                      <w:color w:val="000000"/>
                      <w:sz w:val="18"/>
                    </w:rPr>
                    <w:t>业务办理岗位：登记</w:t>
                  </w:r>
                  <w:r w:rsidRPr="00610145">
                    <w:rPr>
                      <w:rFonts w:ascii="宋体" w:hAnsi="宋体" w:hint="eastAsia"/>
                      <w:color w:val="000000"/>
                      <w:sz w:val="18"/>
                    </w:rPr>
                    <w:t>科</w:t>
                  </w:r>
                  <w:r w:rsidRPr="00610145">
                    <w:rPr>
                      <w:rFonts w:ascii="宋体" w:hAnsi="宋体"/>
                      <w:color w:val="000000"/>
                      <w:sz w:val="18"/>
                    </w:rPr>
                    <w:t>“单位</w:t>
                  </w:r>
                  <w:r w:rsidRPr="00610145">
                    <w:rPr>
                      <w:rFonts w:ascii="宋体" w:hAnsi="宋体" w:hint="eastAsia"/>
                      <w:color w:val="000000"/>
                      <w:sz w:val="18"/>
                    </w:rPr>
                    <w:t>社保</w:t>
                  </w:r>
                  <w:r w:rsidRPr="00610145">
                    <w:rPr>
                      <w:rFonts w:ascii="宋体" w:hAnsi="宋体"/>
                      <w:color w:val="000000"/>
                      <w:sz w:val="18"/>
                    </w:rPr>
                    <w:t>新开户”</w:t>
                  </w:r>
                  <w:r w:rsidRPr="00610145">
                    <w:rPr>
                      <w:rFonts w:ascii="宋体" w:hAnsi="宋体" w:hint="eastAsia"/>
                      <w:color w:val="000000"/>
                      <w:sz w:val="18"/>
                    </w:rPr>
                    <w:t>窗口、</w:t>
                  </w:r>
                  <w:r w:rsidRPr="00610145">
                    <w:rPr>
                      <w:rFonts w:ascii="宋体" w:hAnsi="宋体"/>
                      <w:color w:val="000000"/>
                      <w:sz w:val="18"/>
                    </w:rPr>
                    <w:t>数字证书购买窗口、数字证书激活窗口</w:t>
                  </w:r>
                  <w:r w:rsidRPr="00610145">
                    <w:rPr>
                      <w:rFonts w:ascii="宋体" w:hAnsi="宋体" w:hint="eastAsia"/>
                      <w:color w:val="000000"/>
                      <w:sz w:val="18"/>
                    </w:rPr>
                    <w:t>；</w:t>
                  </w:r>
                </w:p>
                <w:p w14:paraId="7BCE6223" w14:textId="77777777" w:rsidR="005F0000" w:rsidRPr="00610145" w:rsidRDefault="005F0000" w:rsidP="00E230DA">
                  <w:pPr>
                    <w:ind w:firstLineChars="200" w:firstLine="360"/>
                    <w:rPr>
                      <w:rFonts w:ascii="宋体" w:hAnsi="宋体"/>
                      <w:color w:val="000000"/>
                      <w:sz w:val="18"/>
                    </w:rPr>
                  </w:pPr>
                  <w:r w:rsidRPr="00610145">
                    <w:rPr>
                      <w:rFonts w:ascii="宋体" w:hAnsi="宋体"/>
                      <w:color w:val="000000"/>
                      <w:sz w:val="18"/>
                    </w:rPr>
                    <w:t>3</w:t>
                  </w:r>
                  <w:r w:rsidRPr="00610145">
                    <w:rPr>
                      <w:rFonts w:ascii="宋体" w:hAnsi="宋体" w:hint="eastAsia"/>
                      <w:color w:val="000000"/>
                      <w:sz w:val="18"/>
                    </w:rPr>
                    <w:t>、选择</w:t>
                  </w:r>
                  <w:r w:rsidRPr="00610145">
                    <w:rPr>
                      <w:rFonts w:ascii="宋体" w:hAnsi="宋体"/>
                      <w:color w:val="000000"/>
                      <w:sz w:val="18"/>
                    </w:rPr>
                    <w:t>银行缴费方式的</w:t>
                  </w:r>
                  <w:r w:rsidRPr="00610145">
                    <w:rPr>
                      <w:rFonts w:ascii="宋体" w:hAnsi="宋体" w:hint="eastAsia"/>
                      <w:color w:val="000000"/>
                      <w:sz w:val="18"/>
                    </w:rPr>
                    <w:t>单位</w:t>
                  </w:r>
                  <w:r w:rsidRPr="00610145">
                    <w:rPr>
                      <w:rFonts w:ascii="宋体" w:hAnsi="宋体"/>
                      <w:color w:val="000000"/>
                      <w:sz w:val="18"/>
                    </w:rPr>
                    <w:t>，</w:t>
                  </w:r>
                  <w:r w:rsidRPr="00610145">
                    <w:rPr>
                      <w:rFonts w:ascii="宋体" w:hAnsi="宋体" w:hint="eastAsia"/>
                      <w:color w:val="000000"/>
                      <w:sz w:val="18"/>
                    </w:rPr>
                    <w:t>在</w:t>
                  </w:r>
                  <w:r w:rsidRPr="00610145">
                    <w:rPr>
                      <w:rFonts w:ascii="宋体" w:hAnsi="宋体"/>
                      <w:color w:val="000000"/>
                      <w:sz w:val="18"/>
                    </w:rPr>
                    <w:t>网上录入信息</w:t>
                  </w:r>
                  <w:r w:rsidRPr="00610145">
                    <w:rPr>
                      <w:rFonts w:ascii="宋体" w:hAnsi="宋体" w:hint="eastAsia"/>
                      <w:color w:val="000000"/>
                      <w:sz w:val="18"/>
                    </w:rPr>
                    <w:t>时</w:t>
                  </w:r>
                  <w:r w:rsidRPr="00610145">
                    <w:rPr>
                      <w:rFonts w:ascii="宋体" w:hAnsi="宋体"/>
                      <w:color w:val="000000"/>
                      <w:sz w:val="18"/>
                    </w:rPr>
                    <w:t>找不到本单位开户银行，可暂时</w:t>
                  </w:r>
                  <w:r w:rsidRPr="00610145">
                    <w:rPr>
                      <w:rFonts w:ascii="宋体" w:hAnsi="宋体" w:hint="eastAsia"/>
                      <w:color w:val="000000"/>
                      <w:sz w:val="18"/>
                    </w:rPr>
                    <w:t>任意</w:t>
                  </w:r>
                  <w:r w:rsidRPr="00610145">
                    <w:rPr>
                      <w:rFonts w:ascii="宋体" w:hAnsi="宋体"/>
                      <w:color w:val="000000"/>
                      <w:sz w:val="18"/>
                    </w:rPr>
                    <w:t>选择一家银行</w:t>
                  </w:r>
                  <w:r w:rsidRPr="00610145">
                    <w:rPr>
                      <w:rFonts w:ascii="宋体" w:hAnsi="宋体" w:hint="eastAsia"/>
                      <w:color w:val="000000"/>
                      <w:sz w:val="18"/>
                    </w:rPr>
                    <w:t>完成信息</w:t>
                  </w:r>
                  <w:r w:rsidRPr="00610145">
                    <w:rPr>
                      <w:rFonts w:ascii="宋体" w:hAnsi="宋体"/>
                      <w:color w:val="000000"/>
                      <w:sz w:val="18"/>
                    </w:rPr>
                    <w:t>录入。但</w:t>
                  </w:r>
                  <w:r w:rsidRPr="00610145">
                    <w:rPr>
                      <w:rFonts w:ascii="宋体" w:hAnsi="宋体" w:hint="eastAsia"/>
                      <w:color w:val="000000"/>
                      <w:sz w:val="18"/>
                    </w:rPr>
                    <w:t>务必</w:t>
                  </w:r>
                  <w:r w:rsidRPr="00610145">
                    <w:rPr>
                      <w:rFonts w:ascii="宋体" w:hAnsi="宋体"/>
                      <w:color w:val="000000"/>
                      <w:sz w:val="18"/>
                    </w:rPr>
                    <w:t>要在办理开户手续时需将此情况告知工作人员，并同时进行单位银行</w:t>
                  </w:r>
                  <w:r w:rsidRPr="00610145">
                    <w:rPr>
                      <w:rFonts w:ascii="宋体" w:hAnsi="宋体" w:hint="eastAsia"/>
                      <w:color w:val="000000"/>
                      <w:sz w:val="18"/>
                    </w:rPr>
                    <w:t>信息</w:t>
                  </w:r>
                  <w:r w:rsidRPr="00610145">
                    <w:rPr>
                      <w:rFonts w:ascii="宋体" w:hAnsi="宋体"/>
                      <w:color w:val="000000"/>
                      <w:sz w:val="18"/>
                    </w:rPr>
                    <w:t>变更业务</w:t>
                  </w:r>
                  <w:r w:rsidRPr="00610145">
                    <w:rPr>
                      <w:rFonts w:ascii="宋体" w:hAnsi="宋体" w:hint="eastAsia"/>
                      <w:color w:val="000000"/>
                      <w:sz w:val="18"/>
                    </w:rPr>
                    <w:t>；</w:t>
                  </w:r>
                </w:p>
                <w:p w14:paraId="3797E4C2" w14:textId="77777777" w:rsidR="005F0000" w:rsidRPr="00610145" w:rsidRDefault="005F0000" w:rsidP="00E230DA">
                  <w:pPr>
                    <w:ind w:firstLineChars="200" w:firstLine="360"/>
                    <w:rPr>
                      <w:rFonts w:ascii="宋体" w:hAnsi="宋体"/>
                      <w:color w:val="000000"/>
                      <w:sz w:val="18"/>
                    </w:rPr>
                  </w:pPr>
                  <w:r w:rsidRPr="00610145">
                    <w:rPr>
                      <w:rFonts w:ascii="宋体" w:hAnsi="宋体"/>
                      <w:color w:val="000000"/>
                      <w:sz w:val="18"/>
                    </w:rPr>
                    <w:t>4</w:t>
                  </w:r>
                  <w:r w:rsidRPr="00610145">
                    <w:rPr>
                      <w:rFonts w:ascii="宋体" w:hAnsi="宋体" w:hint="eastAsia"/>
                      <w:color w:val="000000"/>
                      <w:sz w:val="18"/>
                    </w:rPr>
                    <w:t>、用人单位网上申报开户手续办理完毕后，通过登陆北京市社会保险网上服务平台www.bjrbj.gov.cn/csibiz，进入相关业务模块，即可办理用人单位职工社会保险登记、增加、变更、减少等手续。</w:t>
                  </w:r>
                </w:p>
                <w:p w14:paraId="592FACAF" w14:textId="77777777" w:rsidR="005F0000" w:rsidRPr="00610145" w:rsidRDefault="005F0000" w:rsidP="00E230DA">
                  <w:pPr>
                    <w:ind w:firstLineChars="200" w:firstLine="360"/>
                    <w:rPr>
                      <w:rFonts w:ascii="宋体" w:hAnsi="宋体"/>
                      <w:color w:val="000000"/>
                      <w:sz w:val="18"/>
                    </w:rPr>
                  </w:pPr>
                  <w:r w:rsidRPr="00610145">
                    <w:rPr>
                      <w:rFonts w:ascii="宋体" w:hAnsi="宋体"/>
                      <w:color w:val="000000"/>
                      <w:sz w:val="18"/>
                    </w:rPr>
                    <w:t>5</w:t>
                  </w:r>
                  <w:r w:rsidRPr="00610145">
                    <w:rPr>
                      <w:rFonts w:ascii="宋体" w:hAnsi="宋体" w:hint="eastAsia"/>
                      <w:color w:val="000000"/>
                      <w:sz w:val="18"/>
                    </w:rPr>
                    <w:t>、用人</w:t>
                  </w:r>
                  <w:r w:rsidRPr="00610145">
                    <w:rPr>
                      <w:rFonts w:ascii="宋体" w:hAnsi="宋体"/>
                      <w:color w:val="000000"/>
                      <w:sz w:val="18"/>
                    </w:rPr>
                    <w:t>单位提交的材料</w:t>
                  </w:r>
                  <w:proofErr w:type="gramStart"/>
                  <w:r w:rsidRPr="00610145">
                    <w:rPr>
                      <w:rFonts w:ascii="宋体" w:hAnsi="宋体"/>
                      <w:color w:val="000000"/>
                      <w:sz w:val="18"/>
                    </w:rPr>
                    <w:t>请统一</w:t>
                  </w:r>
                  <w:proofErr w:type="gramEnd"/>
                  <w:r w:rsidRPr="00610145">
                    <w:rPr>
                      <w:rFonts w:ascii="宋体" w:hAnsi="宋体"/>
                      <w:color w:val="000000"/>
                      <w:sz w:val="18"/>
                    </w:rPr>
                    <w:t>用</w:t>
                  </w:r>
                  <w:r w:rsidRPr="00610145">
                    <w:rPr>
                      <w:rFonts w:ascii="宋体" w:hAnsi="宋体" w:hint="eastAsia"/>
                      <w:color w:val="000000"/>
                      <w:sz w:val="18"/>
                    </w:rPr>
                    <w:t>A4纸</w:t>
                  </w:r>
                  <w:r w:rsidRPr="00610145">
                    <w:rPr>
                      <w:rFonts w:ascii="宋体" w:hAnsi="宋体"/>
                      <w:color w:val="000000"/>
                      <w:sz w:val="18"/>
                    </w:rPr>
                    <w:t>打印或复印，并加盖单位公章。</w:t>
                  </w:r>
                </w:p>
                <w:p w14:paraId="150096FC" w14:textId="77777777" w:rsidR="005F0000" w:rsidRPr="00610145" w:rsidRDefault="005F0000" w:rsidP="00E230DA">
                  <w:pPr>
                    <w:rPr>
                      <w:rFonts w:ascii="宋体" w:hAnsi="宋体"/>
                      <w:color w:val="000000"/>
                      <w:sz w:val="18"/>
                    </w:rPr>
                  </w:pPr>
                </w:p>
              </w:txbxContent>
            </v:textbox>
          </v:rect>
        </w:pict>
      </w:r>
    </w:p>
    <w:p w14:paraId="740B8532" w14:textId="77777777" w:rsidR="0036231B" w:rsidRPr="0036231B" w:rsidRDefault="0036231B" w:rsidP="0036231B">
      <w:pPr>
        <w:keepNext/>
        <w:keepLines/>
        <w:spacing w:before="260" w:after="260" w:line="276" w:lineRule="auto"/>
        <w:jc w:val="center"/>
        <w:outlineLvl w:val="2"/>
        <w:rPr>
          <w:rFonts w:ascii="宋体" w:hAnsi="宋体"/>
          <w:b/>
          <w:bCs/>
          <w:sz w:val="32"/>
          <w:szCs w:val="32"/>
        </w:rPr>
      </w:pPr>
      <w:bookmarkStart w:id="16" w:name="_Toc378687690"/>
      <w:bookmarkStart w:id="17" w:name="_Toc381693063"/>
      <w:bookmarkStart w:id="18" w:name="_Toc382209139"/>
      <w:bookmarkStart w:id="19" w:name="_Toc378687691"/>
      <w:r w:rsidRPr="0036231B">
        <w:rPr>
          <w:rFonts w:ascii="宋体" w:hAnsi="宋体" w:hint="eastAsia"/>
          <w:b/>
          <w:bCs/>
          <w:sz w:val="32"/>
          <w:szCs w:val="32"/>
        </w:rPr>
        <w:lastRenderedPageBreak/>
        <w:t>4.用人</w:t>
      </w:r>
      <w:proofErr w:type="gramStart"/>
      <w:r w:rsidRPr="0036231B">
        <w:rPr>
          <w:rFonts w:ascii="宋体" w:hAnsi="宋体"/>
          <w:b/>
          <w:bCs/>
          <w:sz w:val="32"/>
          <w:szCs w:val="32"/>
        </w:rPr>
        <w:t>单位</w:t>
      </w:r>
      <w:r w:rsidRPr="0036231B">
        <w:rPr>
          <w:rFonts w:ascii="宋体" w:hAnsi="宋体" w:hint="eastAsia"/>
          <w:b/>
          <w:bCs/>
          <w:sz w:val="32"/>
          <w:szCs w:val="32"/>
        </w:rPr>
        <w:t>五险新参</w:t>
      </w:r>
      <w:proofErr w:type="gramEnd"/>
      <w:r w:rsidRPr="0036231B">
        <w:rPr>
          <w:rFonts w:ascii="宋体" w:hAnsi="宋体" w:hint="eastAsia"/>
          <w:b/>
          <w:bCs/>
          <w:sz w:val="32"/>
          <w:szCs w:val="32"/>
        </w:rPr>
        <w:t>保人员增加办事</w:t>
      </w:r>
      <w:r w:rsidRPr="0036231B">
        <w:rPr>
          <w:rFonts w:ascii="宋体" w:hAnsi="宋体"/>
          <w:b/>
          <w:bCs/>
          <w:sz w:val="32"/>
          <w:szCs w:val="32"/>
        </w:rPr>
        <w:t>指南</w:t>
      </w:r>
      <w:bookmarkEnd w:id="16"/>
      <w:bookmarkEnd w:id="17"/>
      <w:bookmarkEnd w:id="18"/>
    </w:p>
    <w:p w14:paraId="7901BC1B" w14:textId="77777777" w:rsidR="0036231B" w:rsidRPr="0036231B" w:rsidRDefault="0036231B" w:rsidP="00697998">
      <w:pPr>
        <w:spacing w:line="360" w:lineRule="auto"/>
        <w:ind w:firstLineChars="200" w:firstLine="422"/>
        <w:rPr>
          <w:rFonts w:ascii="宋体" w:hAnsi="宋体"/>
          <w:sz w:val="21"/>
          <w:szCs w:val="24"/>
        </w:rPr>
      </w:pPr>
      <w:r w:rsidRPr="0036231B">
        <w:rPr>
          <w:rFonts w:ascii="宋体" w:hAnsi="宋体" w:hint="eastAsia"/>
          <w:b/>
          <w:sz w:val="21"/>
          <w:szCs w:val="24"/>
        </w:rPr>
        <w:t>一、业务办理时间</w:t>
      </w:r>
      <w:r w:rsidRPr="0036231B">
        <w:rPr>
          <w:rFonts w:ascii="宋体" w:hAnsi="宋体" w:hint="eastAsia"/>
          <w:sz w:val="21"/>
          <w:szCs w:val="24"/>
        </w:rPr>
        <w:t>：每月5日至25日（节假日除外）</w:t>
      </w:r>
    </w:p>
    <w:p w14:paraId="529A5C35" w14:textId="77777777" w:rsidR="0036231B" w:rsidRPr="0036231B" w:rsidRDefault="0036231B" w:rsidP="00697998">
      <w:pPr>
        <w:spacing w:line="360" w:lineRule="auto"/>
        <w:ind w:firstLineChars="200" w:firstLine="422"/>
        <w:rPr>
          <w:rFonts w:ascii="宋体" w:hAnsi="宋体"/>
          <w:b/>
          <w:sz w:val="21"/>
          <w:szCs w:val="24"/>
        </w:rPr>
      </w:pPr>
      <w:r w:rsidRPr="0036231B">
        <w:rPr>
          <w:rFonts w:ascii="宋体" w:hAnsi="宋体" w:hint="eastAsia"/>
          <w:b/>
          <w:sz w:val="21"/>
          <w:szCs w:val="24"/>
        </w:rPr>
        <w:t>二、所需材料</w:t>
      </w:r>
    </w:p>
    <w:p w14:paraId="06D03599"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hint="eastAsia"/>
          <w:sz w:val="21"/>
          <w:szCs w:val="24"/>
        </w:rPr>
        <w:t>1.《北京市社会保险人员增加表》</w:t>
      </w:r>
      <w:r w:rsidRPr="0036231B">
        <w:rPr>
          <w:rFonts w:ascii="宋体" w:hAnsi="宋体" w:hint="eastAsia"/>
          <w:b/>
          <w:sz w:val="21"/>
          <w:szCs w:val="24"/>
        </w:rPr>
        <w:t>一式两份</w:t>
      </w:r>
      <w:r w:rsidRPr="0036231B">
        <w:rPr>
          <w:rFonts w:ascii="宋体" w:hAnsi="宋体" w:hint="eastAsia"/>
          <w:sz w:val="21"/>
          <w:szCs w:val="24"/>
        </w:rPr>
        <w:t>；</w:t>
      </w:r>
    </w:p>
    <w:p w14:paraId="7CA4E7F9"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hint="eastAsia"/>
          <w:sz w:val="21"/>
          <w:szCs w:val="24"/>
        </w:rPr>
        <w:t>2.《北京市社会保险个人信息登记表》及《北京市社会保险个人信息登记表》（副表）</w:t>
      </w:r>
      <w:r w:rsidRPr="0036231B">
        <w:rPr>
          <w:rFonts w:ascii="宋体" w:hAnsi="宋体" w:hint="eastAsia"/>
          <w:b/>
          <w:sz w:val="21"/>
          <w:szCs w:val="24"/>
        </w:rPr>
        <w:t>各一份</w:t>
      </w:r>
      <w:r w:rsidRPr="0036231B">
        <w:rPr>
          <w:rFonts w:ascii="宋体" w:hAnsi="宋体" w:hint="eastAsia"/>
          <w:sz w:val="21"/>
          <w:szCs w:val="24"/>
        </w:rPr>
        <w:t>；</w:t>
      </w:r>
    </w:p>
    <w:p w14:paraId="5D6440E7"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hint="eastAsia"/>
          <w:sz w:val="21"/>
          <w:szCs w:val="24"/>
        </w:rPr>
        <w:t>3．二代身份证</w:t>
      </w:r>
      <w:r w:rsidRPr="0036231B">
        <w:rPr>
          <w:rFonts w:ascii="宋体" w:hAnsi="宋体" w:hint="eastAsia"/>
          <w:b/>
          <w:sz w:val="21"/>
          <w:szCs w:val="24"/>
        </w:rPr>
        <w:t>复印件一份</w:t>
      </w:r>
      <w:r w:rsidRPr="0036231B">
        <w:rPr>
          <w:rFonts w:ascii="宋体" w:hAnsi="宋体" w:hint="eastAsia"/>
          <w:sz w:val="21"/>
          <w:szCs w:val="24"/>
        </w:rPr>
        <w:t>（不用</w:t>
      </w:r>
      <w:proofErr w:type="gramStart"/>
      <w:r w:rsidRPr="0036231B">
        <w:rPr>
          <w:rFonts w:ascii="宋体" w:hAnsi="宋体" w:hint="eastAsia"/>
          <w:sz w:val="21"/>
          <w:szCs w:val="24"/>
        </w:rPr>
        <w:t>粘帖</w:t>
      </w:r>
      <w:proofErr w:type="gramEnd"/>
      <w:r w:rsidRPr="0036231B">
        <w:rPr>
          <w:rFonts w:ascii="宋体" w:hAnsi="宋体" w:hint="eastAsia"/>
          <w:sz w:val="21"/>
          <w:szCs w:val="24"/>
        </w:rPr>
        <w:t>）；</w:t>
      </w:r>
    </w:p>
    <w:p w14:paraId="6A1ACB16"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hint="eastAsia"/>
          <w:sz w:val="21"/>
          <w:szCs w:val="24"/>
        </w:rPr>
        <w:t>4．增员报盘文件（</w:t>
      </w:r>
      <w:r w:rsidRPr="0036231B">
        <w:rPr>
          <w:rFonts w:ascii="宋体" w:hAnsi="宋体" w:hint="eastAsia"/>
          <w:b/>
          <w:sz w:val="21"/>
          <w:szCs w:val="24"/>
        </w:rPr>
        <w:t>注</w:t>
      </w:r>
      <w:r w:rsidRPr="0036231B">
        <w:rPr>
          <w:rFonts w:ascii="宋体" w:hAnsi="宋体"/>
          <w:b/>
          <w:sz w:val="21"/>
          <w:szCs w:val="24"/>
        </w:rPr>
        <w:t>：</w:t>
      </w:r>
      <w:r w:rsidRPr="0036231B">
        <w:rPr>
          <w:rFonts w:ascii="宋体" w:hAnsi="宋体" w:hint="eastAsia"/>
          <w:b/>
          <w:sz w:val="21"/>
          <w:szCs w:val="24"/>
        </w:rPr>
        <w:t>以“网上申报</w:t>
      </w:r>
      <w:r w:rsidRPr="0036231B">
        <w:rPr>
          <w:rFonts w:ascii="宋体" w:hAnsi="宋体"/>
          <w:b/>
          <w:sz w:val="21"/>
          <w:szCs w:val="24"/>
        </w:rPr>
        <w:t>方式</w:t>
      </w:r>
      <w:r w:rsidRPr="0036231B">
        <w:rPr>
          <w:rFonts w:ascii="宋体" w:hAnsi="宋体" w:hint="eastAsia"/>
          <w:b/>
          <w:sz w:val="21"/>
          <w:szCs w:val="24"/>
        </w:rPr>
        <w:t>”</w:t>
      </w:r>
      <w:r w:rsidRPr="0036231B">
        <w:rPr>
          <w:rFonts w:ascii="宋体" w:hAnsi="宋体"/>
          <w:b/>
          <w:sz w:val="21"/>
          <w:szCs w:val="24"/>
        </w:rPr>
        <w:t>增员</w:t>
      </w:r>
      <w:r w:rsidRPr="0036231B">
        <w:rPr>
          <w:rFonts w:ascii="宋体" w:hAnsi="宋体" w:hint="eastAsia"/>
          <w:b/>
          <w:sz w:val="21"/>
          <w:szCs w:val="24"/>
        </w:rPr>
        <w:t>的无需</w:t>
      </w:r>
      <w:r w:rsidRPr="0036231B">
        <w:rPr>
          <w:rFonts w:ascii="宋体" w:hAnsi="宋体"/>
          <w:b/>
          <w:sz w:val="21"/>
          <w:szCs w:val="24"/>
        </w:rPr>
        <w:t>提供</w:t>
      </w:r>
      <w:r w:rsidRPr="0036231B">
        <w:rPr>
          <w:rFonts w:ascii="宋体" w:hAnsi="宋体" w:hint="eastAsia"/>
          <w:b/>
          <w:sz w:val="21"/>
          <w:szCs w:val="24"/>
        </w:rPr>
        <w:t>报盘文件</w:t>
      </w:r>
      <w:r w:rsidRPr="0036231B">
        <w:rPr>
          <w:rFonts w:ascii="宋体" w:hAnsi="宋体" w:hint="eastAsia"/>
          <w:sz w:val="21"/>
          <w:szCs w:val="24"/>
        </w:rPr>
        <w:t>）；</w:t>
      </w:r>
    </w:p>
    <w:p w14:paraId="20EDFDC9"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sz w:val="21"/>
          <w:szCs w:val="24"/>
        </w:rPr>
        <w:t>5</w:t>
      </w:r>
      <w:r w:rsidRPr="0036231B">
        <w:rPr>
          <w:rFonts w:ascii="宋体" w:hAnsi="宋体" w:hint="eastAsia"/>
          <w:sz w:val="21"/>
          <w:szCs w:val="24"/>
        </w:rPr>
        <w:t>．公费医疗人员增加须携带《工资审批表》或者《行政介绍信》，新招大学生提供《应届大学生报到证》，单位超编的还需提供编办的编制批复。</w:t>
      </w:r>
    </w:p>
    <w:p w14:paraId="652DC5FC" w14:textId="77777777" w:rsidR="0036231B" w:rsidRPr="0036231B" w:rsidRDefault="0036231B" w:rsidP="00697998">
      <w:pPr>
        <w:spacing w:line="360" w:lineRule="auto"/>
        <w:ind w:firstLineChars="200" w:firstLine="422"/>
        <w:rPr>
          <w:rFonts w:ascii="宋体" w:hAnsi="宋体"/>
          <w:b/>
          <w:sz w:val="21"/>
          <w:szCs w:val="24"/>
        </w:rPr>
      </w:pPr>
      <w:r w:rsidRPr="0036231B">
        <w:rPr>
          <w:rFonts w:ascii="宋体" w:hAnsi="宋体" w:hint="eastAsia"/>
          <w:b/>
          <w:sz w:val="21"/>
          <w:szCs w:val="24"/>
        </w:rPr>
        <w:t>三、操作办法</w:t>
      </w:r>
    </w:p>
    <w:p w14:paraId="281136B4" w14:textId="77777777" w:rsidR="0036231B" w:rsidRPr="0036231B" w:rsidRDefault="0036231B" w:rsidP="00697998">
      <w:pPr>
        <w:spacing w:line="360" w:lineRule="auto"/>
        <w:ind w:firstLineChars="200" w:firstLine="422"/>
        <w:rPr>
          <w:rFonts w:ascii="宋体" w:hAnsi="宋体"/>
          <w:b/>
          <w:sz w:val="21"/>
          <w:szCs w:val="24"/>
        </w:rPr>
      </w:pPr>
      <w:r w:rsidRPr="0036231B">
        <w:rPr>
          <w:rFonts w:ascii="宋体" w:hAnsi="宋体" w:hint="eastAsia"/>
          <w:b/>
          <w:sz w:val="21"/>
          <w:szCs w:val="24"/>
        </w:rPr>
        <w:t>1.网上申报方式</w:t>
      </w:r>
    </w:p>
    <w:p w14:paraId="376C6F48" w14:textId="77777777" w:rsidR="0036231B" w:rsidRPr="0036231B" w:rsidRDefault="0036231B" w:rsidP="00697998">
      <w:pPr>
        <w:spacing w:line="360" w:lineRule="auto"/>
        <w:ind w:firstLineChars="200" w:firstLine="422"/>
        <w:rPr>
          <w:rFonts w:ascii="宋体" w:hAnsi="宋体"/>
          <w:sz w:val="21"/>
          <w:szCs w:val="24"/>
        </w:rPr>
      </w:pPr>
      <w:r w:rsidRPr="0036231B">
        <w:rPr>
          <w:rFonts w:ascii="宋体" w:hAnsi="宋体" w:hint="eastAsia"/>
          <w:b/>
          <w:sz w:val="21"/>
          <w:szCs w:val="24"/>
        </w:rPr>
        <w:t>第一步：录入</w:t>
      </w:r>
      <w:r w:rsidRPr="0036231B">
        <w:rPr>
          <w:rFonts w:ascii="宋体" w:hAnsi="宋体"/>
          <w:b/>
          <w:sz w:val="21"/>
          <w:szCs w:val="24"/>
        </w:rPr>
        <w:t>信息</w:t>
      </w:r>
      <w:r w:rsidRPr="0036231B">
        <w:rPr>
          <w:rFonts w:ascii="宋体" w:hAnsi="宋体" w:hint="eastAsia"/>
          <w:b/>
          <w:sz w:val="21"/>
          <w:szCs w:val="24"/>
        </w:rPr>
        <w:t>。</w:t>
      </w:r>
      <w:r w:rsidRPr="0036231B">
        <w:rPr>
          <w:rFonts w:ascii="宋体" w:hAnsi="宋体" w:hint="eastAsia"/>
          <w:sz w:val="21"/>
          <w:szCs w:val="24"/>
        </w:rPr>
        <w:t>使用</w:t>
      </w:r>
      <w:r w:rsidRPr="0036231B">
        <w:rPr>
          <w:rFonts w:ascii="宋体" w:hAnsi="宋体"/>
          <w:kern w:val="0"/>
          <w:sz w:val="21"/>
          <w:szCs w:val="24"/>
        </w:rPr>
        <w:t>CA</w:t>
      </w:r>
      <w:r w:rsidRPr="0036231B">
        <w:rPr>
          <w:rFonts w:ascii="宋体" w:hAnsi="宋体" w:hint="eastAsia"/>
          <w:kern w:val="0"/>
          <w:sz w:val="21"/>
          <w:szCs w:val="24"/>
        </w:rPr>
        <w:t>证书登录</w:t>
      </w:r>
      <w:r w:rsidRPr="0036231B">
        <w:rPr>
          <w:rFonts w:ascii="宋体" w:hAnsi="宋体" w:hint="eastAsia"/>
          <w:b/>
          <w:kern w:val="0"/>
          <w:sz w:val="21"/>
          <w:szCs w:val="24"/>
        </w:rPr>
        <w:t>“</w:t>
      </w:r>
      <w:r w:rsidRPr="0036231B">
        <w:rPr>
          <w:rFonts w:ascii="宋体" w:hAnsi="宋体" w:cs="宋体" w:hint="eastAsia"/>
          <w:b/>
          <w:kern w:val="0"/>
          <w:sz w:val="21"/>
          <w:szCs w:val="24"/>
        </w:rPr>
        <w:t>北京市社会保险网上服务平台”</w:t>
      </w:r>
      <w:r w:rsidRPr="0036231B">
        <w:rPr>
          <w:rFonts w:ascii="宋体" w:hAnsi="宋体" w:cs="宋体" w:hint="eastAsia"/>
          <w:kern w:val="0"/>
          <w:sz w:val="21"/>
          <w:szCs w:val="24"/>
        </w:rPr>
        <w:t>，依次</w:t>
      </w:r>
      <w:r w:rsidRPr="0036231B">
        <w:rPr>
          <w:rFonts w:ascii="宋体" w:hAnsi="宋体" w:hint="eastAsia"/>
          <w:sz w:val="21"/>
          <w:szCs w:val="24"/>
        </w:rPr>
        <w:t>点击</w:t>
      </w:r>
      <w:r w:rsidRPr="0036231B">
        <w:rPr>
          <w:rFonts w:ascii="宋体" w:hAnsi="宋体" w:hint="eastAsia"/>
          <w:b/>
          <w:sz w:val="21"/>
          <w:szCs w:val="24"/>
        </w:rPr>
        <w:t>“申报业务管理→新参保人员登记申报”</w:t>
      </w:r>
      <w:r w:rsidRPr="0036231B">
        <w:rPr>
          <w:rFonts w:ascii="宋体" w:hAnsi="宋体" w:hint="eastAsia"/>
          <w:sz w:val="21"/>
          <w:szCs w:val="24"/>
        </w:rPr>
        <w:t>后</w:t>
      </w:r>
      <w:r w:rsidRPr="0036231B">
        <w:rPr>
          <w:rFonts w:ascii="宋体" w:hAnsi="宋体"/>
          <w:sz w:val="21"/>
          <w:szCs w:val="24"/>
        </w:rPr>
        <w:t>，</w:t>
      </w:r>
      <w:r w:rsidRPr="0036231B">
        <w:rPr>
          <w:rFonts w:ascii="宋体" w:hAnsi="宋体" w:hint="eastAsia"/>
          <w:sz w:val="21"/>
          <w:szCs w:val="24"/>
        </w:rPr>
        <w:t>录入新增人员身份证号码</w:t>
      </w:r>
      <w:r w:rsidRPr="0036231B">
        <w:rPr>
          <w:rFonts w:ascii="宋体" w:hAnsi="宋体" w:hint="eastAsia"/>
          <w:b/>
          <w:sz w:val="21"/>
          <w:szCs w:val="24"/>
        </w:rPr>
        <w:t>点击确定</w:t>
      </w:r>
      <w:r w:rsidRPr="0036231B">
        <w:rPr>
          <w:rFonts w:ascii="宋体" w:hAnsi="宋体" w:hint="eastAsia"/>
          <w:sz w:val="21"/>
          <w:szCs w:val="24"/>
        </w:rPr>
        <w:t>，在个人基本信息中</w:t>
      </w:r>
      <w:r w:rsidRPr="0036231B">
        <w:rPr>
          <w:rFonts w:ascii="宋体" w:hAnsi="宋体" w:hint="eastAsia"/>
          <w:b/>
          <w:sz w:val="21"/>
          <w:szCs w:val="24"/>
        </w:rPr>
        <w:t>录入基本信息</w:t>
      </w:r>
      <w:r w:rsidRPr="0036231B">
        <w:rPr>
          <w:rFonts w:ascii="宋体" w:hAnsi="宋体" w:hint="eastAsia"/>
          <w:sz w:val="21"/>
          <w:szCs w:val="24"/>
        </w:rPr>
        <w:t>，</w:t>
      </w:r>
      <w:proofErr w:type="gramStart"/>
      <w:r w:rsidRPr="0036231B">
        <w:rPr>
          <w:rFonts w:ascii="宋体" w:hAnsi="宋体" w:hint="eastAsia"/>
          <w:sz w:val="21"/>
          <w:szCs w:val="24"/>
        </w:rPr>
        <w:t>蓝色项必填</w:t>
      </w:r>
      <w:proofErr w:type="gramEnd"/>
      <w:r w:rsidRPr="0036231B">
        <w:rPr>
          <w:rFonts w:ascii="宋体" w:hAnsi="宋体" w:hint="eastAsia"/>
          <w:sz w:val="21"/>
          <w:szCs w:val="24"/>
        </w:rPr>
        <w:t>。然后</w:t>
      </w:r>
      <w:r w:rsidRPr="0036231B">
        <w:rPr>
          <w:rFonts w:ascii="宋体" w:hAnsi="宋体" w:hint="eastAsia"/>
          <w:b/>
          <w:sz w:val="21"/>
          <w:szCs w:val="24"/>
        </w:rPr>
        <w:t>点击浏览</w:t>
      </w:r>
      <w:r w:rsidRPr="0036231B">
        <w:rPr>
          <w:rFonts w:ascii="宋体" w:hAnsi="宋体" w:hint="eastAsia"/>
          <w:sz w:val="21"/>
          <w:szCs w:val="24"/>
        </w:rPr>
        <w:t>，选择参保人的电子照片</w:t>
      </w:r>
      <w:r w:rsidRPr="0036231B">
        <w:rPr>
          <w:rFonts w:ascii="宋体" w:hAnsi="宋体" w:hint="eastAsia"/>
          <w:b/>
          <w:sz w:val="21"/>
          <w:szCs w:val="24"/>
        </w:rPr>
        <w:t>点击上传</w:t>
      </w:r>
      <w:r w:rsidRPr="0036231B">
        <w:rPr>
          <w:rFonts w:ascii="宋体" w:hAnsi="宋体" w:hint="eastAsia"/>
          <w:sz w:val="21"/>
          <w:szCs w:val="24"/>
        </w:rPr>
        <w:t>，然后依次</w:t>
      </w:r>
      <w:r w:rsidRPr="0036231B">
        <w:rPr>
          <w:rFonts w:ascii="宋体" w:hAnsi="宋体"/>
          <w:sz w:val="21"/>
          <w:szCs w:val="24"/>
        </w:rPr>
        <w:t>点击</w:t>
      </w:r>
      <w:r w:rsidRPr="0036231B">
        <w:rPr>
          <w:rFonts w:ascii="宋体" w:hAnsi="宋体"/>
          <w:b/>
          <w:sz w:val="21"/>
          <w:szCs w:val="24"/>
        </w:rPr>
        <w:t>“</w:t>
      </w:r>
      <w:r w:rsidRPr="0036231B">
        <w:rPr>
          <w:rFonts w:ascii="宋体" w:hAnsi="宋体" w:hint="eastAsia"/>
          <w:b/>
          <w:sz w:val="21"/>
          <w:szCs w:val="24"/>
        </w:rPr>
        <w:t>保存→提交→确认</w:t>
      </w:r>
      <w:r w:rsidRPr="0036231B">
        <w:rPr>
          <w:rFonts w:ascii="宋体" w:hAnsi="宋体"/>
          <w:b/>
          <w:sz w:val="21"/>
          <w:szCs w:val="24"/>
        </w:rPr>
        <w:t>”</w:t>
      </w:r>
      <w:r w:rsidRPr="0036231B">
        <w:rPr>
          <w:rFonts w:ascii="宋体" w:hAnsi="宋体" w:hint="eastAsia"/>
          <w:sz w:val="21"/>
          <w:szCs w:val="24"/>
        </w:rPr>
        <w:t>，显示导入成功。</w:t>
      </w:r>
    </w:p>
    <w:p w14:paraId="55F5F978" w14:textId="77777777" w:rsidR="0036231B" w:rsidRPr="0036231B" w:rsidRDefault="0036231B" w:rsidP="00697998">
      <w:pPr>
        <w:spacing w:line="360" w:lineRule="auto"/>
        <w:ind w:firstLineChars="200" w:firstLine="422"/>
        <w:rPr>
          <w:rFonts w:ascii="宋体" w:hAnsi="宋体"/>
          <w:sz w:val="21"/>
          <w:szCs w:val="24"/>
        </w:rPr>
      </w:pPr>
      <w:r w:rsidRPr="0036231B">
        <w:rPr>
          <w:rFonts w:ascii="宋体" w:hAnsi="宋体" w:hint="eastAsia"/>
          <w:b/>
          <w:sz w:val="21"/>
          <w:szCs w:val="24"/>
        </w:rPr>
        <w:t>第二步</w:t>
      </w:r>
      <w:r w:rsidRPr="0036231B">
        <w:rPr>
          <w:rFonts w:ascii="宋体" w:hAnsi="宋体"/>
          <w:b/>
          <w:sz w:val="21"/>
          <w:szCs w:val="24"/>
        </w:rPr>
        <w:t>：</w:t>
      </w:r>
      <w:r w:rsidRPr="0036231B">
        <w:rPr>
          <w:rFonts w:ascii="宋体" w:hAnsi="宋体" w:hint="eastAsia"/>
          <w:b/>
          <w:sz w:val="21"/>
          <w:szCs w:val="24"/>
        </w:rPr>
        <w:t>打印</w:t>
      </w:r>
      <w:r w:rsidRPr="0036231B">
        <w:rPr>
          <w:rFonts w:ascii="宋体" w:hAnsi="宋体"/>
          <w:b/>
          <w:sz w:val="21"/>
          <w:szCs w:val="24"/>
        </w:rPr>
        <w:t>表格。</w:t>
      </w:r>
      <w:r w:rsidRPr="0036231B">
        <w:rPr>
          <w:rFonts w:ascii="宋体" w:hAnsi="宋体" w:hint="eastAsia"/>
          <w:sz w:val="21"/>
          <w:szCs w:val="24"/>
        </w:rPr>
        <w:t>点击</w:t>
      </w:r>
      <w:r w:rsidRPr="0036231B">
        <w:rPr>
          <w:rFonts w:ascii="宋体" w:hAnsi="宋体" w:hint="eastAsia"/>
          <w:b/>
          <w:sz w:val="21"/>
          <w:szCs w:val="24"/>
        </w:rPr>
        <w:t>“业务报表查询→个人信息登记表”</w:t>
      </w:r>
      <w:r w:rsidRPr="0036231B">
        <w:rPr>
          <w:rFonts w:ascii="宋体" w:hAnsi="宋体" w:hint="eastAsia"/>
          <w:sz w:val="21"/>
          <w:szCs w:val="24"/>
        </w:rPr>
        <w:t>，选择起止时间，点击</w:t>
      </w:r>
      <w:r w:rsidRPr="0036231B">
        <w:rPr>
          <w:rFonts w:ascii="宋体" w:hAnsi="宋体" w:hint="eastAsia"/>
          <w:b/>
          <w:sz w:val="21"/>
          <w:szCs w:val="24"/>
        </w:rPr>
        <w:t>“查询→下载打印”，</w:t>
      </w:r>
      <w:r w:rsidRPr="0036231B">
        <w:rPr>
          <w:rFonts w:ascii="宋体" w:hAnsi="宋体" w:hint="eastAsia"/>
          <w:sz w:val="21"/>
          <w:szCs w:val="24"/>
        </w:rPr>
        <w:t>打印出新增人员的《北京市社会保险个人信息登记表》主副表。点击</w:t>
      </w:r>
      <w:r w:rsidRPr="0036231B">
        <w:rPr>
          <w:rFonts w:ascii="宋体" w:hAnsi="宋体" w:hint="eastAsia"/>
          <w:b/>
          <w:sz w:val="21"/>
          <w:szCs w:val="24"/>
        </w:rPr>
        <w:t>“人员增加表”</w:t>
      </w:r>
      <w:r w:rsidRPr="0036231B">
        <w:rPr>
          <w:rFonts w:ascii="宋体" w:hAnsi="宋体" w:hint="eastAsia"/>
          <w:sz w:val="21"/>
          <w:szCs w:val="24"/>
        </w:rPr>
        <w:t>，选择起止时间，点击</w:t>
      </w:r>
      <w:r w:rsidRPr="0036231B">
        <w:rPr>
          <w:rFonts w:ascii="宋体" w:hAnsi="宋体" w:hint="eastAsia"/>
          <w:b/>
          <w:sz w:val="21"/>
          <w:szCs w:val="24"/>
        </w:rPr>
        <w:t>“查询→下载打印”，</w:t>
      </w:r>
      <w:r w:rsidRPr="0036231B">
        <w:rPr>
          <w:rFonts w:ascii="宋体" w:hAnsi="宋体" w:hint="eastAsia"/>
          <w:sz w:val="21"/>
          <w:szCs w:val="24"/>
        </w:rPr>
        <w:t>，打印《北京市社会保险人员增加表》一式两份。</w:t>
      </w:r>
    </w:p>
    <w:p w14:paraId="5870420A" w14:textId="77777777" w:rsidR="0036231B" w:rsidRPr="0036231B" w:rsidRDefault="0036231B" w:rsidP="00697998">
      <w:pPr>
        <w:spacing w:line="360" w:lineRule="auto"/>
        <w:ind w:firstLineChars="200" w:firstLine="422"/>
        <w:rPr>
          <w:rFonts w:ascii="宋体" w:hAnsi="宋体"/>
          <w:b/>
          <w:sz w:val="21"/>
          <w:szCs w:val="24"/>
        </w:rPr>
      </w:pPr>
      <w:r w:rsidRPr="0036231B">
        <w:rPr>
          <w:rFonts w:ascii="宋体" w:hAnsi="宋体" w:hint="eastAsia"/>
          <w:b/>
          <w:sz w:val="21"/>
          <w:szCs w:val="24"/>
        </w:rPr>
        <w:t>注意事项</w:t>
      </w:r>
      <w:r w:rsidRPr="0036231B">
        <w:rPr>
          <w:rFonts w:ascii="宋体" w:hAnsi="宋体"/>
          <w:b/>
          <w:sz w:val="21"/>
          <w:szCs w:val="24"/>
        </w:rPr>
        <w:t>：</w:t>
      </w:r>
    </w:p>
    <w:p w14:paraId="65A2647B"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hint="eastAsia"/>
          <w:sz w:val="21"/>
          <w:szCs w:val="24"/>
        </w:rPr>
        <w:t>（1）网上</w:t>
      </w:r>
      <w:r w:rsidRPr="0036231B">
        <w:rPr>
          <w:rFonts w:ascii="宋体" w:hAnsi="宋体"/>
          <w:sz w:val="21"/>
          <w:szCs w:val="24"/>
        </w:rPr>
        <w:t>申报人员增加</w:t>
      </w:r>
      <w:r w:rsidRPr="0036231B">
        <w:rPr>
          <w:rFonts w:ascii="宋体" w:hAnsi="宋体" w:hint="eastAsia"/>
          <w:sz w:val="21"/>
          <w:szCs w:val="24"/>
        </w:rPr>
        <w:t>如有疑问</w:t>
      </w:r>
      <w:r w:rsidRPr="0036231B">
        <w:rPr>
          <w:rFonts w:ascii="宋体" w:hAnsi="宋体"/>
          <w:sz w:val="21"/>
          <w:szCs w:val="24"/>
        </w:rPr>
        <w:t>，请</w:t>
      </w:r>
      <w:r w:rsidRPr="0036231B">
        <w:rPr>
          <w:rFonts w:ascii="宋体" w:hAnsi="宋体" w:hint="eastAsia"/>
          <w:spacing w:val="-8"/>
          <w:sz w:val="21"/>
          <w:szCs w:val="24"/>
        </w:rPr>
        <w:t>参照网上申报登录界面的《用户指南》。</w:t>
      </w:r>
    </w:p>
    <w:p w14:paraId="21F59D46"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hint="eastAsia"/>
          <w:sz w:val="21"/>
          <w:szCs w:val="24"/>
        </w:rPr>
        <w:t>（2）电子</w:t>
      </w:r>
      <w:r w:rsidRPr="0036231B">
        <w:rPr>
          <w:rFonts w:ascii="宋体" w:hAnsi="宋体" w:hint="eastAsia"/>
          <w:kern w:val="0"/>
          <w:sz w:val="21"/>
          <w:szCs w:val="24"/>
        </w:rPr>
        <w:t>照片</w:t>
      </w:r>
      <w:r w:rsidRPr="0036231B">
        <w:rPr>
          <w:rFonts w:ascii="宋体" w:hAnsi="宋体"/>
          <w:kern w:val="0"/>
          <w:sz w:val="21"/>
          <w:szCs w:val="24"/>
        </w:rPr>
        <w:t>格式要求</w:t>
      </w:r>
      <w:r w:rsidRPr="0036231B">
        <w:rPr>
          <w:rFonts w:ascii="宋体" w:hAnsi="宋体"/>
          <w:b/>
          <w:kern w:val="0"/>
          <w:sz w:val="21"/>
          <w:szCs w:val="24"/>
        </w:rPr>
        <w:t>：</w:t>
      </w:r>
      <w:r w:rsidRPr="0036231B">
        <w:rPr>
          <w:rFonts w:ascii="宋体" w:hAnsi="宋体"/>
          <w:kern w:val="0"/>
          <w:sz w:val="21"/>
          <w:szCs w:val="24"/>
        </w:rPr>
        <w:t>本人近期一寸、正面、免冠、彩色、白底、服装与背景的颜色反差要大的电子照片</w:t>
      </w:r>
      <w:r w:rsidRPr="0036231B">
        <w:rPr>
          <w:rFonts w:ascii="宋体" w:hAnsi="宋体" w:hint="eastAsia"/>
          <w:kern w:val="0"/>
          <w:sz w:val="21"/>
          <w:szCs w:val="24"/>
        </w:rPr>
        <w:t>；</w:t>
      </w:r>
      <w:r w:rsidRPr="0036231B">
        <w:rPr>
          <w:rFonts w:ascii="宋体" w:hAnsi="宋体"/>
          <w:kern w:val="0"/>
          <w:sz w:val="21"/>
          <w:szCs w:val="24"/>
        </w:rPr>
        <w:t>jpg格式，宽度：358像素，高度：441像素；文件不小于9KB，不大于20KB</w:t>
      </w:r>
      <w:r w:rsidRPr="0036231B">
        <w:rPr>
          <w:rFonts w:ascii="宋体" w:hAnsi="宋体" w:hint="eastAsia"/>
          <w:kern w:val="0"/>
          <w:sz w:val="21"/>
          <w:szCs w:val="24"/>
        </w:rPr>
        <w:t>；照片裁剪方法请参照上传照片栏下方的帮助</w:t>
      </w:r>
      <w:r w:rsidRPr="0036231B">
        <w:rPr>
          <w:rFonts w:ascii="宋体" w:hAnsi="宋体" w:hint="eastAsia"/>
          <w:sz w:val="21"/>
          <w:szCs w:val="24"/>
        </w:rPr>
        <w:t>。</w:t>
      </w:r>
    </w:p>
    <w:p w14:paraId="669F510E" w14:textId="77777777" w:rsidR="0036231B" w:rsidRPr="0036231B" w:rsidRDefault="0036231B" w:rsidP="00697998">
      <w:pPr>
        <w:spacing w:line="360" w:lineRule="auto"/>
        <w:ind w:firstLineChars="200" w:firstLine="420"/>
        <w:rPr>
          <w:rFonts w:ascii="宋体" w:hAnsi="宋体"/>
          <w:sz w:val="21"/>
          <w:szCs w:val="24"/>
        </w:rPr>
      </w:pPr>
      <w:r w:rsidRPr="0036231B">
        <w:rPr>
          <w:rFonts w:ascii="宋体" w:hAnsi="宋体" w:cs="宋体" w:hint="eastAsia"/>
          <w:kern w:val="0"/>
          <w:sz w:val="21"/>
          <w:szCs w:val="24"/>
        </w:rPr>
        <w:t>（3）北京市社会保险网上服务平台</w:t>
      </w:r>
      <w:r w:rsidRPr="0036231B">
        <w:rPr>
          <w:rFonts w:ascii="宋体" w:hAnsi="宋体" w:cs="宋体"/>
          <w:kern w:val="0"/>
          <w:sz w:val="21"/>
          <w:szCs w:val="24"/>
        </w:rPr>
        <w:t>：</w:t>
      </w:r>
      <w:hyperlink r:id="rId10" w:history="1">
        <w:r w:rsidRPr="0036231B">
          <w:rPr>
            <w:rFonts w:ascii="宋体" w:hAnsi="宋体"/>
            <w:color w:val="0000FF"/>
            <w:sz w:val="21"/>
            <w:szCs w:val="24"/>
            <w:u w:val="single"/>
          </w:rPr>
          <w:t>http://www.bjrbj.gov.cn/csibiz</w:t>
        </w:r>
      </w:hyperlink>
    </w:p>
    <w:p w14:paraId="08F582FF" w14:textId="77777777" w:rsidR="0036231B" w:rsidRPr="0036231B" w:rsidRDefault="0036231B" w:rsidP="00697998">
      <w:pPr>
        <w:spacing w:line="360" w:lineRule="auto"/>
        <w:ind w:firstLineChars="200" w:firstLine="422"/>
        <w:rPr>
          <w:rFonts w:ascii="宋体" w:hAnsi="宋体"/>
          <w:sz w:val="21"/>
          <w:szCs w:val="24"/>
        </w:rPr>
      </w:pPr>
      <w:r w:rsidRPr="0036231B">
        <w:rPr>
          <w:rFonts w:ascii="宋体" w:hAnsi="宋体" w:hint="eastAsia"/>
          <w:b/>
          <w:sz w:val="21"/>
          <w:szCs w:val="24"/>
        </w:rPr>
        <w:t>2．企业版软件报盘方式</w:t>
      </w:r>
      <w:r w:rsidRPr="0036231B">
        <w:rPr>
          <w:rFonts w:ascii="宋体" w:hAnsi="宋体" w:hint="eastAsia"/>
          <w:sz w:val="21"/>
          <w:szCs w:val="24"/>
        </w:rPr>
        <w:t>（不能使用网上申报的单位），</w:t>
      </w:r>
      <w:r w:rsidRPr="0036231B">
        <w:rPr>
          <w:rFonts w:ascii="宋体" w:hAnsi="宋体"/>
          <w:sz w:val="21"/>
          <w:szCs w:val="24"/>
        </w:rPr>
        <w:t>具体方式</w:t>
      </w:r>
      <w:r w:rsidRPr="0036231B">
        <w:rPr>
          <w:rFonts w:ascii="宋体" w:hAnsi="宋体" w:hint="eastAsia"/>
          <w:sz w:val="21"/>
          <w:szCs w:val="24"/>
        </w:rPr>
        <w:t>参见《企业版软件操作指南》</w:t>
      </w:r>
    </w:p>
    <w:p w14:paraId="4DAF1C3F" w14:textId="77777777" w:rsidR="0036231B" w:rsidRPr="0036231B" w:rsidRDefault="0036231B" w:rsidP="00697998">
      <w:pPr>
        <w:spacing w:line="360" w:lineRule="auto"/>
        <w:ind w:firstLineChars="200" w:firstLine="422"/>
        <w:rPr>
          <w:rFonts w:ascii="宋体" w:hAnsi="宋体"/>
          <w:b/>
          <w:sz w:val="21"/>
          <w:szCs w:val="24"/>
        </w:rPr>
      </w:pPr>
      <w:r w:rsidRPr="0036231B">
        <w:rPr>
          <w:rFonts w:ascii="宋体" w:hAnsi="宋体" w:hint="eastAsia"/>
          <w:b/>
          <w:sz w:val="21"/>
          <w:szCs w:val="24"/>
        </w:rPr>
        <w:t>四、经办流程</w:t>
      </w:r>
    </w:p>
    <w:p w14:paraId="51DB6BC9" w14:textId="77777777" w:rsidR="0036231B" w:rsidRPr="0036231B" w:rsidRDefault="0036231B" w:rsidP="00697998">
      <w:pPr>
        <w:spacing w:line="360" w:lineRule="auto"/>
        <w:ind w:firstLineChars="200" w:firstLine="420"/>
        <w:rPr>
          <w:rFonts w:ascii="宋体" w:hAnsi="宋体"/>
          <w:kern w:val="0"/>
          <w:sz w:val="21"/>
          <w:szCs w:val="24"/>
        </w:rPr>
      </w:pPr>
      <w:r w:rsidRPr="0036231B">
        <w:rPr>
          <w:rFonts w:ascii="宋体" w:hAnsi="宋体" w:hint="eastAsia"/>
          <w:sz w:val="21"/>
          <w:szCs w:val="24"/>
        </w:rPr>
        <w:t>先在</w:t>
      </w:r>
      <w:r w:rsidRPr="0036231B">
        <w:rPr>
          <w:rFonts w:ascii="宋体" w:hAnsi="宋体" w:hint="eastAsia"/>
          <w:b/>
          <w:sz w:val="21"/>
          <w:szCs w:val="24"/>
        </w:rPr>
        <w:t>网上</w:t>
      </w:r>
      <w:r w:rsidRPr="0036231B">
        <w:rPr>
          <w:rFonts w:ascii="宋体" w:hAnsi="宋体" w:hint="eastAsia"/>
          <w:b/>
          <w:kern w:val="0"/>
          <w:sz w:val="21"/>
          <w:szCs w:val="24"/>
        </w:rPr>
        <w:t>预约新参保人员增加业务</w:t>
      </w:r>
      <w:r w:rsidRPr="0036231B">
        <w:rPr>
          <w:rFonts w:ascii="宋体" w:hAnsi="宋体" w:hint="eastAsia"/>
          <w:kern w:val="0"/>
          <w:sz w:val="21"/>
          <w:szCs w:val="24"/>
        </w:rPr>
        <w:t>，然后携带所需材料到社保大厅取号并到登记业务窗口进行办理，领取《新发与补（换）社会保障卡领卡证明》后，在社保大厅</w:t>
      </w:r>
      <w:r w:rsidRPr="0036231B">
        <w:rPr>
          <w:rFonts w:ascii="宋体" w:hAnsi="宋体"/>
          <w:kern w:val="0"/>
          <w:sz w:val="21"/>
          <w:szCs w:val="24"/>
        </w:rPr>
        <w:t>钢印放置处为《领卡证明》</w:t>
      </w:r>
      <w:r w:rsidRPr="0036231B">
        <w:rPr>
          <w:rFonts w:ascii="宋体" w:hAnsi="宋体" w:hint="eastAsia"/>
          <w:kern w:val="0"/>
          <w:sz w:val="21"/>
          <w:szCs w:val="24"/>
        </w:rPr>
        <w:t>加盖钢印，并领取《社会保障卡领取告知》及《领取医保存折注意事项》。</w:t>
      </w:r>
    </w:p>
    <w:p w14:paraId="69C2E21F" w14:textId="77777777" w:rsidR="0036231B" w:rsidRPr="0036231B" w:rsidRDefault="0036231B" w:rsidP="00697998">
      <w:pPr>
        <w:spacing w:line="360" w:lineRule="auto"/>
        <w:ind w:firstLineChars="200" w:firstLine="422"/>
        <w:rPr>
          <w:rFonts w:ascii="宋体" w:hAnsi="宋体"/>
          <w:b/>
          <w:sz w:val="21"/>
          <w:szCs w:val="24"/>
        </w:rPr>
      </w:pPr>
      <w:r w:rsidRPr="0036231B">
        <w:rPr>
          <w:rFonts w:ascii="宋体" w:hAnsi="宋体" w:hint="eastAsia"/>
          <w:b/>
          <w:sz w:val="21"/>
          <w:szCs w:val="24"/>
        </w:rPr>
        <w:t>五、注意事项：</w:t>
      </w:r>
    </w:p>
    <w:p w14:paraId="7469B2E0" w14:textId="77777777" w:rsidR="005F0000" w:rsidRPr="005F0000" w:rsidRDefault="005F0000" w:rsidP="00697998">
      <w:pPr>
        <w:spacing w:line="360" w:lineRule="auto"/>
        <w:ind w:firstLineChars="200" w:firstLine="420"/>
        <w:rPr>
          <w:rFonts w:ascii="宋体" w:hAnsi="宋体"/>
          <w:b/>
          <w:color w:val="000000"/>
          <w:sz w:val="21"/>
        </w:rPr>
      </w:pPr>
      <w:bookmarkStart w:id="20" w:name="_Toc382209140"/>
      <w:r w:rsidRPr="005F0000">
        <w:rPr>
          <w:rFonts w:ascii="宋体" w:hAnsi="宋体" w:hint="eastAsia"/>
          <w:color w:val="000000"/>
          <w:sz w:val="21"/>
        </w:rPr>
        <w:t>1．业务</w:t>
      </w:r>
      <w:r w:rsidRPr="005F0000">
        <w:rPr>
          <w:rFonts w:ascii="宋体" w:hAnsi="宋体"/>
          <w:color w:val="000000"/>
          <w:sz w:val="21"/>
        </w:rPr>
        <w:t>办理岗位：</w:t>
      </w:r>
      <w:r w:rsidRPr="005F0000">
        <w:rPr>
          <w:rFonts w:ascii="宋体" w:hAnsi="宋体" w:cs="宋体" w:hint="eastAsia"/>
          <w:color w:val="000000"/>
          <w:sz w:val="21"/>
        </w:rPr>
        <w:t>社保中心登记业务岗</w:t>
      </w:r>
      <w:r w:rsidRPr="005F0000">
        <w:rPr>
          <w:rFonts w:ascii="宋体" w:hAnsi="宋体" w:hint="eastAsia"/>
          <w:color w:val="000000"/>
          <w:sz w:val="21"/>
        </w:rPr>
        <w:t>。</w:t>
      </w:r>
    </w:p>
    <w:p w14:paraId="16001FA2" w14:textId="77777777" w:rsidR="005F0000" w:rsidRPr="005F0000" w:rsidRDefault="005F0000" w:rsidP="00697998">
      <w:pPr>
        <w:spacing w:line="360" w:lineRule="auto"/>
        <w:ind w:firstLineChars="200" w:firstLine="420"/>
        <w:rPr>
          <w:rFonts w:ascii="宋体" w:hAnsi="宋体"/>
          <w:b/>
          <w:color w:val="000000"/>
          <w:sz w:val="21"/>
        </w:rPr>
      </w:pPr>
      <w:r w:rsidRPr="005F0000">
        <w:rPr>
          <w:rFonts w:ascii="宋体" w:hAnsi="宋体"/>
          <w:color w:val="000000"/>
          <w:sz w:val="21"/>
        </w:rPr>
        <w:lastRenderedPageBreak/>
        <w:t>2</w:t>
      </w:r>
      <w:r w:rsidRPr="005F0000">
        <w:rPr>
          <w:rFonts w:ascii="宋体" w:hAnsi="宋体" w:hint="eastAsia"/>
          <w:color w:val="000000"/>
          <w:sz w:val="21"/>
        </w:rPr>
        <w:t>．在网上申报操作时间为每月5日至22日，早6：00至晚10：00；北京市社会保险网上服务平台</w:t>
      </w:r>
      <w:hyperlink r:id="rId11" w:history="1">
        <w:r w:rsidRPr="005F0000">
          <w:rPr>
            <w:rStyle w:val="a3"/>
            <w:rFonts w:ascii="宋体" w:hAnsi="宋体" w:hint="eastAsia"/>
            <w:sz w:val="21"/>
          </w:rPr>
          <w:t>www.bjrbj.gov.cn/csibiz</w:t>
        </w:r>
      </w:hyperlink>
      <w:r w:rsidRPr="005F0000">
        <w:rPr>
          <w:rFonts w:ascii="宋体" w:hAnsi="宋体" w:hint="eastAsia"/>
          <w:color w:val="000000"/>
          <w:sz w:val="21"/>
        </w:rPr>
        <w:t>。</w:t>
      </w:r>
    </w:p>
    <w:p w14:paraId="1DCA3ED4" w14:textId="77777777" w:rsidR="005F0000" w:rsidRPr="005F0000" w:rsidRDefault="005F0000" w:rsidP="00697998">
      <w:pPr>
        <w:spacing w:line="360" w:lineRule="auto"/>
        <w:ind w:firstLineChars="200" w:firstLine="422"/>
        <w:rPr>
          <w:rFonts w:ascii="宋体" w:hAnsi="宋体"/>
          <w:b/>
          <w:color w:val="000000"/>
          <w:sz w:val="21"/>
        </w:rPr>
      </w:pPr>
      <w:r w:rsidRPr="005F0000">
        <w:rPr>
          <w:rFonts w:ascii="宋体" w:hAnsi="宋体"/>
          <w:b/>
          <w:color w:val="000000"/>
          <w:sz w:val="21"/>
        </w:rPr>
        <w:t>3</w:t>
      </w:r>
      <w:r w:rsidRPr="005F0000">
        <w:rPr>
          <w:rFonts w:ascii="宋体" w:hAnsi="宋体" w:hint="eastAsia"/>
          <w:b/>
          <w:color w:val="000000"/>
          <w:sz w:val="21"/>
        </w:rPr>
        <w:t>．本市就业的外籍人提供：</w:t>
      </w:r>
    </w:p>
    <w:p w14:paraId="72D90E99" w14:textId="77777777" w:rsidR="005F0000" w:rsidRPr="005F0000" w:rsidRDefault="005F0000" w:rsidP="00697998">
      <w:pPr>
        <w:spacing w:line="360" w:lineRule="auto"/>
        <w:ind w:firstLineChars="200" w:firstLine="420"/>
        <w:rPr>
          <w:rFonts w:ascii="宋体" w:hAnsi="宋体"/>
          <w:b/>
          <w:color w:val="000000"/>
          <w:sz w:val="21"/>
        </w:rPr>
      </w:pPr>
      <w:r w:rsidRPr="005F0000">
        <w:rPr>
          <w:rFonts w:ascii="宋体" w:hAnsi="宋体" w:hint="eastAsia"/>
          <w:color w:val="000000"/>
          <w:sz w:val="21"/>
        </w:rPr>
        <w:t>护照原件和复印件（一式二份）；《外国人就业证》、《外国专家证》、《外国常驻记者证》、</w:t>
      </w:r>
    </w:p>
    <w:p w14:paraId="0C11FDA5" w14:textId="77777777" w:rsidR="005F0000" w:rsidRPr="005F0000" w:rsidRDefault="005F0000" w:rsidP="00697998">
      <w:pPr>
        <w:spacing w:line="360" w:lineRule="auto"/>
        <w:rPr>
          <w:rFonts w:ascii="宋体" w:hAnsi="宋体"/>
          <w:color w:val="000000"/>
          <w:sz w:val="21"/>
        </w:rPr>
      </w:pPr>
      <w:r w:rsidRPr="005F0000">
        <w:rPr>
          <w:rFonts w:ascii="宋体" w:hAnsi="宋体" w:hint="eastAsia"/>
          <w:color w:val="000000"/>
          <w:sz w:val="21"/>
        </w:rPr>
        <w:t>《北京市工作居住证（留学人员）》原件和复印件（四证选</w:t>
      </w:r>
      <w:proofErr w:type="gramStart"/>
      <w:r w:rsidRPr="005F0000">
        <w:rPr>
          <w:rFonts w:ascii="宋体" w:hAnsi="宋体" w:hint="eastAsia"/>
          <w:color w:val="000000"/>
          <w:sz w:val="21"/>
        </w:rPr>
        <w:t>一</w:t>
      </w:r>
      <w:proofErr w:type="gramEnd"/>
      <w:r w:rsidRPr="005F0000">
        <w:rPr>
          <w:rFonts w:ascii="宋体" w:hAnsi="宋体" w:hint="eastAsia"/>
          <w:color w:val="000000"/>
          <w:sz w:val="21"/>
        </w:rPr>
        <w:t>，一式一份）；外国人居留证原件和复印件（一式一份）；《外国人永久居留证》、《北京市海外高层次人才工作居住证》原件和复印件（一式一份）。</w:t>
      </w:r>
      <w:r w:rsidRPr="005F0000">
        <w:rPr>
          <w:rFonts w:ascii="宋体" w:hAnsi="宋体" w:hint="eastAsia"/>
          <w:color w:val="000000"/>
          <w:sz w:val="21"/>
        </w:rPr>
        <w:br/>
      </w:r>
      <w:r w:rsidRPr="005F0000">
        <w:rPr>
          <w:rFonts w:ascii="宋体" w:hAnsi="宋体"/>
          <w:b/>
          <w:color w:val="000000"/>
          <w:sz w:val="21"/>
        </w:rPr>
        <w:t xml:space="preserve">    4</w:t>
      </w:r>
      <w:r w:rsidRPr="005F0000">
        <w:rPr>
          <w:rFonts w:ascii="宋体" w:hAnsi="宋体" w:hint="eastAsia"/>
          <w:b/>
          <w:color w:val="000000"/>
          <w:sz w:val="21"/>
        </w:rPr>
        <w:t>．本市就业的港澳台人员提供：</w:t>
      </w:r>
      <w:r w:rsidRPr="005F0000">
        <w:rPr>
          <w:rFonts w:ascii="宋体" w:hAnsi="宋体" w:hint="eastAsia"/>
          <w:b/>
          <w:color w:val="000000"/>
          <w:sz w:val="21"/>
        </w:rPr>
        <w:br/>
      </w:r>
      <w:r w:rsidRPr="005F0000">
        <w:rPr>
          <w:rFonts w:ascii="宋体" w:hAnsi="宋体" w:hint="eastAsia"/>
          <w:color w:val="000000"/>
          <w:sz w:val="21"/>
        </w:rPr>
        <w:t>（1）派号提交材料：要求派号情况说明（一式二份加盖单位公章）；港澳台通行证原件和复印件（一式二份加盖单位公章）；港澳台人员《就业证》原件和复印件（一式二份加盖单位公章）；港澳台永久性居民身份证原件和复印件（一式二份加盖单位公章）；劳动合同原件和复印件（每页均加盖单位公章，一式二份）；《北京市社会保险个人信息变更表》（一式二份，加盖单位公章）；</w:t>
      </w:r>
      <w:r w:rsidRPr="005F0000">
        <w:rPr>
          <w:rFonts w:ascii="宋体" w:hAnsi="宋体" w:hint="eastAsia"/>
          <w:color w:val="000000"/>
          <w:sz w:val="21"/>
        </w:rPr>
        <w:br/>
        <w:t xml:space="preserve">    （2）参保提交材料：港澳台通行证原件和复印件（一式一份加盖单位公章）；港澳台人员《就业证》原件和复印件（一式一份加盖单位公章）；港澳台永久性居民身份证原件和复印件（一式一份加盖单位公章）。</w:t>
      </w:r>
    </w:p>
    <w:p w14:paraId="293C525F" w14:textId="77777777" w:rsidR="005F0000" w:rsidRPr="005F0000" w:rsidRDefault="005F0000" w:rsidP="00697998">
      <w:pPr>
        <w:spacing w:line="360" w:lineRule="auto"/>
        <w:ind w:firstLineChars="200" w:firstLine="420"/>
        <w:rPr>
          <w:rFonts w:ascii="宋体" w:hAnsi="宋体"/>
          <w:color w:val="000000"/>
          <w:sz w:val="21"/>
        </w:rPr>
      </w:pPr>
      <w:r w:rsidRPr="005F0000">
        <w:rPr>
          <w:rFonts w:ascii="宋体" w:hAnsi="宋体" w:hint="eastAsia"/>
          <w:color w:val="000000"/>
          <w:sz w:val="21"/>
        </w:rPr>
        <w:t>5．办理</w:t>
      </w:r>
      <w:r w:rsidRPr="005F0000">
        <w:rPr>
          <w:rFonts w:ascii="宋体" w:hAnsi="宋体"/>
          <w:color w:val="000000"/>
          <w:sz w:val="21"/>
        </w:rPr>
        <w:t>完</w:t>
      </w:r>
      <w:r w:rsidRPr="005F0000">
        <w:rPr>
          <w:rFonts w:ascii="宋体" w:hAnsi="宋体" w:hint="eastAsia"/>
          <w:color w:val="000000"/>
          <w:sz w:val="21"/>
        </w:rPr>
        <w:t>新参保</w:t>
      </w:r>
      <w:r w:rsidRPr="005F0000">
        <w:rPr>
          <w:rFonts w:ascii="宋体" w:hAnsi="宋体"/>
          <w:color w:val="000000"/>
          <w:sz w:val="21"/>
        </w:rPr>
        <w:t>业务后，请持窗口打印的</w:t>
      </w:r>
      <w:r w:rsidRPr="005F0000">
        <w:rPr>
          <w:rFonts w:ascii="宋体" w:hAnsi="宋体" w:hint="eastAsia"/>
          <w:color w:val="000000"/>
          <w:sz w:val="21"/>
        </w:rPr>
        <w:t>《新发与补（换）社会保障卡领卡证明》到</w:t>
      </w:r>
      <w:r w:rsidRPr="005F0000">
        <w:rPr>
          <w:rFonts w:ascii="宋体" w:hAnsi="宋体"/>
          <w:color w:val="000000"/>
          <w:sz w:val="21"/>
        </w:rPr>
        <w:t>大厅咨询台后方加盖钢印，</w:t>
      </w:r>
      <w:r w:rsidRPr="005F0000">
        <w:rPr>
          <w:rFonts w:ascii="宋体" w:hAnsi="宋体" w:hint="eastAsia"/>
          <w:color w:val="000000"/>
          <w:sz w:val="21"/>
        </w:rPr>
        <w:t>并领取《社会保障卡领取告知》及《领取医保存折注意事项》。</w:t>
      </w:r>
    </w:p>
    <w:p w14:paraId="0A30DF88" w14:textId="77777777" w:rsidR="005F0000" w:rsidRPr="005F0000" w:rsidRDefault="005F0000" w:rsidP="00697998">
      <w:pPr>
        <w:spacing w:line="360" w:lineRule="auto"/>
        <w:ind w:firstLineChars="200" w:firstLine="420"/>
        <w:rPr>
          <w:rFonts w:ascii="宋体" w:hAnsi="宋体"/>
          <w:color w:val="000000"/>
          <w:sz w:val="21"/>
        </w:rPr>
      </w:pPr>
      <w:r w:rsidRPr="005F0000">
        <w:rPr>
          <w:rFonts w:ascii="宋体" w:hAnsi="宋体"/>
          <w:color w:val="000000"/>
          <w:sz w:val="21"/>
        </w:rPr>
        <w:t>6</w:t>
      </w:r>
      <w:r w:rsidRPr="005F0000">
        <w:rPr>
          <w:rFonts w:ascii="宋体" w:hAnsi="宋体" w:hint="eastAsia"/>
          <w:color w:val="000000"/>
          <w:sz w:val="21"/>
        </w:rPr>
        <w:t>．</w:t>
      </w:r>
      <w:r w:rsidRPr="005F0000">
        <w:rPr>
          <w:rFonts w:ascii="宋体" w:hAnsi="宋体"/>
          <w:color w:val="000000"/>
          <w:sz w:val="21"/>
        </w:rPr>
        <w:t>办理业务所需提交的</w:t>
      </w:r>
      <w:r w:rsidRPr="005F0000">
        <w:rPr>
          <w:rFonts w:ascii="宋体" w:hAnsi="宋体" w:hint="eastAsia"/>
          <w:color w:val="000000"/>
          <w:sz w:val="21"/>
        </w:rPr>
        <w:t>纸质材料</w:t>
      </w:r>
      <w:proofErr w:type="gramStart"/>
      <w:r w:rsidRPr="005F0000">
        <w:rPr>
          <w:rFonts w:ascii="宋体" w:hAnsi="宋体"/>
          <w:color w:val="000000"/>
          <w:sz w:val="21"/>
        </w:rPr>
        <w:t>请统一</w:t>
      </w:r>
      <w:proofErr w:type="gramEnd"/>
      <w:r w:rsidRPr="005F0000">
        <w:rPr>
          <w:rFonts w:ascii="宋体" w:hAnsi="宋体"/>
          <w:color w:val="000000"/>
          <w:sz w:val="21"/>
        </w:rPr>
        <w:t>使用</w:t>
      </w:r>
      <w:r w:rsidRPr="005F0000">
        <w:rPr>
          <w:rFonts w:ascii="宋体" w:hAnsi="宋体" w:hint="eastAsia"/>
          <w:color w:val="000000"/>
          <w:sz w:val="21"/>
        </w:rPr>
        <w:t>A4纸</w:t>
      </w:r>
      <w:r w:rsidRPr="005F0000">
        <w:rPr>
          <w:rFonts w:ascii="宋体" w:hAnsi="宋体"/>
          <w:color w:val="000000"/>
          <w:sz w:val="21"/>
        </w:rPr>
        <w:t>打印或复印，并加盖单位公章。</w:t>
      </w:r>
    </w:p>
    <w:p w14:paraId="0FFC0FCB" w14:textId="77777777" w:rsidR="005F0000" w:rsidRDefault="005F0000" w:rsidP="00697998">
      <w:pPr>
        <w:spacing w:line="360" w:lineRule="auto"/>
        <w:ind w:firstLineChars="200" w:firstLine="420"/>
        <w:rPr>
          <w:rFonts w:ascii="宋体" w:hAnsi="宋体"/>
          <w:color w:val="000000"/>
          <w:sz w:val="21"/>
        </w:rPr>
      </w:pPr>
      <w:r w:rsidRPr="005F0000">
        <w:rPr>
          <w:rFonts w:ascii="宋体" w:hAnsi="宋体" w:hint="eastAsia"/>
          <w:color w:val="000000"/>
          <w:sz w:val="21"/>
        </w:rPr>
        <w:t>7．预约</w:t>
      </w:r>
      <w:r w:rsidRPr="005F0000">
        <w:rPr>
          <w:rFonts w:ascii="宋体" w:hAnsi="宋体"/>
          <w:color w:val="000000"/>
          <w:sz w:val="21"/>
        </w:rPr>
        <w:t>取号网址：</w:t>
      </w:r>
      <w:r w:rsidR="00E5583D">
        <w:rPr>
          <w:rFonts w:ascii="宋体" w:hAnsi="宋体"/>
          <w:color w:val="000000"/>
          <w:sz w:val="21"/>
        </w:rPr>
        <w:t xml:space="preserve"> </w:t>
      </w:r>
    </w:p>
    <w:p w14:paraId="53F698BD" w14:textId="77777777" w:rsidR="005F0000" w:rsidRDefault="005F0000" w:rsidP="005F0000">
      <w:pPr>
        <w:spacing w:line="360" w:lineRule="auto"/>
        <w:ind w:firstLineChars="200" w:firstLine="420"/>
        <w:rPr>
          <w:rFonts w:ascii="宋体" w:hAnsi="宋体"/>
          <w:color w:val="000000"/>
          <w:sz w:val="21"/>
        </w:rPr>
      </w:pPr>
    </w:p>
    <w:p w14:paraId="364E7B21" w14:textId="77777777" w:rsidR="005F0000" w:rsidRDefault="005F0000" w:rsidP="005F0000">
      <w:pPr>
        <w:spacing w:line="360" w:lineRule="auto"/>
        <w:ind w:firstLineChars="200" w:firstLine="420"/>
        <w:rPr>
          <w:rFonts w:ascii="宋体" w:hAnsi="宋体"/>
          <w:color w:val="000000"/>
          <w:sz w:val="21"/>
        </w:rPr>
      </w:pPr>
    </w:p>
    <w:p w14:paraId="7BD66D1D" w14:textId="77777777" w:rsidR="005F0000" w:rsidRDefault="005F0000" w:rsidP="005F0000">
      <w:pPr>
        <w:spacing w:line="360" w:lineRule="auto"/>
        <w:ind w:firstLineChars="200" w:firstLine="420"/>
        <w:rPr>
          <w:rFonts w:ascii="宋体" w:hAnsi="宋体"/>
          <w:color w:val="000000"/>
          <w:sz w:val="21"/>
        </w:rPr>
      </w:pPr>
    </w:p>
    <w:p w14:paraId="6C24E05A" w14:textId="77777777" w:rsidR="005F0000" w:rsidRDefault="005F0000" w:rsidP="005F0000">
      <w:pPr>
        <w:spacing w:line="360" w:lineRule="auto"/>
        <w:ind w:firstLineChars="200" w:firstLine="420"/>
        <w:rPr>
          <w:rFonts w:ascii="宋体" w:hAnsi="宋体"/>
          <w:color w:val="000000"/>
          <w:sz w:val="21"/>
        </w:rPr>
      </w:pPr>
    </w:p>
    <w:p w14:paraId="5DBFCF69" w14:textId="77777777" w:rsidR="005F0000" w:rsidRDefault="005F0000" w:rsidP="005F0000">
      <w:pPr>
        <w:spacing w:line="360" w:lineRule="auto"/>
        <w:ind w:firstLineChars="200" w:firstLine="420"/>
        <w:rPr>
          <w:rFonts w:ascii="宋体" w:hAnsi="宋体"/>
          <w:color w:val="000000"/>
          <w:sz w:val="21"/>
        </w:rPr>
      </w:pPr>
    </w:p>
    <w:p w14:paraId="2284CC95" w14:textId="77777777" w:rsidR="005F0000" w:rsidRDefault="005F0000" w:rsidP="005F0000">
      <w:pPr>
        <w:spacing w:line="360" w:lineRule="auto"/>
        <w:ind w:firstLineChars="200" w:firstLine="420"/>
        <w:rPr>
          <w:rFonts w:ascii="宋体" w:hAnsi="宋体"/>
          <w:color w:val="000000"/>
          <w:sz w:val="21"/>
        </w:rPr>
      </w:pPr>
    </w:p>
    <w:p w14:paraId="5BA93702" w14:textId="77777777" w:rsidR="005F0000" w:rsidRDefault="005F0000" w:rsidP="005F0000">
      <w:pPr>
        <w:spacing w:line="360" w:lineRule="auto"/>
        <w:ind w:firstLineChars="200" w:firstLine="420"/>
        <w:rPr>
          <w:rFonts w:ascii="宋体" w:hAnsi="宋体"/>
          <w:color w:val="000000"/>
          <w:sz w:val="21"/>
        </w:rPr>
      </w:pPr>
    </w:p>
    <w:p w14:paraId="05B0417D" w14:textId="77777777" w:rsidR="005F0000" w:rsidRDefault="005F0000" w:rsidP="005F0000">
      <w:pPr>
        <w:spacing w:line="360" w:lineRule="auto"/>
        <w:ind w:firstLineChars="200" w:firstLine="420"/>
        <w:rPr>
          <w:rFonts w:ascii="宋体" w:hAnsi="宋体"/>
          <w:color w:val="000000"/>
          <w:sz w:val="21"/>
        </w:rPr>
      </w:pPr>
    </w:p>
    <w:p w14:paraId="55CD1241" w14:textId="77777777" w:rsidR="005F0000" w:rsidRDefault="005F0000" w:rsidP="005F0000">
      <w:pPr>
        <w:spacing w:line="360" w:lineRule="auto"/>
        <w:ind w:firstLineChars="200" w:firstLine="420"/>
        <w:rPr>
          <w:rFonts w:ascii="宋体" w:hAnsi="宋体"/>
          <w:color w:val="000000"/>
          <w:sz w:val="21"/>
        </w:rPr>
      </w:pPr>
    </w:p>
    <w:p w14:paraId="37422A25" w14:textId="77777777" w:rsidR="005F0000" w:rsidRDefault="005F0000" w:rsidP="005F0000">
      <w:pPr>
        <w:spacing w:line="360" w:lineRule="auto"/>
        <w:ind w:firstLineChars="200" w:firstLine="420"/>
        <w:rPr>
          <w:rFonts w:ascii="宋体" w:hAnsi="宋体"/>
          <w:color w:val="000000"/>
          <w:sz w:val="21"/>
        </w:rPr>
      </w:pPr>
    </w:p>
    <w:p w14:paraId="0057A1D1" w14:textId="77777777" w:rsidR="005F0000" w:rsidRDefault="005F0000" w:rsidP="005F0000">
      <w:pPr>
        <w:spacing w:line="360" w:lineRule="auto"/>
        <w:ind w:firstLineChars="200" w:firstLine="420"/>
        <w:rPr>
          <w:rFonts w:ascii="宋体" w:hAnsi="宋体"/>
          <w:color w:val="000000"/>
          <w:sz w:val="21"/>
        </w:rPr>
      </w:pPr>
    </w:p>
    <w:p w14:paraId="3CE77045" w14:textId="77777777" w:rsidR="005F0000" w:rsidRDefault="005F0000" w:rsidP="005F0000">
      <w:pPr>
        <w:spacing w:line="360" w:lineRule="auto"/>
        <w:ind w:firstLineChars="200" w:firstLine="420"/>
        <w:rPr>
          <w:rFonts w:ascii="宋体" w:hAnsi="宋体"/>
          <w:color w:val="000000"/>
          <w:sz w:val="21"/>
        </w:rPr>
      </w:pPr>
    </w:p>
    <w:p w14:paraId="15CADA64" w14:textId="77777777" w:rsidR="005F0000" w:rsidRDefault="005F0000" w:rsidP="005F0000">
      <w:pPr>
        <w:spacing w:line="360" w:lineRule="auto"/>
        <w:ind w:firstLineChars="200" w:firstLine="420"/>
        <w:rPr>
          <w:rFonts w:ascii="宋体" w:hAnsi="宋体"/>
          <w:color w:val="000000"/>
          <w:sz w:val="21"/>
        </w:rPr>
      </w:pPr>
    </w:p>
    <w:p w14:paraId="2228EF98" w14:textId="77777777" w:rsidR="005F0000" w:rsidRDefault="005F0000" w:rsidP="005F0000">
      <w:pPr>
        <w:spacing w:line="360" w:lineRule="auto"/>
        <w:ind w:firstLineChars="200" w:firstLine="420"/>
        <w:rPr>
          <w:rFonts w:ascii="宋体" w:hAnsi="宋体"/>
          <w:color w:val="000000"/>
          <w:sz w:val="21"/>
        </w:rPr>
      </w:pPr>
    </w:p>
    <w:p w14:paraId="177C55B7" w14:textId="77777777" w:rsidR="005F0000" w:rsidRDefault="005F0000" w:rsidP="005F0000">
      <w:pPr>
        <w:spacing w:line="360" w:lineRule="auto"/>
        <w:ind w:firstLineChars="200" w:firstLine="420"/>
        <w:rPr>
          <w:rFonts w:ascii="宋体" w:hAnsi="宋体"/>
          <w:color w:val="000000"/>
          <w:sz w:val="21"/>
        </w:rPr>
      </w:pPr>
    </w:p>
    <w:p w14:paraId="17F10980" w14:textId="77777777" w:rsidR="005F0000" w:rsidRDefault="005F0000" w:rsidP="005F0000">
      <w:pPr>
        <w:spacing w:line="360" w:lineRule="auto"/>
        <w:ind w:firstLineChars="200" w:firstLine="420"/>
        <w:rPr>
          <w:rFonts w:ascii="宋体" w:hAnsi="宋体"/>
          <w:color w:val="000000"/>
          <w:sz w:val="21"/>
        </w:rPr>
      </w:pPr>
    </w:p>
    <w:p w14:paraId="150639EF" w14:textId="77777777" w:rsidR="005F0000" w:rsidRDefault="005F0000" w:rsidP="005F0000">
      <w:pPr>
        <w:spacing w:line="360" w:lineRule="auto"/>
        <w:ind w:firstLineChars="200" w:firstLine="420"/>
        <w:rPr>
          <w:rFonts w:ascii="宋体" w:hAnsi="宋体"/>
          <w:color w:val="000000"/>
          <w:sz w:val="21"/>
        </w:rPr>
      </w:pPr>
    </w:p>
    <w:p w14:paraId="2AE955C6" w14:textId="77777777" w:rsidR="005F0000" w:rsidRDefault="005F0000" w:rsidP="005F0000">
      <w:pPr>
        <w:spacing w:line="360" w:lineRule="auto"/>
        <w:ind w:firstLineChars="200" w:firstLine="420"/>
        <w:rPr>
          <w:rFonts w:ascii="宋体" w:hAnsi="宋体"/>
          <w:color w:val="000000"/>
          <w:sz w:val="21"/>
        </w:rPr>
      </w:pPr>
    </w:p>
    <w:p w14:paraId="548C5F80" w14:textId="77777777" w:rsidR="005F0000" w:rsidRDefault="005F0000" w:rsidP="005F0000">
      <w:pPr>
        <w:spacing w:line="360" w:lineRule="auto"/>
        <w:ind w:firstLineChars="200" w:firstLine="420"/>
        <w:rPr>
          <w:rFonts w:ascii="宋体" w:hAnsi="宋体"/>
          <w:color w:val="000000"/>
          <w:sz w:val="21"/>
        </w:rPr>
      </w:pPr>
    </w:p>
    <w:p w14:paraId="283891C9" w14:textId="77777777" w:rsidR="005F0000" w:rsidRDefault="005F0000" w:rsidP="005F0000">
      <w:pPr>
        <w:spacing w:line="360" w:lineRule="auto"/>
        <w:ind w:firstLineChars="200" w:firstLine="420"/>
        <w:rPr>
          <w:rFonts w:ascii="宋体" w:hAnsi="宋体"/>
          <w:color w:val="000000"/>
          <w:sz w:val="21"/>
        </w:rPr>
      </w:pPr>
    </w:p>
    <w:p w14:paraId="1D3D8F28" w14:textId="77777777" w:rsidR="005F0000" w:rsidRDefault="005F0000" w:rsidP="005F0000">
      <w:pPr>
        <w:spacing w:line="360" w:lineRule="auto"/>
        <w:ind w:firstLineChars="200" w:firstLine="420"/>
        <w:rPr>
          <w:rFonts w:ascii="宋体" w:hAnsi="宋体"/>
          <w:color w:val="000000"/>
          <w:sz w:val="21"/>
        </w:rPr>
      </w:pPr>
    </w:p>
    <w:p w14:paraId="5DA9C1C7" w14:textId="77777777" w:rsidR="005F0000" w:rsidRPr="005F0000" w:rsidRDefault="005F0000" w:rsidP="00BE144F">
      <w:pPr>
        <w:spacing w:line="360" w:lineRule="auto"/>
        <w:rPr>
          <w:rFonts w:ascii="宋体" w:hAnsi="宋体"/>
          <w:color w:val="000000"/>
          <w:sz w:val="21"/>
        </w:rPr>
      </w:pPr>
    </w:p>
    <w:p w14:paraId="547BDDBD" w14:textId="77777777" w:rsidR="00ED25CD" w:rsidRPr="00D817F3" w:rsidRDefault="00B11741" w:rsidP="00D817F3">
      <w:pPr>
        <w:pStyle w:val="3"/>
      </w:pPr>
      <w:r>
        <w:rPr>
          <w:noProof/>
        </w:rPr>
        <w:pict w14:anchorId="52D15FB3">
          <v:group id="组合 2001" o:spid="_x0000_s2086" style="position:absolute;left:0;text-align:left;margin-left:-14.15pt;margin-top:22.2pt;width:453.95pt;height:597.95pt;z-index:31;mso-height-relative:margin" coordorigin=",1495" coordsize="57652,75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">
            <v:group id="组合 102" o:spid="_x0000_s2087" style="position:absolute;top:1495;width:57652;height:75936" coordorigin=",1348" coordsize="61913,870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ehznFAAAA3QAA&#10;AA8AAAAAAAAAAAAAAAAAqgIAAGRycy9kb3ducmV2LnhtbFBLBQYAAAAABAAEAPoAAACcAwAAAAA=&#10;">
              <v:group id="组合 98" o:spid="_x0000_s2088" style="position:absolute;left:22200;top:21303;width:19628;height:20576" coordorigin="7,-794" coordsize="19628,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EETS8cAAADd&#10;AAAADwAAAAAAAAAAAAAAAACqAgAAZHJzL2Rvd25yZXYueG1sUEsFBgAAAAAEAAQA+gAAAJ4DAAAA&#10;AA==&#10;">
                <v:shape id="左箭头 53" o:spid="_x0000_s2089" type="#_x0000_t66" style="position:absolute;left:7;top:8485;width:2381;height:21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64XsMA&#10;AADdAAAADwAAAGRycy9kb3ducmV2LnhtbERP22oCMRB9F/oPYYS+iGZdqNjVrLSFloIguBafx83s&#10;BZPJskl1+/eNIPg2h3Od9WawRlyo961jBfNZAoK4dLrlWsHP4XO6BOEDskbjmBT8kYdN/jRaY6bd&#10;lfd0KUItYgj7DBU0IXSZlL5syKKfuY44cpXrLYYI+1rqHq8x3BqZJslCWmw5NjTY0UdD5bn4tQra&#10;/WnnjHfya/JepWFbmGO6myv1PB7eViACDeEhvru/dZy/fHmF2zfxB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64XsMAAADdAAAADwAAAAAAAAAAAAAAAACYAgAAZHJzL2Rv&#10;d25yZXYueG1sUEsFBgAAAAAEAAQA9QAAAIgDAAAAAA==&#10;" fillcolor="#daeef3" strokecolor="#4f81bd" strokeweight="2.25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2" o:spid="_x0000_s2090" type="#_x0000_t13" style="position:absolute;left:17063;top:8621;width:2572;height:21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h8ysUA&#10;AADdAAAADwAAAGRycy9kb3ducmV2LnhtbESPQWvCQBCF74L/YRmhN90YQULqGkoltBRaqErPQ3ZM&#10;YrKzIbvV9N93DoXeZnhv3vtmV0yuVzcaQ+vZwHqVgCKuvG25NnA+lcsMVIjIFnvPZOCHAhT7+WyH&#10;ufV3/qTbMdZKQjjkaKCJcci1DlVDDsPKD8SiXfzoMMo61tqOeJdw1+s0SbbaYcvS0OBAzw1V3fHb&#10;GSg7W/dEnfvafJQvm/T98JbFqzEPi+npEVSkKf6b/65freBnW+GXb2QEv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qHzKxQAAAN0AAAAPAAAAAAAAAAAAAAAAAJgCAABkcnMv&#10;ZG93bnJldi54bWxQSwUGAAAAAAQABAD1AAAAigMAAAAA&#10;" fillcolor="#daeef3" strokecolor="#4f81bd" strokeweight="2.25pt">
                  <v:textbox>
                    <w:txbxContent>
                      <w:p w14:paraId="5104300F" w14:textId="77777777" w:rsidR="005F0000" w:rsidRDefault="005F0000" w:rsidP="005B1704">
                        <w:pPr>
                          <w:jc w:val="center"/>
                        </w:pPr>
                      </w:p>
                    </w:txbxContent>
                  </v:textbox>
                </v:shape>
                <v:rect id="矩形 47" o:spid="_x0000_s2091" style="position:absolute;left:1434;top:-794;width:16606;height:20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AEfcIA&#10;AADdAAAADwAAAGRycy9kb3ducmV2LnhtbERPTWvCQBC9F/oflin0Vjd6EEldRVKV4qFgLPQ6ZKdJ&#10;MDub7o4a/31XELzN433OfDm4Tp0pxNazgfEoA0VcedtybeD7sHmbgYqCbLHzTAauFGG5eH6aY279&#10;hfd0LqVWKYRjjgYakT7XOlYNOYwj3xMn7tcHh5JgqLUNeEnhrtOTLJtqhy2nhgZ7KhqqjuXJGSjl&#10;h7JuR+3fJGyluu6K9ddHYczry7B6ByU0yEN8d3/aNH82HcPtm3SC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kAR9wgAAAN0AAAAPAAAAAAAAAAAAAAAAAJgCAABkcnMvZG93&#10;bnJldi54bWxQSwUGAAAAAAQABAD1AAAAhwMAAAAA&#10;" fillcolor="#fde9d9" strokecolor="#f79646" strokeweight="1pt">
                  <v:stroke dashstyle="dash"/>
                  <v:shadow color="#868686"/>
                  <v:textbox>
                    <w:txbxContent>
                      <w:p w14:paraId="2F320282" w14:textId="77777777" w:rsidR="005F0000" w:rsidRPr="00100284" w:rsidRDefault="005F0000" w:rsidP="005122A4">
                        <w:pPr>
                          <w:pStyle w:val="a4"/>
                          <w:numPr>
                            <w:ilvl w:val="0"/>
                            <w:numId w:val="2"/>
                          </w:numPr>
                          <w:ind w:firstLineChars="0"/>
                          <w:rPr>
                            <w:sz w:val="18"/>
                          </w:rPr>
                        </w:pPr>
                        <w:r w:rsidRPr="00100284">
                          <w:rPr>
                            <w:rFonts w:hint="eastAsia"/>
                            <w:sz w:val="18"/>
                          </w:rPr>
                          <w:t>照片要求：本人</w:t>
                        </w:r>
                        <w:r w:rsidRPr="00100284">
                          <w:rPr>
                            <w:sz w:val="18"/>
                          </w:rPr>
                          <w:t>近</w:t>
                        </w:r>
                      </w:p>
                      <w:p w14:paraId="2C96F7B1" w14:textId="77777777" w:rsidR="005F0000" w:rsidRPr="00100284" w:rsidRDefault="005F0000" w:rsidP="002C0D64">
                        <w:pPr>
                          <w:rPr>
                            <w:sz w:val="18"/>
                          </w:rPr>
                        </w:pPr>
                        <w:r w:rsidRPr="00100284">
                          <w:rPr>
                            <w:sz w:val="18"/>
                          </w:rPr>
                          <w:t>期</w:t>
                        </w:r>
                        <w:r w:rsidRPr="00100284">
                          <w:rPr>
                            <w:rFonts w:hint="eastAsia"/>
                            <w:sz w:val="18"/>
                          </w:rPr>
                          <w:t>一寸、白底、</w:t>
                        </w:r>
                        <w:r w:rsidRPr="00100284">
                          <w:rPr>
                            <w:sz w:val="18"/>
                          </w:rPr>
                          <w:t>免冠、</w:t>
                        </w:r>
                        <w:r w:rsidRPr="00100284">
                          <w:rPr>
                            <w:rFonts w:hint="eastAsia"/>
                            <w:sz w:val="18"/>
                          </w:rPr>
                          <w:t>彩照；</w:t>
                        </w:r>
                        <w:r w:rsidRPr="00100284">
                          <w:rPr>
                            <w:rFonts w:hint="eastAsia"/>
                            <w:sz w:val="18"/>
                          </w:rPr>
                          <w:t>JPG</w:t>
                        </w:r>
                        <w:r w:rsidRPr="00100284">
                          <w:rPr>
                            <w:rFonts w:hint="eastAsia"/>
                            <w:sz w:val="18"/>
                          </w:rPr>
                          <w:t>格式、宽</w:t>
                        </w:r>
                        <w:r w:rsidRPr="00100284">
                          <w:rPr>
                            <w:rFonts w:hint="eastAsia"/>
                            <w:sz w:val="18"/>
                          </w:rPr>
                          <w:t>358</w:t>
                        </w:r>
                        <w:r w:rsidRPr="00100284">
                          <w:rPr>
                            <w:rFonts w:hint="eastAsia"/>
                            <w:sz w:val="18"/>
                          </w:rPr>
                          <w:t>像素×高</w:t>
                        </w:r>
                        <w:r w:rsidRPr="00100284">
                          <w:rPr>
                            <w:rFonts w:hint="eastAsia"/>
                            <w:sz w:val="18"/>
                          </w:rPr>
                          <w:t>441</w:t>
                        </w:r>
                        <w:r w:rsidRPr="00100284">
                          <w:rPr>
                            <w:rFonts w:hint="eastAsia"/>
                            <w:sz w:val="18"/>
                          </w:rPr>
                          <w:t>像素、</w:t>
                        </w:r>
                        <w:r w:rsidRPr="00100284">
                          <w:rPr>
                            <w:rFonts w:hint="eastAsia"/>
                            <w:sz w:val="18"/>
                          </w:rPr>
                          <w:t>9KB</w:t>
                        </w:r>
                        <w:r w:rsidRPr="00100284">
                          <w:rPr>
                            <w:rFonts w:hint="eastAsia"/>
                            <w:sz w:val="18"/>
                          </w:rPr>
                          <w:t>＜大小＜</w:t>
                        </w:r>
                        <w:r w:rsidRPr="00100284">
                          <w:rPr>
                            <w:rFonts w:hint="eastAsia"/>
                            <w:sz w:val="18"/>
                          </w:rPr>
                          <w:t>20KB</w:t>
                        </w:r>
                        <w:r w:rsidRPr="00100284">
                          <w:rPr>
                            <w:rFonts w:hint="eastAsia"/>
                            <w:sz w:val="18"/>
                          </w:rPr>
                          <w:t>；</w:t>
                        </w:r>
                      </w:p>
                      <w:p w14:paraId="36A8F933" w14:textId="77777777" w:rsidR="005F0000" w:rsidRPr="00100284" w:rsidRDefault="005F0000" w:rsidP="002C0D64">
                        <w:pPr>
                          <w:rPr>
                            <w:sz w:val="18"/>
                          </w:rPr>
                        </w:pPr>
                        <w:r w:rsidRPr="00100284">
                          <w:rPr>
                            <w:rFonts w:hint="eastAsia"/>
                            <w:sz w:val="18"/>
                          </w:rPr>
                          <w:t>2</w:t>
                        </w:r>
                        <w:r w:rsidRPr="00100284">
                          <w:rPr>
                            <w:rFonts w:hint="eastAsia"/>
                            <w:sz w:val="18"/>
                          </w:rPr>
                          <w:t>．“月均工资收入”以该职工进入本单位工作第一个月的工资作为当年的缴费基数；</w:t>
                        </w:r>
                      </w:p>
                      <w:p w14:paraId="0B6CE057" w14:textId="77777777" w:rsidR="005F0000" w:rsidRPr="00100284" w:rsidRDefault="005F0000" w:rsidP="002C0D64">
                        <w:pPr>
                          <w:rPr>
                            <w:sz w:val="18"/>
                          </w:rPr>
                        </w:pPr>
                        <w:r w:rsidRPr="00100284">
                          <w:rPr>
                            <w:rFonts w:hint="eastAsia"/>
                            <w:sz w:val="18"/>
                          </w:rPr>
                          <w:t>3</w:t>
                        </w:r>
                        <w:r w:rsidRPr="00100284">
                          <w:rPr>
                            <w:rFonts w:hint="eastAsia"/>
                            <w:sz w:val="18"/>
                          </w:rPr>
                          <w:t>．增员原因需选择“新参统／新参加工作”。</w:t>
                        </w:r>
                      </w:p>
                    </w:txbxContent>
                  </v:textbox>
                </v:rect>
              </v:group>
              <v:group id="组合 100" o:spid="_x0000_s2092" style="position:absolute;top:1348;width:61913;height:87059" coordorigin=",1348" coordsize="61913,87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DT88QAAADdAAAA&#10;DwAAAAAAAAAAAAAAAACqAgAAZHJzL2Rvd25yZXYueG1sUEsFBgAAAAAEAAQA+gAAAJsDAAAAAA==&#10;">
                <v:group id="组合 95" o:spid="_x0000_s2093" style="position:absolute;left:10572;top:1348;width:42006;height:7340" coordorigin=",1348" coordsize="42005,7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x2aMQAAADdAAAA&#10;DwAAAAAAAAAAAAAAAACqAgAAZHJzL2Rvd25yZXYueG1sUEsFBgAAAAAEAAQA+gAAAJsDAAAAAA==&#10;">
                  <v:group id="组合 93" o:spid="_x0000_s2094" style="position:absolute;top:1348;width:42005;height:5619" coordorigin=",8301" coordsize="44196,5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k/ugfwwAAAN0AAAAP&#10;AAAAAAAAAAAAAAAAAKoCAABkcnMvZG93bnJldi54bWxQSwUGAAAAAAQABAD6AAAAmgMAAAAA&#10;">
                    <v:shape id="直接箭头连接符 81" o:spid="_x0000_s2095" type="#_x0000_t32" style="position:absolute;left:22860;top:12109;width:0;height:17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wVMMAAADdAAAADwAAAGRycy9kb3ducmV2LnhtbERPS4vCMBC+C/sfwix4EU1XxUfXKIsg&#10;evFgd8Hr2Ixt2WZSk6j13xthYW/z8T1nsWpNLW7kfGVZwccgAUGcW11xoeDne9OfgfABWWNtmRQ8&#10;yMNq+dZZYKrtnQ90y0IhYgj7FBWUITSplD4vyaAf2IY4cmfrDIYIXSG1w3sMN7UcJslEGqw4NpTY&#10;0Lqk/De7GgXrUdabH8Nhq5N91kMen66Xi1Oq+95+fYII1IZ/8Z97p+P82WQKr2/iC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4cFTDAAAA3QAAAA8AAAAAAAAAAAAA&#10;AAAAoQIAAGRycy9kb3ducmV2LnhtbFBLBQYAAAAABAAEAPkAAACRAwAAAAA=&#10;" strokecolor="#76923c" strokeweight="1pt">
                      <v:shadow color="#205867" opacity=".5" offset="1pt"/>
                    </v:shape>
                    <v:group id="组合 92" o:spid="_x0000_s2096" style="position:absolute;top:8301;width:44196;height:5619" coordorigin=",8205" coordsize="44196,56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i3Z9scAAADd&#10;AAAADwAAAAAAAAAAAAAAAACqAgAAZHJzL2Rvd25yZXYueG1sUEsFBgAAAAAEAAQA+gAAAJ4DAAAA&#10;AA==&#10;">
                      <v:shape id="流程图: 可选过程 85" o:spid="_x0000_s2097" type="#_x0000_t176" style="position:absolute;left:4805;top:8205;width:36161;height:38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7plcUA&#10;AADdAAAADwAAAGRycy9kb3ducmV2LnhtbERPTWsCMRC9C/0PYQpeSk3qQezWKG1RFItCdwu9TjfT&#10;3aWbyTaJuv57Uyh4m8f7nNmit604kg+NYw0PIwWCuHSm4UrDR7G6n4IIEdlg65g0nCnAYn4zmGFm&#10;3Inf6ZjHSqQQDhlqqGPsMilDWZPFMHIdceK+nbcYE/SVNB5PKdy2cqzURFpsODXU2NFrTeVPfrAa&#10;/HhXLF8+S9Wp37vt1zLfF29r0np42z8/gYjUx6v4370xaf508gh/36QT5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umVxQAAAN0AAAAPAAAAAAAAAAAAAAAAAJgCAABkcnMv&#10;ZG93bnJldi54bWxQSwUGAAAAAAQABAD1AAAAigMAAAAA&#10;" fillcolor="#a3c4ff" strokecolor="#4579b8">
                        <v:fill color2="#e5eeff" rotate="t" angle="180" colors="0 #a3c4ff;22938f #bfd5ff;1 #e5eeff" focus="100%" type="gradient"/>
                        <v:shadow on="t" color="black" opacity="24903f" origin=",.5" offset="0,.55556mm"/>
                        <v:textbox>
                          <w:txbxContent>
                            <w:p w14:paraId="3D50F773" w14:textId="77777777" w:rsidR="005F0000" w:rsidRPr="00264D6E" w:rsidRDefault="005F0000" w:rsidP="002C0D64">
                              <w:pPr>
                                <w:spacing w:line="360" w:lineRule="auto"/>
                                <w:jc w:val="center"/>
                                <w:rPr>
                                  <w:b/>
                                  <w:sz w:val="28"/>
                                </w:rPr>
                              </w:pPr>
                              <w:proofErr w:type="gramStart"/>
                              <w:r w:rsidRPr="00264D6E">
                                <w:rPr>
                                  <w:rFonts w:hint="eastAsia"/>
                                  <w:b/>
                                  <w:sz w:val="28"/>
                                </w:rPr>
                                <w:t>五</w:t>
                              </w:r>
                              <w:r w:rsidRPr="00264D6E">
                                <w:rPr>
                                  <w:b/>
                                  <w:sz w:val="28"/>
                                </w:rPr>
                                <w:t>险</w:t>
                              </w:r>
                              <w:r w:rsidRPr="00264D6E">
                                <w:rPr>
                                  <w:rFonts w:hint="eastAsia"/>
                                  <w:b/>
                                  <w:sz w:val="28"/>
                                </w:rPr>
                                <w:t>新参</w:t>
                              </w:r>
                              <w:proofErr w:type="gramEnd"/>
                              <w:r w:rsidRPr="00264D6E">
                                <w:rPr>
                                  <w:rFonts w:hint="eastAsia"/>
                                  <w:b/>
                                  <w:sz w:val="28"/>
                                </w:rPr>
                                <w:t>保人员增加流程图</w:t>
                              </w:r>
                            </w:p>
                          </w:txbxContent>
                        </v:textbox>
                      </v:shape>
                      <v:shape id="直接箭头连接符 82" o:spid="_x0000_s2098" type="#_x0000_t32" style="position:absolute;top:13727;width:44196;height: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4CMMUAAADdAAAADwAAAGRycy9kb3ducmV2LnhtbESPQW/CMAyF75P2HyJP4jZSOLCqEBBC&#10;Ao3DNK3wA0xjmorGKU0GZb9+PkzazdZ7fu/zYjX4Vt2oj01gA5NxBoq4Crbh2sDxsH3NQcWEbLEN&#10;TAYeFGG1fH5aYGHDnb/oVqZaSQjHAg24lLpC61g58hjHoSMW7Rx6j0nWvta2x7uE+1ZPs2ymPTYs&#10;DQ472jiqLuW3N9DVl58P1PtDqVN+vbanYbv7dMaMXob1HFSiIf2b/67freDnb8Iv38gIe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j4CMMUAAADdAAAADwAAAAAAAAAA&#10;AAAAAAChAgAAZHJzL2Rvd25yZXYueG1sUEsFBgAAAAAEAAQA+QAAAJMDAAAAAA==&#10;" strokecolor="#76923c" strokeweight="1pt">
                        <v:shadow color="#205867" opacity=".5" offset="1pt"/>
                      </v:shape>
                    </v:group>
                  </v:group>
                  <v:shape id="直接箭头连接符 83" o:spid="_x0000_s2099" type="#_x0000_t32" style="position:absolute;left:102;top:6968;width:0;height:17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GQycQAAADdAAAADwAAAGRycy9kb3ducmV2LnhtbERPTWvCQBC9C/6HZYTedBOFNqRuggiC&#10;WFpobA+9DdkxCWZnw+5G03/fLRR6m8f7nG05mV7cyPnOsoJ0lYAgrq3uuFHwcT4sMxA+IGvsLZOC&#10;b/JQFvPZFnNt7/xOtyo0Ioawz1FBG8KQS+nrlgz6lR2II3exzmCI0DVSO7zHcNPLdZI8SoMdx4YW&#10;B9q3VF+r0SgYX/Vm8IdqnRn38jX59G3zeRqVelhMu2cQgabwL/5zH3Wcnz2l8PtNPEE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DJxAAAAN0AAAAPAAAAAAAAAAAA&#10;AAAAAKECAABkcnMvZG93bnJldi54bWxQSwUGAAAAAAQABAD5AAAAkgMAAAAA&#10;" strokecolor="#76923c" strokeweight="1pt">
                    <v:stroke endarrow="block"/>
                    <v:shadow color="#205867" opacity=".5" offset="1pt"/>
                  </v:shape>
                  <v:shape id="直接箭头连接符 84" o:spid="_x0000_s2100" type="#_x0000_t32" style="position:absolute;left:41903;top:6872;width:0;height:1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MOvsMAAADdAAAADwAAAGRycy9kb3ducmV2LnhtbERPTWvCQBC9F/wPywje6sYIbYiuIoJQ&#10;Ki006sHbkB2TYHY27G40/nu3UOhtHu9zluvBtOJGzjeWFcymCQji0uqGKwXHw+41A+EDssbWMil4&#10;kIf1avSyxFzbO//QrQiViCHsc1RQh9DlUvqyJoN+ajviyF2sMxgidJXUDu8x3LQyTZI3abDh2FBj&#10;R9uaymvRGwX9l553flekmXH78+Bn3/PTZ6/UZDxsFiACDeFf/Of+0HF+9p7C7zfxBL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9DDr7DAAAA3QAAAA8AAAAAAAAAAAAA&#10;AAAAoQIAAGRycy9kb3ducmV2LnhtbFBLBQYAAAAABAAEAPkAAACRAwAAAAA=&#10;" strokecolor="#76923c" strokeweight="1pt">
                    <v:stroke endarrow="block"/>
                    <v:shadow color="#205867" opacity=".5" offset="1pt"/>
                  </v:shape>
                </v:group>
                <v:shape id="流程图: 可选过程 46" o:spid="_x0000_s2101" type="#_x0000_t176" style="position:absolute;left:24860;top:84829;width:15954;height:35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uLP8MA&#10;AADdAAAADwAAAGRycy9kb3ducmV2LnhtbERPTWsCMRC9F/wPYYReima1tJXVKCIIHrtrL70Nm3Gz&#10;uJnETdTt/npTKPQ2j/c5q01vW3GjLjSOFcymGQjiyumGawVfx/1kASJEZI2tY1LwQwE269HTCnPt&#10;7lzQrYy1SCEcclRgYvS5lKEyZDFMnSdO3Ml1FmOCXS11h/cUbls5z7J3abHh1GDQ085QdS6vVkFp&#10;hqHan78L+/JZXGbGD2/aH5V6HvfbJYhIffwX/7kPOs1ffLzC7zfpB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uLP8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215F0097" w14:textId="77777777" w:rsidR="005F0000" w:rsidRPr="00264D6E" w:rsidRDefault="005F0000" w:rsidP="00157340">
                        <w:pPr>
                          <w:spacing w:line="360" w:lineRule="auto"/>
                          <w:jc w:val="center"/>
                          <w:rPr>
                            <w:b/>
                            <w:sz w:val="28"/>
                          </w:rPr>
                        </w:pPr>
                        <w:r w:rsidRPr="00264D6E">
                          <w:rPr>
                            <w:rFonts w:ascii="宋体" w:hAnsi="宋体" w:cs="Arial"/>
                            <w:b/>
                            <w:color w:val="000000"/>
                            <w:kern w:val="0"/>
                            <w:sz w:val="28"/>
                          </w:rPr>
                          <w:t>业务办理完毕</w:t>
                        </w:r>
                      </w:p>
                    </w:txbxContent>
                  </v:textbox>
                </v:shape>
                <v:group id="组合 58" o:spid="_x0000_s2102" style="position:absolute;left:10668;top:80676;width:41719;height:4160" coordorigin="2369,13471" coordsize="6961,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rlFLsQAAADdAAAA&#10;DwAAAAAAAAAAAAAAAACqAgAAZHJzL2Rvd25yZXYueG1sUEsFBgAAAAAEAAQA+gAAAJsDAAAAAA==&#10;">
                  <v:shape id="AutoShape 67" o:spid="_x0000_s2103" type="#_x0000_t32" style="position:absolute;left:5984;top:13768;width:0;height:3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ydI8MAAADdAAAADwAAAGRycy9kb3ducmV2LnhtbERP20oDMRB9F/yHMIW+FJtVUMu2aVFR&#10;sAhKb+/TZLq7uJksm2kb/74RBN/mcK4zWyTfqhP1sQls4HZcgCK2wTVcGdhu3m4moKIgO2wDk4Ef&#10;irCYX1/NsHThzCs6raVSOYRjiQZqka7UOtqaPMZx6Igzdwi9R8mwr7Tr8ZzDfavviuJBe2w4N9TY&#10;0UtN9nt99AaSrEay3KSP7nln95/26xX9qDBmOEhPU1BCSf7Ff+53l+dPHu/h95t8gp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9snSPDAAAA3QAAAA8AAAAAAAAAAAAA&#10;AAAAoQIAAGRycy9kb3ducmV2LnhtbFBLBQYAAAAABAAEAPkAAACRAwAAAAA=&#10;" strokecolor="#76923c" strokeweight="1pt">
                    <v:stroke endarrow="block"/>
                    <v:shadow color="#622423" opacity=".5" offset="1pt"/>
                  </v:shape>
                  <v:shape id="AutoShape 68" o:spid="_x0000_s2104" type="#_x0000_t32" style="position:absolute;left:2369;top:13768;width:69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wh0MEAAADdAAAADwAAAGRycy9kb3ducmV2LnhtbESPzQrCMBCE74LvEFbwpqkK/lSjiCKI&#10;N20fYGnWtthsShO1+vRGELztMrPzza42ranEgxpXWlYwGkYgiDOrS84VpMlhMAfhPLLGyjIpeJGD&#10;zbrbWWGs7ZPP9Lj4XIQQdjEqKLyvYyldVpBBN7Q1cdCutjHow9rkUjf4DOGmkuMomkqDJQdCgTXt&#10;Cspul7sJ3IOdXN3+ZKtxlKfnhU7es/StVL/XbpcgPLX+b/5dH3WoP59N4ftNGEGu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vCHQwQAAAN0AAAAPAAAAAAAAAAAAAAAA&#10;AKECAABkcnMvZG93bnJldi54bWxQSwUGAAAAAAQABAD5AAAAjwMAAAAA&#10;" strokecolor="#76923c" strokeweight="1pt">
                    <v:shadow color="#622423" opacity=".5" offset="1pt"/>
                  </v:shape>
                  <v:shape id="AutoShape 69" o:spid="_x0000_s2105" type="#_x0000_t32" style="position:absolute;left:2369;top:13471;width:0;height:2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ES8AAAADdAAAADwAAAGRycy9kb3ducmV2LnhtbESPwQrCMBBE74L/EFbwpqkKVqtRRBHE&#10;m9oPWJq1LTab0kStfr0RBG+7zOy82eW6NZV4UONKywpGwwgEcWZ1ybmC9LIfzEA4j6yxskwKXuRg&#10;vep2lpho++QTPc4+FyGEXYIKCu/rREqXFWTQDW1NHLSrbQz6sDa51A0+Q7ip5DiKptJgyYFQYE3b&#10;grLb+W4Cd28nV7c72moc5elpri/vOH0r1e+1mwUIT63/m3/XBx3qz+IYvt+EEeTq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hEvAAAAA3QAAAA8AAAAAAAAAAAAAAAAA&#10;oQIAAGRycy9kb3ducmV2LnhtbFBLBQYAAAAABAAEAPkAAACOAwAAAAA=&#10;" strokecolor="#76923c" strokeweight="1pt">
                    <v:shadow color="#622423" opacity=".5" offset="1pt"/>
                  </v:shape>
                  <v:shape id="AutoShape 70" o:spid="_x0000_s2106" type="#_x0000_t32" style="position:absolute;left:9329;top:13471;width:1;height:2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8QOcMAAADdAAAADwAAAGRycy9kb3ducmV2LnhtbESPzYrCQAzH7wv7DkMEb+tUBT+6ncqi&#10;CIs3tQ8QOrEt28mUzqjVp98cBG8J+X/8km0G16ob9aHxbGA6SUARl942XBkozvuvFagQkS22nsnA&#10;gwJs8s+PDFPr73yk2ylWSkI4pGigjrFLtQ5lTQ7DxHfEcrv43mGUta+07fEu4a7VsyRZaIcNS0ON&#10;HW1rKv9OVye9ez+/hN3Bt7OkKo5re34ui6cx49Hw8w0q0hDf4pf71wr+aim48o2Mo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vEDnDAAAA3QAAAA8AAAAAAAAAAAAA&#10;AAAAoQIAAGRycy9kb3ducmV2LnhtbFBLBQYAAAAABAAEAPkAAACRAwAAAAA=&#10;" strokecolor="#76923c" strokeweight="1pt">
                    <v:shadow color="#622423" opacity=".5" offset="1pt"/>
                  </v:shape>
                </v:group>
                <v:group id="组合 99" o:spid="_x0000_s2107" style="position:absolute;left:22098;top:53317;width:19715;height:27269" coordorigin=",3979" coordsize="19715,272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46rDFAAAA3QAA&#10;AA8AAAAAAAAAAAAAAAAAqgIAAGRycy9kb3ducmV2LnhtbFBLBQYAAAAABAAEAPoAAACcAwAAAAA=&#10;">
                  <v:shape id="左箭头 50" o:spid="_x0000_s2108" type="#_x0000_t66" style="position:absolute;top:23278;width:2762;height:21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Q9hMUA&#10;AADdAAAADwAAAGRycy9kb3ducmV2LnhtbESPQWvCQBCF74L/YRnBi9SNOZSQukpbaBEKgrH0PGbH&#10;JLg7G7JbTf995yB4m+G9ee+b9Xb0Tl1piF1gA6tlBoq4DrbjxsD38eOpABUTskUXmAz8UYTtZjpZ&#10;Y2nDjQ90rVKjJIRjiQbalPpS61i35DEuQ08s2jkMHpOsQ6PtgDcJ907nWfasPXYsDS329N5Sfal+&#10;vYHucNoHF4P+XLyd8/RVuZ98vzJmPhtfX0AlGtPDfL/eWcEvCuGXb2QE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9D2ExQAAAN0AAAAPAAAAAAAAAAAAAAAAAJgCAABkcnMv&#10;ZG93bnJldi54bWxQSwUGAAAAAAQABAD1AAAAigMAAAAA&#10;" fillcolor="#daeef3" strokecolor="#4f81bd" strokeweight="2.25pt"/>
                  <v:shape id="右箭头 49" o:spid="_x0000_s2109" type="#_x0000_t13" style="position:absolute;left:16680;top:23278;width:3035;height:17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q8EA&#10;AADdAAAADwAAAGRycy9kb3ducmV2LnhtbERPTYvCMBC9C/6HMII3TVVYSjWKKEVZ2AWreB6asa1t&#10;JqWJ2v33m4UFb/N4n7Pa9KYRT+pcZVnBbBqBIM6trrhQcDmnkxiE88gaG8uk4IccbNbDwQoTbV98&#10;omfmCxFC2CWooPS+TaR0eUkG3dS2xIG72c6gD7ArpO7wFcJNI+dR9CENVhwaSmxpV1JeZw+jIK11&#10;0RDV5rr4Tg+L+df+M/Z3pcajfrsE4an3b/G/+6jD/Diewd834QS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7oP6vBAAAA3QAAAA8AAAAAAAAAAAAAAAAAmAIAAGRycy9kb3du&#10;cmV2LnhtbFBLBQYAAAAABAAEAPUAAACGAwAAAAA=&#10;" fillcolor="#daeef3" strokecolor="#4f81bd" strokeweight="2.25pt"/>
                  <v:rect id="矩形 48" o:spid="_x0000_s2110" style="position:absolute;left:1734;top:3979;width:16190;height:27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588MIA&#10;AADdAAAADwAAAGRycy9kb3ducmV2LnhtbERPTUvDQBC9C/6HZYTe7MYcSojdFolVpAehqeB1yI5J&#10;MDub7o5t+u/dQqG3ebzPWa4nN6gjhdh7NvA0z0ARN9723Br42r89FqCiIFscPJOBM0VYr+7vllha&#10;f+IdHWtpVQrhWKKBTmQstY5NRw7j3I/EifvxwaEkGFptA55SuBt0nmUL7bDn1NDhSFVHzW/95wzU&#10;8k3ZsKX+kId3ac7bavP5Whkze5henkEJTXITX90fNs0vihwu36QT9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TnzwwgAAAN0AAAAPAAAAAAAAAAAAAAAAAJgCAABkcnMvZG93&#10;bnJldi54bWxQSwUGAAAAAAQABAD1AAAAhwMAAAAA&#10;" fillcolor="#fde9d9" strokecolor="#f79646" strokeweight="1pt">
                    <v:stroke dashstyle="dash"/>
                    <v:shadow color="#868686"/>
                    <v:textbox>
                      <w:txbxContent>
                        <w:p w14:paraId="0BBED566" w14:textId="77777777" w:rsidR="005F0000" w:rsidRPr="00610145" w:rsidRDefault="005F0000" w:rsidP="00100284">
                          <w:pPr>
                            <w:spacing w:line="0" w:lineRule="atLeast"/>
                            <w:rPr>
                              <w:rFonts w:ascii="宋体" w:hAnsi="宋体"/>
                              <w:sz w:val="18"/>
                              <w:szCs w:val="18"/>
                            </w:rPr>
                          </w:pPr>
                          <w:r w:rsidRPr="00610145">
                            <w:rPr>
                              <w:rFonts w:ascii="宋体" w:hAnsi="宋体" w:hint="eastAsia"/>
                              <w:b/>
                              <w:sz w:val="18"/>
                              <w:szCs w:val="18"/>
                            </w:rPr>
                            <w:t>表格及相关材料说明：1</w:t>
                          </w:r>
                          <w:r w:rsidRPr="00610145">
                            <w:rPr>
                              <w:rFonts w:ascii="宋体" w:hAnsi="宋体" w:hint="eastAsia"/>
                              <w:sz w:val="18"/>
                              <w:szCs w:val="18"/>
                            </w:rPr>
                            <w:t>．参保职工二代身份证复印件一份；</w:t>
                          </w:r>
                        </w:p>
                        <w:p w14:paraId="330D6B05" w14:textId="77777777" w:rsidR="005F0000" w:rsidRPr="00610145" w:rsidRDefault="005F0000" w:rsidP="00100284">
                          <w:pPr>
                            <w:spacing w:line="0" w:lineRule="atLeast"/>
                            <w:rPr>
                              <w:rFonts w:ascii="宋体" w:hAnsi="宋体"/>
                              <w:sz w:val="18"/>
                              <w:szCs w:val="18"/>
                            </w:rPr>
                          </w:pPr>
                          <w:r w:rsidRPr="00610145">
                            <w:rPr>
                              <w:rFonts w:ascii="宋体" w:hAnsi="宋体" w:hint="eastAsia"/>
                              <w:sz w:val="18"/>
                              <w:szCs w:val="18"/>
                            </w:rPr>
                            <w:t>2．《北京市社会保险个人信息登记表》及《北京市社会保险个人信息登记表（副表）》各一份；</w:t>
                          </w:r>
                        </w:p>
                        <w:p w14:paraId="24CF64CD" w14:textId="77777777" w:rsidR="005F0000" w:rsidRPr="00610145" w:rsidRDefault="005F0000" w:rsidP="00100284">
                          <w:pPr>
                            <w:spacing w:line="0" w:lineRule="atLeast"/>
                            <w:rPr>
                              <w:rFonts w:ascii="宋体" w:hAnsi="宋体"/>
                              <w:sz w:val="18"/>
                              <w:szCs w:val="18"/>
                            </w:rPr>
                          </w:pPr>
                          <w:r w:rsidRPr="00610145">
                            <w:rPr>
                              <w:rFonts w:ascii="宋体" w:hAnsi="宋体" w:hint="eastAsia"/>
                              <w:sz w:val="18"/>
                              <w:szCs w:val="18"/>
                            </w:rPr>
                            <w:t>3．《北京市社会保险参保人员增加表》两份；</w:t>
                          </w:r>
                        </w:p>
                        <w:p w14:paraId="435AD8F9" w14:textId="77777777" w:rsidR="005F0000" w:rsidRPr="00610145" w:rsidRDefault="005F0000" w:rsidP="00100284">
                          <w:pPr>
                            <w:spacing w:line="0" w:lineRule="atLeast"/>
                            <w:rPr>
                              <w:rFonts w:ascii="宋体" w:hAnsi="宋体"/>
                              <w:sz w:val="18"/>
                              <w:szCs w:val="18"/>
                            </w:rPr>
                          </w:pPr>
                          <w:r w:rsidRPr="00610145">
                            <w:rPr>
                              <w:rFonts w:ascii="宋体" w:hAnsi="宋体" w:hint="eastAsia"/>
                              <w:sz w:val="18"/>
                              <w:szCs w:val="18"/>
                            </w:rPr>
                            <w:t>4．</w:t>
                          </w:r>
                          <w:r w:rsidRPr="00610145">
                            <w:rPr>
                              <w:rFonts w:ascii="宋体" w:hAnsi="宋体" w:cs="Arial" w:hint="eastAsia"/>
                              <w:bCs/>
                              <w:kern w:val="36"/>
                              <w:sz w:val="18"/>
                              <w:szCs w:val="18"/>
                            </w:rPr>
                            <w:t>公费医疗人员须携带《工资审批表》或《行政介绍信》，新招大学生提供《应届大学生报到证》，单位超编的还需提供编办的编制批复。</w:t>
                          </w:r>
                        </w:p>
                        <w:p w14:paraId="0F42B3C2" w14:textId="77777777" w:rsidR="005F0000" w:rsidRPr="00610145" w:rsidRDefault="005F0000" w:rsidP="00100284">
                          <w:pPr>
                            <w:spacing w:line="0" w:lineRule="atLeast"/>
                            <w:rPr>
                              <w:rFonts w:ascii="宋体" w:hAnsi="宋体"/>
                              <w:sz w:val="18"/>
                              <w:szCs w:val="18"/>
                            </w:rPr>
                          </w:pPr>
                        </w:p>
                      </w:txbxContent>
                    </v:textbox>
                  </v:rect>
                </v:group>
                <v:group id="组合 68" o:spid="_x0000_s2111" style="position:absolute;top:8667;width:22009;height:72199" coordorigin="643,1752" coordsize="3466,11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Eha19wwAAAN0AAAAP&#10;AAAAAAAAAAAAAAAAAKoCAABkcnMvZG93bnJldi54bWxQSwUGAAAAAAQABAD6AAAAmgMAAAAA&#10;">
                  <v:shape id="AutoShape 78" o:spid="_x0000_s2112" type="#_x0000_t176" style="position:absolute;left:733;top:1752;width:3164;height: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twMUA&#10;AADdAAAADwAAAGRycy9kb3ducmV2LnhtbERPTWvCQBC9F/oflil4Kbqp2BKiqxRB7EER0wY9Dtlp&#10;EszOprtbjf/eFQq9zeN9zmzRm1acyfnGsoKXUQKCuLS64UrB1+dqmILwAVlja5kUXMnDYv74MMNM&#10;2wvv6ZyHSsQQ9hkqqEPoMil9WZNBP7IdceS+rTMYInSV1A4vMdy0cpwkb9Jgw7Ghxo6WNZWn/Nco&#10;2G1+nre2Kv3hGK5Fsj7lhXtdKjV46t+nIAL14V/85/7QcX6aTuD+TTxB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sO3A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73C27711" w14:textId="77777777" w:rsidR="005F0000" w:rsidRPr="00E230DA" w:rsidRDefault="005F0000" w:rsidP="002C0D64">
                          <w:pPr>
                            <w:jc w:val="center"/>
                            <w:rPr>
                              <w:b/>
                              <w:sz w:val="22"/>
                            </w:rPr>
                          </w:pPr>
                          <w:r w:rsidRPr="00E230DA">
                            <w:rPr>
                              <w:rFonts w:hint="eastAsia"/>
                              <w:b/>
                              <w:sz w:val="22"/>
                            </w:rPr>
                            <w:t>网上申报方式</w:t>
                          </w:r>
                          <w:r>
                            <w:rPr>
                              <w:rFonts w:hint="eastAsia"/>
                              <w:b/>
                              <w:sz w:val="22"/>
                            </w:rPr>
                            <w:t>（</w:t>
                          </w:r>
                          <w:r>
                            <w:rPr>
                              <w:b/>
                              <w:sz w:val="22"/>
                            </w:rPr>
                            <w:t>推荐）</w:t>
                          </w:r>
                        </w:p>
                      </w:txbxContent>
                    </v:textbox>
                  </v:shape>
                  <v:rect id="Rectangle 79" o:spid="_x0000_s2113" style="position:absolute;left:643;top:2652;width:3451;height:1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at8QA&#10;AADdAAAADwAAAGRycy9kb3ducmV2LnhtbERP3WrCMBS+F3yHcITdzXRKZ6lNRYSBbA7U7QGOzbEt&#10;a05Kktnu7ZfBwLvz8f2eYjOaTtzI+daygqd5AoK4srrlWsHnx8tjBsIHZI2dZVLwQx425XRSYK7t&#10;wCe6nUMtYgj7HBU0IfS5lL5qyKCf2544clfrDIYIXS21wyGGm04ukuRZGmw5NjTY066h6uv8bRQc&#10;6mS/Xb6ny/S1dYfTcFxdLvJNqYfZuF2DCDSGu/jfvddxfpal8PdNPEG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nmrf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7CEB67CB" w14:textId="77777777" w:rsidR="005F0000" w:rsidRPr="00610145" w:rsidRDefault="005F0000" w:rsidP="00FB31FB">
                          <w:pPr>
                            <w:rPr>
                              <w:rFonts w:ascii="宋体" w:hAnsi="宋体"/>
                              <w:sz w:val="18"/>
                            </w:rPr>
                          </w:pPr>
                          <w:r w:rsidRPr="00610145">
                            <w:rPr>
                              <w:rFonts w:ascii="宋体" w:hAnsi="宋体" w:hint="eastAsia"/>
                              <w:b/>
                              <w:sz w:val="18"/>
                            </w:rPr>
                            <w:t>安装BJCA数字证书后登陆网上申报系统：</w:t>
                          </w:r>
                          <w:r w:rsidRPr="00610145">
                            <w:rPr>
                              <w:rFonts w:ascii="宋体" w:hAnsi="宋体" w:hint="eastAsia"/>
                              <w:sz w:val="18"/>
                            </w:rPr>
                            <w:t>用人单位登陆北京市社会保险网上服务平台，选择</w:t>
                          </w:r>
                          <w:r w:rsidRPr="00610145">
                            <w:rPr>
                              <w:rFonts w:ascii="宋体" w:hAnsi="宋体" w:hint="eastAsia"/>
                              <w:b/>
                              <w:i/>
                              <w:sz w:val="18"/>
                            </w:rPr>
                            <w:t>“单位用户登陆”</w:t>
                          </w:r>
                          <w:r w:rsidRPr="00610145">
                            <w:rPr>
                              <w:rFonts w:ascii="宋体" w:hAnsi="宋体" w:hint="eastAsia"/>
                              <w:sz w:val="18"/>
                            </w:rPr>
                            <w:t>，使用单位数字证书（USB Key），进入网上申报系统。</w:t>
                          </w:r>
                        </w:p>
                        <w:p w14:paraId="6DF9CA6F" w14:textId="77777777" w:rsidR="005F0000" w:rsidRPr="00610145" w:rsidRDefault="005F0000" w:rsidP="002C0D64">
                          <w:pPr>
                            <w:rPr>
                              <w:rFonts w:ascii="宋体" w:hAnsi="宋体"/>
                              <w:sz w:val="18"/>
                            </w:rPr>
                          </w:pPr>
                        </w:p>
                      </w:txbxContent>
                    </v:textbox>
                  </v:rect>
                  <v:shape id="AutoShape 80" o:spid="_x0000_s2114" type="#_x0000_t32" style="position:absolute;left:2311;top:2323;width:0;height:34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7EU8AAAADdAAAADwAAAGRycy9kb3ducmV2LnhtbERPS2sCMRC+F/wPYQRvNWvBJaxGKUVF&#10;vNXXedhMN0s3kyVJdf33plDobT6+5yzXg+vEjUJsPWuYTQsQxLU3LTcazqftqwIRE7LBzjNpeFCE&#10;9Wr0ssTK+Dt/0u2YGpFDOFaowabUV1LG2pLDOPU9cea+fHCYMgyNNAHvOdx18q0oSumw5dxgsacP&#10;S/X38cdpOFzObMuw7wal7IaK+W7rT1etJ+PhfQEi0ZD+xX/uvcnzlSrh95t8glw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yexFPAAAAA3QAAAA8AAAAAAAAAAAAAAAAA&#10;oQIAAGRycy9kb3ducmV2LnhtbFBLBQYAAAAABAAEAPkAAACOAwAAAAA=&#10;" strokecolor="#76923c">
                    <v:stroke endarrow="block"/>
                  </v:shape>
                  <v:rect id="Rectangle 81" o:spid="_x0000_s2115" style="position:absolute;left:704;top:6566;width:3390;height:13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mhW8MA&#10;AADdAAAADwAAAGRycy9kb3ducmV2LnhtbERP24rCMBB9X/Afwgi+rakrrqUaRYQF2XXB2weMzdgW&#10;m0lJou3+/UYQfJvDuc582Zla3Mn5yrKC0TABQZxbXXGh4HT8ek9B+ICssbZMCv7Iw3LRe5tjpm3L&#10;e7ofQiFiCPsMFZQhNJmUPi/JoB/ahjhyF+sMhghdIbXDNoabWn4kyac0WHFsKLGhdUn59XAzCrZF&#10;slmNfyfjyXfltvt2Nz2f5Y9Sg363moEI1IWX+One6Dg/Tafw+Cae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mhW8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510DA500" w14:textId="77777777" w:rsidR="005F0000" w:rsidRPr="00264D6E" w:rsidRDefault="005F0000" w:rsidP="002C0D64">
                          <w:pPr>
                            <w:rPr>
                              <w:b/>
                              <w:sz w:val="18"/>
                              <w:szCs w:val="18"/>
                            </w:rPr>
                          </w:pPr>
                          <w:r w:rsidRPr="00264D6E">
                            <w:rPr>
                              <w:rFonts w:hint="eastAsia"/>
                              <w:b/>
                              <w:sz w:val="18"/>
                              <w:szCs w:val="18"/>
                            </w:rPr>
                            <w:t>查询业务办理回馈：</w:t>
                          </w:r>
                        </w:p>
                        <w:p w14:paraId="137FD45C" w14:textId="77777777" w:rsidR="005F0000" w:rsidRPr="00264D6E" w:rsidRDefault="005F0000" w:rsidP="002C0D64">
                          <w:pPr>
                            <w:rPr>
                              <w:sz w:val="18"/>
                              <w:szCs w:val="18"/>
                            </w:rPr>
                          </w:pPr>
                          <w:r w:rsidRPr="00264D6E">
                            <w:rPr>
                              <w:rFonts w:hint="eastAsia"/>
                              <w:sz w:val="18"/>
                              <w:szCs w:val="18"/>
                            </w:rPr>
                            <w:t>通过</w:t>
                          </w:r>
                          <w:r w:rsidRPr="00264D6E">
                            <w:rPr>
                              <w:rFonts w:hint="eastAsia"/>
                              <w:b/>
                              <w:i/>
                              <w:sz w:val="18"/>
                              <w:szCs w:val="18"/>
                            </w:rPr>
                            <w:t>“查询管理”</w:t>
                          </w:r>
                          <w:r w:rsidRPr="00264D6E">
                            <w:rPr>
                              <w:rFonts w:hint="eastAsia"/>
                              <w:sz w:val="18"/>
                              <w:szCs w:val="18"/>
                            </w:rPr>
                            <w:t>中的</w:t>
                          </w:r>
                          <w:r w:rsidRPr="00264D6E">
                            <w:rPr>
                              <w:rFonts w:hint="eastAsia"/>
                              <w:b/>
                              <w:i/>
                              <w:sz w:val="18"/>
                              <w:szCs w:val="18"/>
                            </w:rPr>
                            <w:t>“申报信息状态查询”</w:t>
                          </w:r>
                          <w:r w:rsidRPr="00264D6E">
                            <w:rPr>
                              <w:rFonts w:hint="eastAsia"/>
                              <w:sz w:val="18"/>
                              <w:szCs w:val="18"/>
                            </w:rPr>
                            <w:t>模块查询该职工医疗及</w:t>
                          </w:r>
                          <w:proofErr w:type="gramStart"/>
                          <w:r w:rsidRPr="00264D6E">
                            <w:rPr>
                              <w:rFonts w:hint="eastAsia"/>
                              <w:sz w:val="18"/>
                              <w:szCs w:val="18"/>
                            </w:rPr>
                            <w:t>四险是否</w:t>
                          </w:r>
                          <w:proofErr w:type="gramEnd"/>
                          <w:r w:rsidRPr="00264D6E">
                            <w:rPr>
                              <w:rFonts w:hint="eastAsia"/>
                              <w:sz w:val="18"/>
                              <w:szCs w:val="18"/>
                            </w:rPr>
                            <w:t>导入成功。</w:t>
                          </w:r>
                        </w:p>
                      </w:txbxContent>
                    </v:textbox>
                  </v:rect>
                  <v:rect id="Rectangle 82" o:spid="_x0000_s2116" style="position:absolute;left:704;top:8365;width:3405;height:26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Y1KcYA&#10;AADdAAAADwAAAGRycy9kb3ducmV2LnhtbESP0WrCQBBF3wv9h2UKvtVNK7YhuooUCmItqPUDxuyY&#10;BLOzYXc18e87D4W+zXDv3Htmvhxcq24UYuPZwMs4A0VcettwZeD48/mcg4oJ2WLrmQzcKcJy8fgw&#10;x8L6nvd0O6RKSQjHAg3UKXWF1rGsyWEc+45YtLMPDpOsodI2YC/hrtWvWfamHTYsDTV29FFTeTlc&#10;nYFtla1Xk+/pZLppwnbf795PJ/1lzOhpWM1AJRrSv/nvem0FP88FV76RE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Y1Kc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3C4312CC" w14:textId="77777777" w:rsidR="005F0000" w:rsidRPr="00264D6E" w:rsidRDefault="005F0000" w:rsidP="002C0D64">
                          <w:pPr>
                            <w:rPr>
                              <w:b/>
                              <w:sz w:val="18"/>
                              <w:szCs w:val="18"/>
                            </w:rPr>
                          </w:pPr>
                          <w:r w:rsidRPr="00264D6E">
                            <w:rPr>
                              <w:rFonts w:hint="eastAsia"/>
                              <w:b/>
                              <w:sz w:val="18"/>
                              <w:szCs w:val="18"/>
                            </w:rPr>
                            <w:t>报表打印：</w:t>
                          </w:r>
                        </w:p>
                        <w:p w14:paraId="7434F38C" w14:textId="77777777" w:rsidR="005F0000" w:rsidRPr="00264D6E" w:rsidRDefault="005F0000" w:rsidP="002C0D64">
                          <w:pPr>
                            <w:rPr>
                              <w:sz w:val="18"/>
                              <w:szCs w:val="18"/>
                            </w:rPr>
                          </w:pPr>
                          <w:r w:rsidRPr="00264D6E">
                            <w:rPr>
                              <w:rFonts w:hint="eastAsia"/>
                              <w:sz w:val="18"/>
                              <w:szCs w:val="18"/>
                            </w:rPr>
                            <w:t>通过</w:t>
                          </w:r>
                          <w:r w:rsidRPr="00264D6E">
                            <w:rPr>
                              <w:rFonts w:hint="eastAsia"/>
                              <w:b/>
                              <w:i/>
                              <w:sz w:val="18"/>
                              <w:szCs w:val="18"/>
                            </w:rPr>
                            <w:t>“业务报表查询”</w:t>
                          </w:r>
                          <w:r w:rsidRPr="00264D6E">
                            <w:rPr>
                              <w:rFonts w:hint="eastAsia"/>
                              <w:sz w:val="18"/>
                              <w:szCs w:val="18"/>
                            </w:rPr>
                            <w:t>模块打印《北京市社会保险个人信息登记表》及《北京市社会保险个人信息登记表（副表）》各一份；并将《北京市社会保险参保人员增加表》中的</w:t>
                          </w:r>
                          <w:r w:rsidRPr="00264D6E">
                            <w:rPr>
                              <w:rFonts w:hint="eastAsia"/>
                              <w:b/>
                              <w:i/>
                              <w:sz w:val="18"/>
                              <w:szCs w:val="18"/>
                            </w:rPr>
                            <w:t>“业务类型”</w:t>
                          </w:r>
                          <w:r w:rsidRPr="00264D6E">
                            <w:rPr>
                              <w:rFonts w:hint="eastAsia"/>
                              <w:sz w:val="18"/>
                              <w:szCs w:val="18"/>
                            </w:rPr>
                            <w:t>选择</w:t>
                          </w:r>
                          <w:r w:rsidRPr="00264D6E">
                            <w:rPr>
                              <w:rFonts w:hint="eastAsia"/>
                              <w:b/>
                              <w:i/>
                              <w:sz w:val="18"/>
                              <w:szCs w:val="18"/>
                            </w:rPr>
                            <w:t>“新参保”</w:t>
                          </w:r>
                          <w:r w:rsidRPr="00264D6E">
                            <w:rPr>
                              <w:rFonts w:hint="eastAsia"/>
                              <w:sz w:val="18"/>
                              <w:szCs w:val="18"/>
                            </w:rPr>
                            <w:t>后，打印出《北京市社会保险参保人员增加表》一式两份。</w:t>
                          </w:r>
                        </w:p>
                      </w:txbxContent>
                    </v:textbox>
                  </v:rect>
                  <v:rect id="Rectangle 83" o:spid="_x0000_s2117" style="position:absolute;left:733;top:11424;width:3361;height:1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qQssQA&#10;AADdAAAADwAAAGRycy9kb3ducmV2LnhtbERP22rCQBB9F/oPyxR8000r2hhdRQoF8QLV9gPG7DQJ&#10;zc6G3dXEv3cFwbc5nOvMl52pxYWcrywreBsmIIhzqysuFPz+fA1SED4ga6wtk4IreVguXnpzzLRt&#10;+UCXYyhEDGGfoYIyhCaT0uclGfRD2xBH7s86gyFCV0jtsI3hppbvSTKRBiuODSU29FlS/n88GwW7&#10;IlmvRvvxaLyp3O7Qfn+cTnKrVP+1W81ABOrCU/xwr3Wcn6ZTuH8TT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qkLL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237DD351" w14:textId="77777777" w:rsidR="005F0000" w:rsidRPr="00264D6E" w:rsidRDefault="005F0000" w:rsidP="002C0D64">
                          <w:pPr>
                            <w:rPr>
                              <w:sz w:val="18"/>
                              <w:szCs w:val="18"/>
                            </w:rPr>
                          </w:pPr>
                          <w:r w:rsidRPr="00264D6E">
                            <w:rPr>
                              <w:rFonts w:hint="eastAsia"/>
                              <w:b/>
                              <w:sz w:val="18"/>
                              <w:szCs w:val="18"/>
                            </w:rPr>
                            <w:t>预约办理</w:t>
                          </w:r>
                          <w:r w:rsidRPr="00264D6E">
                            <w:rPr>
                              <w:b/>
                              <w:sz w:val="18"/>
                              <w:szCs w:val="18"/>
                            </w:rPr>
                            <w:t>增员业务</w:t>
                          </w:r>
                          <w:r w:rsidRPr="00264D6E">
                            <w:rPr>
                              <w:rFonts w:hint="eastAsia"/>
                              <w:b/>
                              <w:sz w:val="18"/>
                              <w:szCs w:val="18"/>
                            </w:rPr>
                            <w:t>：</w:t>
                          </w:r>
                        </w:p>
                        <w:p w14:paraId="2D209A9A" w14:textId="77777777" w:rsidR="005F0000" w:rsidRPr="00264D6E" w:rsidRDefault="005F0000" w:rsidP="002C0D64">
                          <w:pPr>
                            <w:rPr>
                              <w:sz w:val="18"/>
                              <w:szCs w:val="18"/>
                            </w:rPr>
                          </w:pPr>
                          <w:r w:rsidRPr="00264D6E">
                            <w:rPr>
                              <w:rFonts w:hint="eastAsia"/>
                              <w:sz w:val="18"/>
                              <w:szCs w:val="18"/>
                            </w:rPr>
                            <w:t>请先</w:t>
                          </w:r>
                          <w:r w:rsidR="00B06592">
                            <w:rPr>
                              <w:sz w:val="18"/>
                              <w:szCs w:val="18"/>
                            </w:rPr>
                            <w:t>在</w:t>
                          </w:r>
                          <w:proofErr w:type="gramStart"/>
                          <w:r w:rsidRPr="00264D6E">
                            <w:rPr>
                              <w:sz w:val="18"/>
                              <w:szCs w:val="18"/>
                            </w:rPr>
                            <w:t>人保局</w:t>
                          </w:r>
                          <w:proofErr w:type="gramEnd"/>
                          <w:r w:rsidRPr="00264D6E">
                            <w:rPr>
                              <w:sz w:val="18"/>
                              <w:szCs w:val="18"/>
                            </w:rPr>
                            <w:t>网站</w:t>
                          </w:r>
                          <w:r w:rsidRPr="00264D6E">
                            <w:rPr>
                              <w:rFonts w:hint="eastAsia"/>
                              <w:sz w:val="18"/>
                              <w:szCs w:val="18"/>
                            </w:rPr>
                            <w:t>根据</w:t>
                          </w:r>
                          <w:r w:rsidRPr="00264D6E">
                            <w:rPr>
                              <w:sz w:val="18"/>
                              <w:szCs w:val="18"/>
                            </w:rPr>
                            <w:t>业务内容进行预约登记，</w:t>
                          </w:r>
                          <w:r w:rsidRPr="00264D6E">
                            <w:rPr>
                              <w:rFonts w:hint="eastAsia"/>
                              <w:sz w:val="18"/>
                              <w:szCs w:val="18"/>
                            </w:rPr>
                            <w:t>预约</w:t>
                          </w:r>
                          <w:r w:rsidRPr="00264D6E">
                            <w:rPr>
                              <w:sz w:val="18"/>
                              <w:szCs w:val="18"/>
                            </w:rPr>
                            <w:t>成功后</w:t>
                          </w:r>
                          <w:r w:rsidRPr="00610145">
                            <w:rPr>
                              <w:b/>
                              <w:color w:val="000000"/>
                              <w:sz w:val="18"/>
                              <w:szCs w:val="18"/>
                            </w:rPr>
                            <w:t>请</w:t>
                          </w:r>
                          <w:r w:rsidRPr="00610145">
                            <w:rPr>
                              <w:rFonts w:hint="eastAsia"/>
                              <w:b/>
                              <w:color w:val="000000"/>
                              <w:sz w:val="18"/>
                              <w:szCs w:val="18"/>
                            </w:rPr>
                            <w:t>携带右侧所列相关表格及材料</w:t>
                          </w:r>
                          <w:r w:rsidRPr="00610145">
                            <w:rPr>
                              <w:rFonts w:hint="eastAsia"/>
                              <w:color w:val="000000"/>
                              <w:sz w:val="18"/>
                              <w:szCs w:val="18"/>
                            </w:rPr>
                            <w:t>到社保中心扫描</w:t>
                          </w:r>
                          <w:proofErr w:type="gramStart"/>
                          <w:r w:rsidRPr="00610145">
                            <w:rPr>
                              <w:rFonts w:hint="eastAsia"/>
                              <w:color w:val="000000"/>
                              <w:sz w:val="18"/>
                              <w:szCs w:val="18"/>
                            </w:rPr>
                            <w:t>二维码取号</w:t>
                          </w:r>
                          <w:proofErr w:type="gramEnd"/>
                          <w:r w:rsidRPr="00610145">
                            <w:rPr>
                              <w:rFonts w:hint="eastAsia"/>
                              <w:color w:val="000000"/>
                              <w:sz w:val="18"/>
                              <w:szCs w:val="18"/>
                            </w:rPr>
                            <w:t>办理</w:t>
                          </w:r>
                          <w:r w:rsidRPr="00610145">
                            <w:rPr>
                              <w:color w:val="000000"/>
                              <w:sz w:val="18"/>
                              <w:szCs w:val="18"/>
                            </w:rPr>
                            <w:t>业务</w:t>
                          </w:r>
                          <w:r w:rsidRPr="00264D6E">
                            <w:rPr>
                              <w:rFonts w:hint="eastAsia"/>
                              <w:sz w:val="18"/>
                              <w:szCs w:val="18"/>
                            </w:rPr>
                            <w:t>。</w:t>
                          </w:r>
                        </w:p>
                      </w:txbxContent>
                    </v:textbox>
                  </v:rect>
                  <v:rect id="Rectangle 84" o:spid="_x0000_s2118" style="position:absolute;left:659;top:4661;width:3450;height:14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mv8scA&#10;AADdAAAADwAAAGRycy9kb3ducmV2LnhtbESP0WrCQBBF3wv+wzJC3+pGxVZTVxGhINVCtX7AmJ0m&#10;wexs2N2a9O87D0LfZrh37j2zXPeuUTcKsfZsYDzKQBEX3tZcGjh/vT3NQcWEbLHxTAZ+KcJ6NXhY&#10;Ym59x0e6nVKpJIRjjgaqlNpc61hU5DCOfEss2rcPDpOsodQ2YCfhrtGTLHvWDmuWhgpb2lZUXE8/&#10;zsChzHab6cdsOnuvw+HYfb5cLnpvzOOw37yCStSnf/P9emcFf74Qfv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r/L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2EFC5E5F" w14:textId="77777777" w:rsidR="005F0000" w:rsidRPr="00264D6E" w:rsidRDefault="005F0000" w:rsidP="002C0D64">
                          <w:pPr>
                            <w:rPr>
                              <w:b/>
                              <w:sz w:val="18"/>
                              <w:szCs w:val="18"/>
                            </w:rPr>
                          </w:pPr>
                          <w:r w:rsidRPr="00264D6E">
                            <w:rPr>
                              <w:rFonts w:hint="eastAsia"/>
                              <w:b/>
                              <w:sz w:val="18"/>
                              <w:szCs w:val="18"/>
                            </w:rPr>
                            <w:t>个人信息录入并申报增员：</w:t>
                          </w:r>
                        </w:p>
                        <w:p w14:paraId="22BD26C6" w14:textId="77777777" w:rsidR="005F0000" w:rsidRPr="00264D6E" w:rsidRDefault="005F0000" w:rsidP="002C0D64">
                          <w:pPr>
                            <w:rPr>
                              <w:sz w:val="18"/>
                              <w:szCs w:val="18"/>
                            </w:rPr>
                          </w:pPr>
                          <w:r w:rsidRPr="00264D6E">
                            <w:rPr>
                              <w:rFonts w:hint="eastAsia"/>
                              <w:sz w:val="18"/>
                              <w:szCs w:val="18"/>
                            </w:rPr>
                            <w:t>通过</w:t>
                          </w:r>
                          <w:r w:rsidRPr="00264D6E">
                            <w:rPr>
                              <w:rFonts w:hint="eastAsia"/>
                              <w:b/>
                              <w:i/>
                              <w:sz w:val="18"/>
                              <w:szCs w:val="18"/>
                            </w:rPr>
                            <w:t>“申报业务管理”</w:t>
                          </w:r>
                          <w:r w:rsidRPr="00264D6E">
                            <w:rPr>
                              <w:rFonts w:hint="eastAsia"/>
                              <w:sz w:val="18"/>
                              <w:szCs w:val="18"/>
                            </w:rPr>
                            <w:t>中的</w:t>
                          </w:r>
                          <w:r w:rsidRPr="00264D6E">
                            <w:rPr>
                              <w:rFonts w:hint="eastAsia"/>
                              <w:b/>
                              <w:i/>
                              <w:sz w:val="18"/>
                              <w:szCs w:val="18"/>
                            </w:rPr>
                            <w:t>“新参保人员登记申报”</w:t>
                          </w:r>
                          <w:r w:rsidRPr="00264D6E">
                            <w:rPr>
                              <w:rFonts w:hint="eastAsia"/>
                              <w:sz w:val="18"/>
                              <w:szCs w:val="18"/>
                            </w:rPr>
                            <w:t>模块录入新参保职工信息，并上传新参保职工电子照片后，提交。</w:t>
                          </w:r>
                        </w:p>
                      </w:txbxContent>
                    </v:textbox>
                  </v:rect>
                  <v:shape id="AutoShape 85" o:spid="_x0000_s2119" type="#_x0000_t32" style="position:absolute;left:2355;top:4227;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thesEAAADdAAAADwAAAGRycy9kb3ducmV2LnhtbERPS4vCMBC+C/sfwix401QF0WqUxRfW&#10;Pa3u3odmbMs2k9LEWv31RhC8zcf3nPmyNaVoqHaFZQWDfgSCOLW64EzB72nbm4BwHlljaZkU3MjB&#10;cvHRmWOs7ZV/qDn6TIQQdjEqyL2vYildmpNB17cVceDOtjboA6wzqWu8hnBTymEUjaXBgkNDjhWt&#10;ckr/jxejwOzWu+TPjr55kzTjA9NpM03uSnU/268ZCE+tf4tf7r0O8yfTATy/CS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e2F6wQAAAN0AAAAPAAAAAAAAAAAAAAAA&#10;AKECAABkcnMvZG93bnJldi54bWxQSwUGAAAAAAQABAD5AAAAjwMAAAAA&#10;" strokecolor="#76923c" strokeweight="1pt">
                    <v:stroke endarrow="block"/>
                    <v:shadow color="#4e6128" opacity=".5" offset="1pt"/>
                  </v:shape>
                  <v:shape id="AutoShape 86" o:spid="_x0000_s2120" type="#_x0000_t32" style="position:absolute;left:2400;top:6162;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n/DcMAAADdAAAADwAAAGRycy9kb3ducmV2LnhtbERPTWvCQBC9F/oflil4aza1EDRmlVKt&#10;GHuqae9DdkxCs7Mhu8bor+8WBG/zeJ+TrUbTioF611hW8BLFIIhLqxuuFHwXH88zEM4ja2wtk4IL&#10;OVgtHx8yTLU98xcNB1+JEMIuRQW1910qpStrMugi2xEH7mh7gz7AvpK6x3MIN62cxnEiDTYcGmrs&#10;6L2m8vdwMgrMdr3Nf+zrJ2/yIdkzFZt5flVq8jS+LUB4Gv1dfHPvdJg/m0/h/5twgl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p/w3DAAAA3QAAAA8AAAAAAAAAAAAA&#10;AAAAoQIAAGRycy9kb3ducmV2LnhtbFBLBQYAAAAABAAEAPkAAACRAwAAAAA=&#10;" strokecolor="#76923c" strokeweight="1pt">
                    <v:stroke endarrow="block"/>
                    <v:shadow color="#4e6128" opacity=".5" offset="1pt"/>
                  </v:shape>
                  <v:shape id="AutoShape 87" o:spid="_x0000_s2121" type="#_x0000_t32" style="position:absolute;left:2400;top:7961;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alsMAAADdAAAADwAAAGRycy9kb3ducmV2LnhtbERPS2vCQBC+F/oflin01myqEDRmlVIf&#10;GHuqae9DdkxCs7Mhu8bUX98tCN7m43tOthpNKwbqXWNZwWsUgyAurW64UvBVbF9mIJxH1thaJgW/&#10;5GC1fHzIMNX2wp80HH0lQgi7FBXU3neplK6syaCLbEccuJPtDfoA+0rqHi8h3LRyEseJNNhwaKix&#10;o/eayp/j2Sgwu/Uu/7bTD97kQ3JgKjbz/KrU89P4tgDhafR38c2912H+bD6F/2/CCX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lWpbDAAAA3QAAAA8AAAAAAAAAAAAA&#10;AAAAoQIAAGRycy9kb3ducmV2LnhtbFBLBQYAAAAABAAEAPkAAACRAwAAAAA=&#10;" strokecolor="#76923c" strokeweight="1pt">
                    <v:stroke endarrow="block"/>
                    <v:shadow color="#4e6128" opacity=".5" offset="1pt"/>
                  </v:shape>
                  <v:shape id="AutoShape 88" o:spid="_x0000_s2122" type="#_x0000_t32" style="position:absolute;left:2385;top:11005;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zC4sMAAADdAAAADwAAAGRycy9kb3ducmV2LnhtbERPTWvCQBC9F/wPyxS81U21iIlugqiV&#10;Rk/Veh+y0yQ0Oxuya0z767uFgrd5vM9ZZYNpRE+dqy0reJ5EIIgLq2suFXycX58WIJxH1thYJgXf&#10;5CBLRw8rTLS98Tv1J1+KEMIuQQWV920ipSsqMugmtiUO3KftDPoAu1LqDm8h3DRyGkVzabDm0FBh&#10;S5uKiq/T1Sgw++0+v9jZkXd5Pz8wnXdx/qPU+HFYL0F4Gvxd/O9+02H+In6Bv2/CCTL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gMwuLDAAAA3QAAAA8AAAAAAAAAAAAA&#10;AAAAoQIAAGRycy9kb3ducmV2LnhtbFBLBQYAAAAABAAEAPkAAACRAwAAAAA=&#10;" strokecolor="#76923c" strokeweight="1pt">
                    <v:stroke endarrow="block"/>
                    <v:shadow color="#4e6128" opacity=".5" offset="1pt"/>
                  </v:shape>
                </v:group>
                <v:group id="组合 97" o:spid="_x0000_s2123" style="position:absolute;left:41717;top:12855;width:20196;height:67731" coordorigin="-2,1617" coordsize="20196,677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H5Bk/FAAAA3QAA&#10;AA8AAAAAAAAAAAAAAAAAqgIAAGRycy9kb3ducmV2LnhtbFBLBQYAAAAABAAEAPoAAACcAwAAAAA=&#10;">
                  <v:group id="组合 96" o:spid="_x0000_s2124" style="position:absolute;left:-2;top:1617;width:19960;height:13243" coordorigin="-2,1617" coordsize="19960,13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ErmDjFAAAA3QAA&#10;AA8AAAAAAAAAAAAAAAAAqgIAAGRycy9kb3ducmV2LnhtbFBLBQYAAAAABAAEAPoAAACcAwAAAAA=&#10;">
                    <v:shape id="直接箭头连接符 67" o:spid="_x0000_s2125" type="#_x0000_t32" style="position:absolute;left:10572;top:1617;width:0;height:19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v3FcAAAADdAAAADwAAAGRycy9kb3ducmV2LnhtbERPS2sCMRC+F/ofwhS81axCdV2NUoqK&#10;9ObzPGzGzeJmsiSprv/eFARv8/E9Z7bobCOu5EPtWMGgn4EgLp2uuVJw2K8+cxAhImtsHJOCOwVY&#10;zN/fZlhod+MtXXexEimEQ4EKTIxtIWUoDVkMfdcSJ+7svMWYoK+k9nhL4baRwywbSYs1pwaDLf0Y&#10;Ki+7P6vg93hgM/Kbpstzs6Tsa71y+5NSvY/uewoiUhdf4qd7o9P8fDKG/2/SCX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YL9xXAAAAA3QAAAA8AAAAAAAAAAAAAAAAA&#10;oQIAAGRycy9kb3ducmV2LnhtbFBLBQYAAAAABAAEAPkAAACOAwAAAAA=&#10;" strokecolor="#76923c">
                      <v:stroke endarrow="block"/>
                    </v:shape>
                    <v:rect id="矩形 66" o:spid="_x0000_s2126" style="position:absolute;left:-2;top:3523;width:19960;height:113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j9McA&#10;AADdAAAADwAAAGRycy9kb3ducmV2LnhtbESP0WrCQBBF3wv+wzJC3+pGxVZTVxGhINVCtX7AmJ0m&#10;wexs2N2a9O87D0LfZrh37j2zXPeuUTcKsfZsYDzKQBEX3tZcGjh/vT3NQcWEbLHxTAZ+KcJ6NXhY&#10;Ym59x0e6nVKpJIRjjgaqlNpc61hU5DCOfEss2rcPDpOsodQ2YCfhrtGTLHvWDmuWhgpb2lZUXE8/&#10;zsChzHab6cdsOnuvw+HYfb5cLnpvzOOw37yCStSnf/P9emcFf74QXP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G/o/T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0BE64108" w14:textId="77777777" w:rsidR="005F0000" w:rsidRPr="00264D6E" w:rsidRDefault="005F0000" w:rsidP="002C0D64">
                            <w:pPr>
                              <w:rPr>
                                <w:sz w:val="18"/>
                              </w:rPr>
                            </w:pPr>
                            <w:r w:rsidRPr="00264D6E">
                              <w:rPr>
                                <w:rFonts w:hint="eastAsia"/>
                                <w:b/>
                                <w:sz w:val="18"/>
                              </w:rPr>
                              <w:t>下载并安装企业版软件：</w:t>
                            </w:r>
                            <w:r w:rsidRPr="00264D6E">
                              <w:rPr>
                                <w:rFonts w:hint="eastAsia"/>
                                <w:sz w:val="18"/>
                              </w:rPr>
                              <w:t>登陆北京市社会保险网上服务平台下载专区，下载《五险合一采集软件安装程序（普通单位版）》及最新补丁，按照提示安装并升级软件后登陆。（用户名：</w:t>
                            </w:r>
                            <w:r w:rsidRPr="00264D6E">
                              <w:rPr>
                                <w:rFonts w:hint="eastAsia"/>
                                <w:sz w:val="18"/>
                              </w:rPr>
                              <w:t>admin</w:t>
                            </w:r>
                            <w:r w:rsidRPr="00264D6E">
                              <w:rPr>
                                <w:rFonts w:hint="eastAsia"/>
                                <w:sz w:val="18"/>
                              </w:rPr>
                              <w:t>，密码：</w:t>
                            </w:r>
                            <w:r w:rsidRPr="00264D6E">
                              <w:rPr>
                                <w:rFonts w:hint="eastAsia"/>
                                <w:sz w:val="18"/>
                              </w:rPr>
                              <w:t>1</w:t>
                            </w:r>
                            <w:r w:rsidRPr="00264D6E">
                              <w:rPr>
                                <w:rFonts w:hint="eastAsia"/>
                                <w:sz w:val="18"/>
                              </w:rPr>
                              <w:t>）</w:t>
                            </w:r>
                          </w:p>
                          <w:p w14:paraId="1B597EF7" w14:textId="77777777" w:rsidR="005F0000" w:rsidRPr="00264D6E" w:rsidRDefault="005F0000" w:rsidP="002C0D64">
                            <w:pPr>
                              <w:rPr>
                                <w:sz w:val="22"/>
                              </w:rPr>
                            </w:pPr>
                          </w:p>
                        </w:txbxContent>
                      </v:textbox>
                    </v:rect>
                  </v:group>
                  <v:group id="组合 94" o:spid="_x0000_s2127" style="position:absolute;left:94;top:15225;width:20100;height:54122" coordorigin="189,-1062" coordsize="20099,54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gtAxKwwAAAN0AAAAP&#10;AAAAAAAAAAAAAAAAAKoCAABkcnMvZG93bnJldi54bWxQSwUGAAAAAAQABAD6AAAAmgMAAAAA&#10;">
                    <v:rect id="矩形 54" o:spid="_x0000_s2128" style="position:absolute;left:285;top:14172;width:20003;height:77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I16McA&#10;AADdAAAADwAAAGRycy9kb3ducmV2LnhtbESP0WoCMRBF3wv9hzCFvtXEim3dGkUKBbEK1foB42a6&#10;u7iZLEl0t3/feSj0bYZ7594z8+XgW3WlmJrAFsYjA4q4DK7hysLx6/3hBVTKyA7bwGThhxIsF7c3&#10;cyxc6HlP10OulIRwKtBCnXNXaJ3KmjymUeiIRfsO0WOWNVbaRewl3Lf60Zgn7bFhaaixo7eayvPh&#10;4i1sK7NeTXbTyXTTxO2+/3w+nfSHtfd3w+oVVKYh/5v/rtdO8GdG+OUbGUE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iNej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6AFFA745" w14:textId="77777777" w:rsidR="005F0000" w:rsidRPr="00264D6E" w:rsidRDefault="005F0000" w:rsidP="002C0D64">
                            <w:pPr>
                              <w:rPr>
                                <w:b/>
                                <w:sz w:val="18"/>
                                <w:szCs w:val="18"/>
                              </w:rPr>
                            </w:pPr>
                            <w:r w:rsidRPr="00264D6E">
                              <w:rPr>
                                <w:rFonts w:hint="eastAsia"/>
                                <w:b/>
                                <w:sz w:val="18"/>
                                <w:szCs w:val="18"/>
                              </w:rPr>
                              <w:t>生成报盘文件：</w:t>
                            </w:r>
                          </w:p>
                          <w:p w14:paraId="6CC0E08C" w14:textId="77777777" w:rsidR="005F0000" w:rsidRPr="00264D6E" w:rsidRDefault="005F0000" w:rsidP="002C0D64">
                            <w:pPr>
                              <w:rPr>
                                <w:sz w:val="18"/>
                                <w:szCs w:val="18"/>
                              </w:rPr>
                            </w:pPr>
                            <w:r w:rsidRPr="00264D6E">
                              <w:rPr>
                                <w:rFonts w:hint="eastAsia"/>
                                <w:sz w:val="18"/>
                                <w:szCs w:val="18"/>
                              </w:rPr>
                              <w:t>在</w:t>
                            </w:r>
                            <w:r w:rsidRPr="00264D6E">
                              <w:rPr>
                                <w:rFonts w:hint="eastAsia"/>
                                <w:b/>
                                <w:i/>
                                <w:sz w:val="18"/>
                                <w:szCs w:val="18"/>
                              </w:rPr>
                              <w:t>“数据交换”</w:t>
                            </w:r>
                            <w:r w:rsidRPr="00264D6E">
                              <w:rPr>
                                <w:rFonts w:hint="eastAsia"/>
                                <w:sz w:val="18"/>
                                <w:szCs w:val="18"/>
                              </w:rPr>
                              <w:t>中选择</w:t>
                            </w:r>
                            <w:r w:rsidRPr="00264D6E">
                              <w:rPr>
                                <w:rFonts w:hint="eastAsia"/>
                                <w:b/>
                                <w:i/>
                                <w:sz w:val="18"/>
                                <w:szCs w:val="18"/>
                              </w:rPr>
                              <w:t>“个人新参保信息报盘”，</w:t>
                            </w:r>
                            <w:r w:rsidRPr="00264D6E">
                              <w:rPr>
                                <w:rFonts w:hint="eastAsia"/>
                                <w:sz w:val="18"/>
                                <w:szCs w:val="18"/>
                              </w:rPr>
                              <w:t>生成报盘文件，存至</w:t>
                            </w:r>
                            <w:r w:rsidRPr="00264D6E">
                              <w:rPr>
                                <w:rFonts w:hint="eastAsia"/>
                                <w:sz w:val="18"/>
                                <w:szCs w:val="18"/>
                              </w:rPr>
                              <w:t>U</w:t>
                            </w:r>
                            <w:r w:rsidRPr="00264D6E">
                              <w:rPr>
                                <w:rFonts w:hint="eastAsia"/>
                                <w:sz w:val="18"/>
                                <w:szCs w:val="18"/>
                              </w:rPr>
                              <w:t>盘。</w:t>
                            </w:r>
                          </w:p>
                        </w:txbxContent>
                      </v:textbox>
                    </v:rect>
                    <v:rect id="矩形 56" o:spid="_x0000_s2129" style="position:absolute;left:190;top:24662;width:20098;height:128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6Qc8MA&#10;AADdAAAADwAAAGRycy9kb3ducmV2LnhtbERP22oCMRB9F/yHMELfaqJiq1ujSKEgVaFePmDcTHcX&#10;N5MlSd3t35tCwbc5nOssVp2txY18qBxrGA0VCOLcmYoLDefTx/MMRIjIBmvHpOGXAqyW/d4CM+Na&#10;PtDtGAuRQjhkqKGMscmkDHlJFsPQNcSJ+3beYkzQF9J4bFO4reVYqRdpseLUUGJD7yXl1+OP1bAr&#10;1GY92U8n08/K7w7t1+vlIrdaPw269RuISF18iP/dG5Pmz9UI/r5JJ8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6Qc8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6AC40332" w14:textId="77777777" w:rsidR="005F0000" w:rsidRPr="00264D6E" w:rsidRDefault="005F0000" w:rsidP="002C0D64">
                            <w:pPr>
                              <w:rPr>
                                <w:sz w:val="18"/>
                                <w:szCs w:val="18"/>
                              </w:rPr>
                            </w:pPr>
                            <w:r w:rsidRPr="00264D6E">
                              <w:rPr>
                                <w:rFonts w:hint="eastAsia"/>
                                <w:b/>
                                <w:sz w:val="18"/>
                                <w:szCs w:val="18"/>
                              </w:rPr>
                              <w:t>报表打印：</w:t>
                            </w:r>
                          </w:p>
                          <w:p w14:paraId="7CBB7D76" w14:textId="77777777" w:rsidR="005F0000" w:rsidRPr="00264D6E" w:rsidRDefault="005F0000" w:rsidP="002C0D64">
                            <w:pPr>
                              <w:rPr>
                                <w:sz w:val="18"/>
                                <w:szCs w:val="18"/>
                              </w:rPr>
                            </w:pPr>
                            <w:r w:rsidRPr="00264D6E">
                              <w:rPr>
                                <w:rFonts w:hint="eastAsia"/>
                                <w:sz w:val="18"/>
                                <w:szCs w:val="18"/>
                              </w:rPr>
                              <w:t>在</w:t>
                            </w:r>
                            <w:r w:rsidRPr="00264D6E">
                              <w:rPr>
                                <w:rFonts w:hint="eastAsia"/>
                                <w:b/>
                                <w:i/>
                                <w:sz w:val="18"/>
                                <w:szCs w:val="18"/>
                              </w:rPr>
                              <w:t>“报表打印”</w:t>
                            </w:r>
                            <w:r w:rsidRPr="00264D6E">
                              <w:rPr>
                                <w:rFonts w:hint="eastAsia"/>
                                <w:sz w:val="18"/>
                                <w:szCs w:val="18"/>
                              </w:rPr>
                              <w:t>中选择并打印出《北京市社会保险个人信息登记表》及《北京市社会保险个人信息登记表》（副表）各一份，《北京市社会保险参保人员增加表》一式两份。</w:t>
                            </w:r>
                          </w:p>
                        </w:txbxContent>
                      </v:textbox>
                    </v:rect>
                    <v:shape id="直接箭头连接符 55" o:spid="_x0000_s2130" type="#_x0000_t32" style="position:absolute;left:10096;top:22280;width:0;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JlF8MAAADdAAAADwAAAGRycy9kb3ducmV2LnhtbERPTWvCQBC9C/6HZQRvulFBappVRG1o&#10;2pPG3ofsNAnNzobsNkn767uFQm/zeJ+THEbTiJ46V1tWsFpGIIgLq2suFdzzp8UDCOeRNTaWScEX&#10;OTjsp5MEY20HvlJ/86UIIexiVFB538ZSuqIig25pW+LAvdvOoA+wK6XucAjhppHrKNpKgzWHhgpb&#10;OlVUfNw+jQKTntPszW5e+ZL12xem/LLLvpWaz8bjIwhPo/8X/7mfdZi/i9bw+004Qe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CZRfDAAAA3QAAAA8AAAAAAAAAAAAA&#10;AAAAoQIAAGRycy9kb3ducmV2LnhtbFBLBQYAAAAABAAEAPkAAACRAwAAAAA=&#10;" strokecolor="#76923c" strokeweight="1pt">
                      <v:stroke endarrow="block"/>
                      <v:shadow color="#4e6128" opacity=".5" offset="1pt"/>
                    </v:shape>
                    <v:shape id="直接箭头连接符 57" o:spid="_x0000_s2131" type="#_x0000_t32" style="position:absolute;left:10097;top:37519;width:0;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7AjMMAAADdAAAADwAAAGRycy9kb3ducmV2LnhtbERPS2vCQBC+C/6HZQRvurGC1DSriI/Q&#10;tCeNvQ/ZaRKanQ3ZbZL213cLhd7m43tOsh9NI3rqXG1ZwWoZgSAurK65VHDPL4tHEM4ja2wsk4Iv&#10;crDfTScJxtoOfKX+5ksRQtjFqKDyvo2ldEVFBt3StsSBe7edQR9gV0rd4RDCTSMfomgjDdYcGips&#10;6VhR8XH7NApMekqzN7t+5XPWb16Y8vM2+1ZqPhsPTyA8jf5f/Od+1mH+NlrD7zfhBL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OwIzDAAAA3QAAAA8AAAAAAAAAAAAA&#10;AAAAoQIAAGRycy9kb3ducmV2LnhtbFBLBQYAAAAABAAEAPkAAACRAwAAAAA=&#10;" strokecolor="#76923c" strokeweight="1pt">
                      <v:stroke endarrow="block"/>
                      <v:shadow color="#4e6128" opacity=".5" offset="1pt"/>
                    </v:shape>
                    <v:rect id="矩形 64" o:spid="_x0000_s2132" style="position:absolute;left:189;top:1606;width:20098;height:9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kz68QA&#10;AADdAAAADwAAAGRycy9kb3ducmV2LnhtbERP22oCMRB9F/yHMELfamKttt0aRQoFsQrV9gPGzXR3&#10;cTNZktRd/94Igm9zONeZLTpbixP5UDnWMBoqEMS5MxUXGn5/Ph9fQYSIbLB2TBrOFGAx7/dmmBnX&#10;8o5O+1iIFMIhQw1ljE0mZchLshiGriFO3J/zFmOCvpDGY5vCbS2flJpKixWnhhIb+igpP+7/rYZN&#10;oVbL8XYynqwrv9m13y+Hg/zS+mHQLd9BROriXXxzr0ya/6ae4fpNOkH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ZM+v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1FC746A2" w14:textId="77777777" w:rsidR="005F0000" w:rsidRPr="00264D6E" w:rsidRDefault="005F0000" w:rsidP="002C0D64">
                            <w:pPr>
                              <w:rPr>
                                <w:sz w:val="18"/>
                                <w:szCs w:val="18"/>
                              </w:rPr>
                            </w:pPr>
                            <w:r w:rsidRPr="00264D6E">
                              <w:rPr>
                                <w:rFonts w:hint="eastAsia"/>
                                <w:b/>
                                <w:sz w:val="18"/>
                                <w:szCs w:val="18"/>
                              </w:rPr>
                              <w:t>软件增员操作：</w:t>
                            </w:r>
                          </w:p>
                          <w:p w14:paraId="3AED85A0" w14:textId="77777777" w:rsidR="005F0000" w:rsidRPr="00264D6E" w:rsidRDefault="005F0000" w:rsidP="002C0D64">
                            <w:pPr>
                              <w:rPr>
                                <w:sz w:val="18"/>
                                <w:szCs w:val="18"/>
                              </w:rPr>
                            </w:pPr>
                            <w:r w:rsidRPr="00264D6E">
                              <w:rPr>
                                <w:rFonts w:hint="eastAsia"/>
                                <w:sz w:val="18"/>
                                <w:szCs w:val="18"/>
                              </w:rPr>
                              <w:t>在</w:t>
                            </w:r>
                            <w:r w:rsidRPr="00264D6E">
                              <w:rPr>
                                <w:rFonts w:hint="eastAsia"/>
                                <w:b/>
                                <w:i/>
                                <w:sz w:val="18"/>
                                <w:szCs w:val="18"/>
                              </w:rPr>
                              <w:t>“基本信息管理”</w:t>
                            </w:r>
                            <w:r w:rsidRPr="00264D6E">
                              <w:rPr>
                                <w:rFonts w:hint="eastAsia"/>
                                <w:sz w:val="18"/>
                                <w:szCs w:val="18"/>
                              </w:rPr>
                              <w:t>中录入单位信息、个人信息（上传电子照片）后，在</w:t>
                            </w:r>
                            <w:r w:rsidRPr="00264D6E">
                              <w:rPr>
                                <w:rFonts w:hint="eastAsia"/>
                                <w:b/>
                                <w:i/>
                                <w:sz w:val="18"/>
                                <w:szCs w:val="18"/>
                              </w:rPr>
                              <w:t>“个人变更登记”</w:t>
                            </w:r>
                            <w:r w:rsidRPr="00264D6E">
                              <w:rPr>
                                <w:rFonts w:hint="eastAsia"/>
                                <w:sz w:val="18"/>
                                <w:szCs w:val="18"/>
                              </w:rPr>
                              <w:t>中选择</w:t>
                            </w:r>
                            <w:r w:rsidRPr="00264D6E">
                              <w:rPr>
                                <w:rFonts w:hint="eastAsia"/>
                                <w:b/>
                                <w:i/>
                                <w:sz w:val="18"/>
                                <w:szCs w:val="18"/>
                              </w:rPr>
                              <w:t>“增员”</w:t>
                            </w:r>
                            <w:r w:rsidRPr="00264D6E">
                              <w:rPr>
                                <w:rFonts w:hint="eastAsia"/>
                                <w:sz w:val="18"/>
                                <w:szCs w:val="18"/>
                              </w:rPr>
                              <w:t>，进行增员处理。</w:t>
                            </w:r>
                          </w:p>
                          <w:p w14:paraId="452C1D9F" w14:textId="77777777" w:rsidR="005F0000" w:rsidRPr="00264D6E" w:rsidRDefault="005F0000" w:rsidP="002C0D64">
                            <w:pPr>
                              <w:rPr>
                                <w:sz w:val="18"/>
                                <w:szCs w:val="18"/>
                              </w:rPr>
                            </w:pPr>
                          </w:p>
                          <w:p w14:paraId="48793613" w14:textId="77777777" w:rsidR="005F0000" w:rsidRPr="00264D6E" w:rsidRDefault="005F0000" w:rsidP="002C0D64">
                            <w:pPr>
                              <w:rPr>
                                <w:sz w:val="18"/>
                                <w:szCs w:val="18"/>
                              </w:rPr>
                            </w:pPr>
                          </w:p>
                          <w:p w14:paraId="6D1C6485" w14:textId="77777777" w:rsidR="005F0000" w:rsidRPr="00264D6E" w:rsidRDefault="005F0000" w:rsidP="002C0D64">
                            <w:pPr>
                              <w:rPr>
                                <w:sz w:val="18"/>
                                <w:szCs w:val="18"/>
                              </w:rPr>
                            </w:pPr>
                          </w:p>
                          <w:p w14:paraId="7549388D" w14:textId="77777777" w:rsidR="005F0000" w:rsidRPr="00264D6E" w:rsidRDefault="005F0000" w:rsidP="002C0D64">
                            <w:pPr>
                              <w:rPr>
                                <w:sz w:val="18"/>
                                <w:szCs w:val="18"/>
                              </w:rPr>
                            </w:pPr>
                          </w:p>
                          <w:p w14:paraId="150B6B57" w14:textId="77777777" w:rsidR="005F0000" w:rsidRPr="00264D6E" w:rsidRDefault="005F0000" w:rsidP="002C0D64">
                            <w:pPr>
                              <w:rPr>
                                <w:sz w:val="18"/>
                                <w:szCs w:val="18"/>
                              </w:rPr>
                            </w:pPr>
                          </w:p>
                        </w:txbxContent>
                      </v:textbox>
                    </v:rect>
                    <v:shape id="直接箭头连接符 65" o:spid="_x0000_s2133" type="#_x0000_t32" style="position:absolute;left:10287;top:-1062;width:0;height:256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v9Y8IAAADdAAAADwAAAGRycy9kb3ducmV2LnhtbERPS2vCQBC+F/oflin0VjdaFBNdpdQH&#10;Rk++7kN2TILZ2ZBdY/TXdwuF3ubje8503plKtNS40rKCfi8CQZxZXXKu4HRcfYxBOI+ssbJMCh7k&#10;YD57fZliou2d99QefC5CCLsEFRTe14mULivIoOvZmjhwF9sY9AE2udQN3kO4qeQgikbSYMmhocCa&#10;vgvKroebUWDWi3V6tp87XqbtaMt0XMbpU6n3t+5rAsJT5//Ff+6NDvPjaAi/34QT5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av9Y8IAAADdAAAADwAAAAAAAAAAAAAA&#10;AAChAgAAZHJzL2Rvd25yZXYueG1sUEsFBgAAAAAEAAQA+QAAAJADAAAAAA==&#10;" strokecolor="#76923c" strokeweight="1pt">
                      <v:stroke endarrow="block"/>
                      <v:shadow color="#4e6128" opacity=".5" offset="1pt"/>
                    </v:shape>
                    <v:rect id="矩形 51" o:spid="_x0000_s2134" style="position:absolute;left:285;top:40224;width:19621;height:12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cIB8QA&#10;AADdAAAADwAAAGRycy9kb3ducmV2LnhtbERP3WrCMBS+H+wdwhl4p8km6tYZRQaCTAXr9gDH5qwt&#10;a05Kktn69kYQdnc+vt8zX/a2EWfyoXas4XmkQBAXztRcavj+Wg9fQYSIbLBxTBouFGC5eHyYY2Zc&#10;xzmdj7EUKYRDhhqqGNtMylBUZDGMXEucuB/nLcYEfSmNxy6F20a+KDWVFmtODRW29FFR8Xv8sxp2&#10;pdqsxvvJePJZ+13eHWank9xqPXjqV+8gIvXxX3x3b0ya/6amcPsmnS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HCAf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121C78E3" w14:textId="77777777" w:rsidR="005F0000" w:rsidRPr="00264D6E" w:rsidRDefault="005F0000" w:rsidP="002C0D64">
                            <w:pPr>
                              <w:rPr>
                                <w:sz w:val="18"/>
                                <w:szCs w:val="18"/>
                              </w:rPr>
                            </w:pPr>
                            <w:r w:rsidRPr="00264D6E">
                              <w:rPr>
                                <w:rFonts w:hint="eastAsia"/>
                                <w:b/>
                                <w:sz w:val="18"/>
                                <w:szCs w:val="18"/>
                              </w:rPr>
                              <w:t>预约办理</w:t>
                            </w:r>
                            <w:r w:rsidRPr="00264D6E">
                              <w:rPr>
                                <w:b/>
                                <w:sz w:val="18"/>
                                <w:szCs w:val="18"/>
                              </w:rPr>
                              <w:t>增员业务</w:t>
                            </w:r>
                            <w:r w:rsidRPr="00264D6E">
                              <w:rPr>
                                <w:rFonts w:hint="eastAsia"/>
                                <w:b/>
                                <w:sz w:val="18"/>
                                <w:szCs w:val="18"/>
                              </w:rPr>
                              <w:t>：</w:t>
                            </w:r>
                          </w:p>
                          <w:p w14:paraId="695646A6" w14:textId="77777777" w:rsidR="005F0000" w:rsidRPr="00610145" w:rsidRDefault="005F0000" w:rsidP="002C0D64">
                            <w:pPr>
                              <w:rPr>
                                <w:color w:val="000000"/>
                                <w:sz w:val="18"/>
                                <w:szCs w:val="18"/>
                              </w:rPr>
                            </w:pPr>
                            <w:r w:rsidRPr="00264D6E">
                              <w:rPr>
                                <w:rFonts w:hint="eastAsia"/>
                                <w:sz w:val="18"/>
                                <w:szCs w:val="18"/>
                              </w:rPr>
                              <w:t>请先</w:t>
                            </w:r>
                            <w:r w:rsidR="00B06592">
                              <w:rPr>
                                <w:sz w:val="18"/>
                                <w:szCs w:val="18"/>
                              </w:rPr>
                              <w:t>在</w:t>
                            </w:r>
                            <w:proofErr w:type="gramStart"/>
                            <w:r w:rsidRPr="00264D6E">
                              <w:rPr>
                                <w:sz w:val="18"/>
                                <w:szCs w:val="18"/>
                              </w:rPr>
                              <w:t>人保局</w:t>
                            </w:r>
                            <w:proofErr w:type="gramEnd"/>
                            <w:r w:rsidRPr="00264D6E">
                              <w:rPr>
                                <w:sz w:val="18"/>
                                <w:szCs w:val="18"/>
                              </w:rPr>
                              <w:t>网站</w:t>
                            </w:r>
                            <w:r w:rsidRPr="00264D6E">
                              <w:rPr>
                                <w:rFonts w:hint="eastAsia"/>
                                <w:sz w:val="18"/>
                                <w:szCs w:val="18"/>
                              </w:rPr>
                              <w:t>根据</w:t>
                            </w:r>
                            <w:r w:rsidRPr="00264D6E">
                              <w:rPr>
                                <w:sz w:val="18"/>
                                <w:szCs w:val="18"/>
                              </w:rPr>
                              <w:t>业务内容进行预约登记，</w:t>
                            </w:r>
                            <w:r w:rsidRPr="00264D6E">
                              <w:rPr>
                                <w:rFonts w:hint="eastAsia"/>
                                <w:sz w:val="18"/>
                                <w:szCs w:val="18"/>
                              </w:rPr>
                              <w:t>预约</w:t>
                            </w:r>
                            <w:r w:rsidRPr="00264D6E">
                              <w:rPr>
                                <w:sz w:val="18"/>
                                <w:szCs w:val="18"/>
                              </w:rPr>
                              <w:t>成功后请</w:t>
                            </w:r>
                            <w:r w:rsidRPr="00264D6E">
                              <w:rPr>
                                <w:rFonts w:hint="eastAsia"/>
                                <w:sz w:val="18"/>
                                <w:szCs w:val="18"/>
                              </w:rPr>
                              <w:t>携带存有新参保职工个人信息</w:t>
                            </w:r>
                            <w:r w:rsidRPr="00610145">
                              <w:rPr>
                                <w:rFonts w:hint="eastAsia"/>
                                <w:color w:val="000000"/>
                                <w:sz w:val="18"/>
                                <w:szCs w:val="18"/>
                              </w:rPr>
                              <w:t>的</w:t>
                            </w:r>
                            <w:r w:rsidRPr="00610145">
                              <w:rPr>
                                <w:rFonts w:hint="eastAsia"/>
                                <w:b/>
                                <w:color w:val="000000"/>
                                <w:sz w:val="18"/>
                                <w:szCs w:val="18"/>
                              </w:rPr>
                              <w:t>U</w:t>
                            </w:r>
                            <w:r w:rsidRPr="00610145">
                              <w:rPr>
                                <w:rFonts w:hint="eastAsia"/>
                                <w:b/>
                                <w:color w:val="000000"/>
                                <w:sz w:val="18"/>
                                <w:szCs w:val="18"/>
                              </w:rPr>
                              <w:t>盘、左侧所列相关材料</w:t>
                            </w:r>
                            <w:r w:rsidRPr="00610145">
                              <w:rPr>
                                <w:rFonts w:hint="eastAsia"/>
                                <w:color w:val="000000"/>
                                <w:sz w:val="18"/>
                                <w:szCs w:val="18"/>
                              </w:rPr>
                              <w:t>到社保中心扫描</w:t>
                            </w:r>
                            <w:proofErr w:type="gramStart"/>
                            <w:r w:rsidRPr="00610145">
                              <w:rPr>
                                <w:rFonts w:hint="eastAsia"/>
                                <w:color w:val="000000"/>
                                <w:sz w:val="18"/>
                                <w:szCs w:val="18"/>
                              </w:rPr>
                              <w:t>二维码取号</w:t>
                            </w:r>
                            <w:proofErr w:type="gramEnd"/>
                            <w:r w:rsidRPr="00610145">
                              <w:rPr>
                                <w:rFonts w:hint="eastAsia"/>
                                <w:color w:val="000000"/>
                                <w:sz w:val="18"/>
                                <w:szCs w:val="18"/>
                              </w:rPr>
                              <w:t>办理</w:t>
                            </w:r>
                            <w:r w:rsidRPr="00610145">
                              <w:rPr>
                                <w:color w:val="000000"/>
                                <w:sz w:val="18"/>
                                <w:szCs w:val="18"/>
                              </w:rPr>
                              <w:t>业务</w:t>
                            </w:r>
                            <w:r w:rsidRPr="00610145">
                              <w:rPr>
                                <w:rFonts w:hint="eastAsia"/>
                                <w:color w:val="000000"/>
                                <w:sz w:val="18"/>
                                <w:szCs w:val="18"/>
                              </w:rPr>
                              <w:t>。</w:t>
                            </w:r>
                          </w:p>
                        </w:txbxContent>
                      </v:textbox>
                    </v:rect>
                    <v:shape id="直接箭头连接符 63" o:spid="_x0000_s2135" type="#_x0000_t32" style="position:absolute;left:10001;top:11790;width:0;height:256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XGj8MAAADdAAAADwAAAGRycy9kb3ducmV2LnhtbERPS2vCQBC+C/0PyxR6qxstqEmzSqkP&#10;Gj1p2vuQnSbB7GzIrjHtr+8KBW/z8T0nXQ2mET11rrasYDKOQBAXVtdcKvjMt88LEM4ja2wsk4If&#10;crBaPoxSTLS98pH6ky9FCGGXoILK+zaR0hUVGXRj2xIH7tt2Bn2AXSl1h9cQbho5jaKZNFhzaKiw&#10;pfeKivPpYhSY3XqXfdmXA2+yfrZnyjdx9qvU0+Pw9grC0+Dv4n/3hw7z42gOt2/CCX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1xo/DAAAA3QAAAA8AAAAAAAAAAAAA&#10;AAAAoQIAAGRycy9kb3ducmV2LnhtbFBLBQYAAAAABAAEAPkAAACRAwAAAAA=&#10;" strokecolor="#76923c" strokeweight="1pt">
                      <v:stroke endarrow="block"/>
                      <v:shadow color="#4e6128" opacity=".5" offset="1pt"/>
                    </v:shape>
                  </v:group>
                </v:group>
              </v:group>
            </v:group>
            <v:shape id="AutoShape 78" o:spid="_x0000_s2136" type="#_x0000_t176" style="position:absolute;left:39624;top:7971;width:17862;height:31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zMu8YA&#10;AADdAAAADwAAAGRycy9kb3ducmV2LnhtbESPwWrCQBCG70LfYZmCF6kbC5YSXaUI0h4UaVqpxyE7&#10;TYLZ2XR31fj2zkHocfjn/2a++bJ3rTpTiI1nA5NxBoq49LbhysD31/rpFVRMyBZbz2TgShGWi4fB&#10;HHPrL/xJ5yJVSiAcczRQp9TlWseyJodx7DtiyX59cJhkDJW2AS8Cd61+zrIX7bBhuVBjR6uaymNx&#10;cgZ2m7/R1ldl/Dmk6z57Pxb7MF0ZM3zs32agEvXpf/ne/rAGhCj/i42YgF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SzMu8YAAADdAAAADwAAAAAAAAAAAAAAAACYAgAAZHJz&#10;L2Rvd25yZXYueG1sUEsFBgAAAAAEAAQA9QAAAIsDAAAAAA==&#10;" fillcolor="#9eeaff" strokecolor="#40a7c2">
              <v:fill color2="#e4f9ff" rotate="t" angle="180" colors="0 #9eeaff;22938f #bbefff;1 #e4f9ff" focus="100%" type="gradient"/>
              <v:shadow on="t" color="black" opacity="24903f" origin=",.5" offset="0,.55556mm"/>
              <v:textbox>
                <w:txbxContent>
                  <w:p w14:paraId="3351F3A8" w14:textId="77777777" w:rsidR="005F0000" w:rsidRPr="00157340" w:rsidRDefault="005F0000" w:rsidP="00264D6E">
                    <w:pPr>
                      <w:spacing w:line="600" w:lineRule="auto"/>
                      <w:jc w:val="center"/>
                      <w:rPr>
                        <w:b/>
                        <w:sz w:val="22"/>
                      </w:rPr>
                    </w:pPr>
                    <w:r w:rsidRPr="00157340">
                      <w:rPr>
                        <w:rFonts w:hint="eastAsia"/>
                        <w:b/>
                        <w:sz w:val="22"/>
                      </w:rPr>
                      <w:t>企业版报盘申报方式</w:t>
                    </w:r>
                  </w:p>
                  <w:p w14:paraId="69FD3A29" w14:textId="77777777" w:rsidR="005F0000" w:rsidRPr="00264D6E" w:rsidRDefault="005F0000" w:rsidP="00264D6E">
                    <w:pPr>
                      <w:jc w:val="center"/>
                      <w:rPr>
                        <w:sz w:val="22"/>
                      </w:rPr>
                    </w:pPr>
                  </w:p>
                </w:txbxContent>
              </v:textbox>
            </v:shape>
          </v:group>
        </w:pict>
      </w:r>
      <w:r w:rsidR="0036231B">
        <w:t>5</w:t>
      </w:r>
      <w:r w:rsidR="00305AE8" w:rsidRPr="00D817F3">
        <w:rPr>
          <w:rFonts w:hint="eastAsia"/>
        </w:rPr>
        <w:t>.用人</w:t>
      </w:r>
      <w:proofErr w:type="gramStart"/>
      <w:r w:rsidR="00305AE8" w:rsidRPr="00D817F3">
        <w:t>单位</w:t>
      </w:r>
      <w:r w:rsidR="00305AE8" w:rsidRPr="00D817F3">
        <w:rPr>
          <w:rFonts w:hint="eastAsia"/>
        </w:rPr>
        <w:t>五险新参</w:t>
      </w:r>
      <w:proofErr w:type="gramEnd"/>
      <w:r w:rsidR="00305AE8" w:rsidRPr="00D817F3">
        <w:rPr>
          <w:rFonts w:hint="eastAsia"/>
        </w:rPr>
        <w:t>保人员增加流程图</w:t>
      </w:r>
      <w:bookmarkEnd w:id="19"/>
      <w:bookmarkEnd w:id="20"/>
    </w:p>
    <w:p w14:paraId="2EF66B76" w14:textId="77777777" w:rsidR="00E575BD" w:rsidRPr="009C73EB" w:rsidRDefault="00E575BD" w:rsidP="009C73EB">
      <w:pPr>
        <w:spacing w:line="360" w:lineRule="auto"/>
        <w:rPr>
          <w:rFonts w:ascii="宋体" w:hAnsi="宋体"/>
          <w:b/>
          <w:bCs/>
          <w:szCs w:val="24"/>
        </w:rPr>
      </w:pPr>
    </w:p>
    <w:p w14:paraId="3E855280" w14:textId="77777777" w:rsidR="00E575BD" w:rsidRPr="009C73EB" w:rsidRDefault="00E575BD" w:rsidP="009C73EB">
      <w:pPr>
        <w:spacing w:line="360" w:lineRule="auto"/>
        <w:rPr>
          <w:rFonts w:ascii="宋体" w:hAnsi="宋体"/>
          <w:szCs w:val="24"/>
        </w:rPr>
      </w:pPr>
    </w:p>
    <w:p w14:paraId="1BBAE107" w14:textId="77777777" w:rsidR="002C0D64" w:rsidRPr="009C73EB" w:rsidRDefault="002C0D64" w:rsidP="009C73EB">
      <w:pPr>
        <w:spacing w:line="360" w:lineRule="auto"/>
        <w:ind w:firstLineChars="200" w:firstLine="480"/>
        <w:jc w:val="left"/>
        <w:rPr>
          <w:rFonts w:ascii="宋体" w:hAnsi="宋体" w:cs="Arial"/>
          <w:bCs/>
          <w:kern w:val="36"/>
          <w:szCs w:val="24"/>
        </w:rPr>
      </w:pPr>
    </w:p>
    <w:p w14:paraId="6B578BED" w14:textId="77777777" w:rsidR="002C0D64" w:rsidRPr="009C73EB" w:rsidRDefault="002C0D64" w:rsidP="009C73EB">
      <w:pPr>
        <w:spacing w:line="360" w:lineRule="auto"/>
        <w:ind w:firstLineChars="200" w:firstLine="480"/>
        <w:jc w:val="left"/>
        <w:rPr>
          <w:rFonts w:ascii="宋体" w:hAnsi="宋体" w:cs="Arial"/>
          <w:bCs/>
          <w:kern w:val="36"/>
          <w:szCs w:val="24"/>
        </w:rPr>
      </w:pPr>
    </w:p>
    <w:p w14:paraId="18A000C1" w14:textId="77777777" w:rsidR="002C0D64" w:rsidRPr="009C73EB" w:rsidRDefault="002C0D64" w:rsidP="009C73EB">
      <w:pPr>
        <w:spacing w:line="360" w:lineRule="auto"/>
        <w:ind w:firstLineChars="1900" w:firstLine="4578"/>
        <w:jc w:val="left"/>
        <w:rPr>
          <w:rFonts w:ascii="宋体" w:hAnsi="宋体" w:cs="Arial"/>
          <w:b/>
          <w:bCs/>
          <w:kern w:val="36"/>
          <w:szCs w:val="24"/>
        </w:rPr>
      </w:pPr>
    </w:p>
    <w:p w14:paraId="4D49B71E" w14:textId="77777777" w:rsidR="002C0D64" w:rsidRPr="009C73EB" w:rsidRDefault="002C0D64" w:rsidP="009C73EB">
      <w:pPr>
        <w:spacing w:line="360" w:lineRule="auto"/>
        <w:ind w:firstLineChars="199" w:firstLine="478"/>
        <w:jc w:val="left"/>
        <w:rPr>
          <w:rFonts w:ascii="宋体" w:hAnsi="宋体" w:cs="Arial"/>
          <w:bCs/>
          <w:kern w:val="36"/>
          <w:szCs w:val="24"/>
        </w:rPr>
      </w:pPr>
    </w:p>
    <w:p w14:paraId="2002CCEC" w14:textId="77777777" w:rsidR="00DE044B" w:rsidRDefault="00DE044B" w:rsidP="009C73EB">
      <w:pPr>
        <w:spacing w:line="360" w:lineRule="auto"/>
        <w:rPr>
          <w:rFonts w:ascii="宋体" w:hAnsi="宋体"/>
          <w:szCs w:val="24"/>
        </w:rPr>
      </w:pPr>
    </w:p>
    <w:p w14:paraId="267C371A" w14:textId="77777777" w:rsidR="00BB3C68" w:rsidRDefault="00BB3C68" w:rsidP="009C73EB">
      <w:pPr>
        <w:spacing w:line="360" w:lineRule="auto"/>
        <w:rPr>
          <w:rFonts w:ascii="宋体" w:hAnsi="宋体"/>
          <w:szCs w:val="24"/>
        </w:rPr>
      </w:pPr>
    </w:p>
    <w:p w14:paraId="065AB139" w14:textId="77777777" w:rsidR="000667F4" w:rsidRDefault="000667F4" w:rsidP="009C73EB">
      <w:pPr>
        <w:spacing w:line="360" w:lineRule="auto"/>
        <w:rPr>
          <w:rFonts w:ascii="宋体" w:hAnsi="宋体"/>
          <w:szCs w:val="24"/>
        </w:rPr>
      </w:pPr>
    </w:p>
    <w:p w14:paraId="604D83D7" w14:textId="77777777" w:rsidR="000667F4" w:rsidRDefault="000667F4" w:rsidP="009C73EB">
      <w:pPr>
        <w:spacing w:line="360" w:lineRule="auto"/>
        <w:rPr>
          <w:rFonts w:ascii="宋体" w:hAnsi="宋体"/>
          <w:szCs w:val="24"/>
        </w:rPr>
      </w:pPr>
    </w:p>
    <w:p w14:paraId="18C7A86C" w14:textId="77777777" w:rsidR="000667F4" w:rsidRDefault="000667F4" w:rsidP="009C73EB">
      <w:pPr>
        <w:spacing w:line="360" w:lineRule="auto"/>
        <w:rPr>
          <w:rFonts w:ascii="宋体" w:hAnsi="宋体"/>
          <w:szCs w:val="24"/>
        </w:rPr>
      </w:pPr>
    </w:p>
    <w:p w14:paraId="3E94FE7E" w14:textId="77777777" w:rsidR="000667F4" w:rsidRDefault="000667F4" w:rsidP="009C73EB">
      <w:pPr>
        <w:spacing w:line="360" w:lineRule="auto"/>
        <w:rPr>
          <w:rFonts w:ascii="宋体" w:hAnsi="宋体"/>
          <w:szCs w:val="24"/>
        </w:rPr>
      </w:pPr>
    </w:p>
    <w:p w14:paraId="74F3F7A5" w14:textId="77777777" w:rsidR="000667F4" w:rsidRDefault="000667F4" w:rsidP="009C73EB">
      <w:pPr>
        <w:spacing w:line="360" w:lineRule="auto"/>
        <w:rPr>
          <w:rFonts w:ascii="宋体" w:hAnsi="宋体"/>
          <w:szCs w:val="24"/>
        </w:rPr>
      </w:pPr>
    </w:p>
    <w:p w14:paraId="4E7066E8" w14:textId="77777777" w:rsidR="000667F4" w:rsidRDefault="000667F4" w:rsidP="009C73EB">
      <w:pPr>
        <w:spacing w:line="360" w:lineRule="auto"/>
        <w:rPr>
          <w:rFonts w:ascii="宋体" w:hAnsi="宋体"/>
          <w:szCs w:val="24"/>
        </w:rPr>
      </w:pPr>
    </w:p>
    <w:p w14:paraId="4928B6C3" w14:textId="77777777" w:rsidR="000667F4" w:rsidRDefault="000667F4" w:rsidP="009C73EB">
      <w:pPr>
        <w:spacing w:line="360" w:lineRule="auto"/>
        <w:rPr>
          <w:rFonts w:ascii="宋体" w:hAnsi="宋体"/>
          <w:szCs w:val="24"/>
        </w:rPr>
      </w:pPr>
    </w:p>
    <w:p w14:paraId="39F82092" w14:textId="77777777" w:rsidR="000667F4" w:rsidRDefault="000667F4" w:rsidP="009C73EB">
      <w:pPr>
        <w:spacing w:line="360" w:lineRule="auto"/>
        <w:rPr>
          <w:rFonts w:ascii="宋体" w:hAnsi="宋体"/>
          <w:szCs w:val="24"/>
        </w:rPr>
      </w:pPr>
    </w:p>
    <w:p w14:paraId="7F0650AF" w14:textId="77777777" w:rsidR="000667F4" w:rsidRDefault="000667F4" w:rsidP="009C73EB">
      <w:pPr>
        <w:spacing w:line="360" w:lineRule="auto"/>
        <w:rPr>
          <w:rFonts w:ascii="宋体" w:hAnsi="宋体"/>
          <w:szCs w:val="24"/>
        </w:rPr>
      </w:pPr>
    </w:p>
    <w:p w14:paraId="30524D00" w14:textId="77777777" w:rsidR="000667F4" w:rsidRDefault="000667F4" w:rsidP="009C73EB">
      <w:pPr>
        <w:spacing w:line="360" w:lineRule="auto"/>
        <w:rPr>
          <w:rFonts w:ascii="宋体" w:hAnsi="宋体"/>
          <w:szCs w:val="24"/>
        </w:rPr>
      </w:pPr>
    </w:p>
    <w:p w14:paraId="6060C38D" w14:textId="77777777" w:rsidR="000667F4" w:rsidRDefault="000667F4" w:rsidP="009C73EB">
      <w:pPr>
        <w:spacing w:line="360" w:lineRule="auto"/>
        <w:rPr>
          <w:rFonts w:ascii="宋体" w:hAnsi="宋体"/>
          <w:szCs w:val="24"/>
        </w:rPr>
      </w:pPr>
    </w:p>
    <w:p w14:paraId="7B3AEE28" w14:textId="77777777" w:rsidR="000667F4" w:rsidRDefault="000667F4" w:rsidP="009C73EB">
      <w:pPr>
        <w:spacing w:line="360" w:lineRule="auto"/>
        <w:rPr>
          <w:rFonts w:ascii="宋体" w:hAnsi="宋体"/>
          <w:szCs w:val="24"/>
        </w:rPr>
      </w:pPr>
    </w:p>
    <w:p w14:paraId="1ECF70FD" w14:textId="77777777" w:rsidR="005F0000" w:rsidRDefault="005F0000" w:rsidP="009C73EB">
      <w:pPr>
        <w:spacing w:line="360" w:lineRule="auto"/>
        <w:rPr>
          <w:rFonts w:ascii="宋体" w:hAnsi="宋体"/>
          <w:szCs w:val="24"/>
        </w:rPr>
      </w:pPr>
    </w:p>
    <w:p w14:paraId="172E6883" w14:textId="77777777" w:rsidR="005F0000" w:rsidRDefault="005F0000" w:rsidP="009C73EB">
      <w:pPr>
        <w:spacing w:line="360" w:lineRule="auto"/>
        <w:rPr>
          <w:rFonts w:ascii="宋体" w:hAnsi="宋体"/>
          <w:szCs w:val="24"/>
        </w:rPr>
      </w:pPr>
    </w:p>
    <w:p w14:paraId="6A6C31D2" w14:textId="77777777" w:rsidR="005F0000" w:rsidRDefault="005F0000" w:rsidP="009C73EB">
      <w:pPr>
        <w:spacing w:line="360" w:lineRule="auto"/>
        <w:rPr>
          <w:rFonts w:ascii="宋体" w:hAnsi="宋体"/>
          <w:szCs w:val="24"/>
        </w:rPr>
      </w:pPr>
    </w:p>
    <w:p w14:paraId="53C02306" w14:textId="77777777" w:rsidR="005F0000" w:rsidRDefault="005F0000" w:rsidP="009C73EB">
      <w:pPr>
        <w:spacing w:line="360" w:lineRule="auto"/>
        <w:rPr>
          <w:rFonts w:ascii="宋体" w:hAnsi="宋体"/>
          <w:szCs w:val="24"/>
        </w:rPr>
      </w:pPr>
    </w:p>
    <w:p w14:paraId="0D0C7FF0" w14:textId="77777777" w:rsidR="005F0000" w:rsidRDefault="00B11741" w:rsidP="009C73EB">
      <w:pPr>
        <w:spacing w:line="360" w:lineRule="auto"/>
        <w:rPr>
          <w:rFonts w:ascii="宋体" w:hAnsi="宋体"/>
          <w:szCs w:val="24"/>
        </w:rPr>
      </w:pPr>
      <w:r w:rsidRPr="00B11741">
        <w:rPr>
          <w:rFonts w:ascii="宋体" w:hAnsi="宋体"/>
          <w:noProof/>
          <w:color w:val="000000"/>
          <w:szCs w:val="24"/>
        </w:rPr>
        <w:lastRenderedPageBreak/>
        <w:pict w14:anchorId="455141B3">
          <v:rect id="矩形 1999" o:spid="_x0000_s2137" style="position:absolute;left:0;text-align:left;margin-left:-28.05pt;margin-top:6.8pt;width:475.5pt;height:186pt;z-index:3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" filled="f" stroked="f" strokeweight="2pt">
            <v:path arrowok="t"/>
            <v:textbox>
              <w:txbxContent>
                <w:p w14:paraId="3A3E8AB8" w14:textId="77777777" w:rsidR="005F0000" w:rsidRPr="00610145" w:rsidRDefault="005F0000" w:rsidP="0035127B">
                  <w:pPr>
                    <w:ind w:firstLineChars="200" w:firstLine="321"/>
                    <w:rPr>
                      <w:rFonts w:ascii="宋体" w:hAnsi="宋体"/>
                      <w:b/>
                      <w:color w:val="000000"/>
                      <w:sz w:val="16"/>
                      <w:szCs w:val="18"/>
                    </w:rPr>
                  </w:pPr>
                  <w:r w:rsidRPr="00610145">
                    <w:rPr>
                      <w:rFonts w:ascii="宋体" w:hAnsi="宋体" w:hint="eastAsia"/>
                      <w:b/>
                      <w:color w:val="000000"/>
                      <w:sz w:val="16"/>
                      <w:szCs w:val="18"/>
                    </w:rPr>
                    <w:t>注意事项：</w:t>
                  </w:r>
                </w:p>
                <w:p w14:paraId="0C5C93A2" w14:textId="77777777" w:rsidR="005F0000" w:rsidRPr="00610145" w:rsidRDefault="005F0000" w:rsidP="0035127B">
                  <w:pPr>
                    <w:ind w:firstLineChars="200" w:firstLine="320"/>
                    <w:rPr>
                      <w:rFonts w:ascii="宋体" w:hAnsi="宋体"/>
                      <w:b/>
                      <w:color w:val="000000"/>
                      <w:sz w:val="16"/>
                      <w:szCs w:val="18"/>
                    </w:rPr>
                  </w:pPr>
                  <w:r w:rsidRPr="00610145">
                    <w:rPr>
                      <w:rFonts w:ascii="宋体" w:hAnsi="宋体" w:hint="eastAsia"/>
                      <w:color w:val="000000"/>
                      <w:sz w:val="16"/>
                      <w:szCs w:val="18"/>
                    </w:rPr>
                    <w:t>1</w:t>
                  </w:r>
                  <w:r w:rsidRPr="00610145">
                    <w:rPr>
                      <w:rFonts w:ascii="宋体" w:hAnsi="宋体" w:hint="eastAsia"/>
                      <w:color w:val="000000"/>
                      <w:sz w:val="16"/>
                      <w:szCs w:val="18"/>
                    </w:rPr>
                    <w:t>．业务</w:t>
                  </w:r>
                  <w:r w:rsidRPr="00610145">
                    <w:rPr>
                      <w:rFonts w:ascii="宋体" w:hAnsi="宋体"/>
                      <w:color w:val="000000"/>
                      <w:sz w:val="16"/>
                      <w:szCs w:val="18"/>
                    </w:rPr>
                    <w:t>办理岗位：</w:t>
                  </w:r>
                  <w:r w:rsidRPr="00610145">
                    <w:rPr>
                      <w:rFonts w:ascii="宋体" w:hAnsi="宋体" w:cs="宋体" w:hint="eastAsia"/>
                      <w:color w:val="000000"/>
                      <w:sz w:val="16"/>
                      <w:szCs w:val="18"/>
                    </w:rPr>
                    <w:t>社保中心登记业务岗</w:t>
                  </w:r>
                  <w:r w:rsidRPr="00610145">
                    <w:rPr>
                      <w:rFonts w:ascii="宋体" w:hAnsi="宋体" w:hint="eastAsia"/>
                      <w:color w:val="000000"/>
                      <w:sz w:val="16"/>
                      <w:szCs w:val="18"/>
                    </w:rPr>
                    <w:t>。</w:t>
                  </w:r>
                </w:p>
                <w:p w14:paraId="569858B6" w14:textId="77777777" w:rsidR="005F0000" w:rsidRPr="00610145" w:rsidRDefault="005F0000" w:rsidP="0035127B">
                  <w:pPr>
                    <w:ind w:firstLineChars="200" w:firstLine="320"/>
                    <w:rPr>
                      <w:rFonts w:ascii="宋体" w:hAnsi="宋体"/>
                      <w:b/>
                      <w:color w:val="000000"/>
                      <w:sz w:val="16"/>
                      <w:szCs w:val="18"/>
                    </w:rPr>
                  </w:pPr>
                  <w:r w:rsidRPr="00610145">
                    <w:rPr>
                      <w:rFonts w:ascii="宋体" w:hAnsi="宋体"/>
                      <w:color w:val="000000"/>
                      <w:sz w:val="16"/>
                      <w:szCs w:val="18"/>
                    </w:rPr>
                    <w:t>2</w:t>
                  </w:r>
                  <w:r w:rsidRPr="00610145">
                    <w:rPr>
                      <w:rFonts w:ascii="宋体" w:hAnsi="宋体" w:hint="eastAsia"/>
                      <w:color w:val="000000"/>
                      <w:sz w:val="16"/>
                      <w:szCs w:val="18"/>
                    </w:rPr>
                    <w:t>．在网上申报操作时间为每月5日至22日，早6：00至晚10：00；北京市社会保险网上服务平台</w:t>
                  </w:r>
                  <w:hyperlink r:id="rId12" w:history="1">
                    <w:r w:rsidRPr="00610145">
                      <w:rPr>
                        <w:rStyle w:val="a3"/>
                        <w:rFonts w:ascii="宋体" w:hAnsi="宋体" w:hint="eastAsia"/>
                        <w:sz w:val="16"/>
                        <w:szCs w:val="18"/>
                      </w:rPr>
                      <w:t>www.bjrbj.gov.cn/csibiz</w:t>
                    </w:r>
                  </w:hyperlink>
                  <w:r w:rsidRPr="00610145">
                    <w:rPr>
                      <w:rFonts w:ascii="宋体" w:hAnsi="宋体" w:hint="eastAsia"/>
                      <w:color w:val="000000"/>
                      <w:sz w:val="16"/>
                      <w:szCs w:val="18"/>
                    </w:rPr>
                    <w:t>。</w:t>
                  </w:r>
                </w:p>
                <w:p w14:paraId="2D901410" w14:textId="77777777" w:rsidR="005F0000" w:rsidRPr="00610145" w:rsidRDefault="005F0000" w:rsidP="0035127B">
                  <w:pPr>
                    <w:ind w:firstLineChars="200" w:firstLine="320"/>
                    <w:rPr>
                      <w:rFonts w:ascii="宋体" w:hAnsi="宋体"/>
                      <w:color w:val="000000"/>
                      <w:sz w:val="16"/>
                      <w:szCs w:val="18"/>
                    </w:rPr>
                  </w:pPr>
                  <w:r w:rsidRPr="00610145">
                    <w:rPr>
                      <w:rFonts w:ascii="宋体" w:hAnsi="宋体"/>
                      <w:color w:val="000000"/>
                      <w:sz w:val="16"/>
                      <w:szCs w:val="18"/>
                    </w:rPr>
                    <w:t>3</w:t>
                  </w:r>
                  <w:r w:rsidRPr="00610145">
                    <w:rPr>
                      <w:rFonts w:ascii="宋体" w:hAnsi="宋体" w:hint="eastAsia"/>
                      <w:color w:val="000000"/>
                      <w:sz w:val="16"/>
                      <w:szCs w:val="18"/>
                    </w:rPr>
                    <w:t>．</w:t>
                  </w:r>
                  <w:r w:rsidRPr="00610145">
                    <w:rPr>
                      <w:rFonts w:ascii="宋体" w:hAnsi="宋体" w:hint="eastAsia"/>
                      <w:b/>
                      <w:color w:val="000000"/>
                      <w:sz w:val="16"/>
                      <w:szCs w:val="18"/>
                    </w:rPr>
                    <w:t>本市就业的外籍人提供：</w:t>
                  </w:r>
                </w:p>
                <w:p w14:paraId="0B5E6A67" w14:textId="77777777" w:rsidR="005F0000" w:rsidRPr="00610145" w:rsidRDefault="005F0000" w:rsidP="0035127B">
                  <w:pPr>
                    <w:ind w:firstLineChars="200" w:firstLine="320"/>
                    <w:rPr>
                      <w:rFonts w:ascii="宋体" w:hAnsi="宋体"/>
                      <w:b/>
                      <w:color w:val="000000"/>
                      <w:sz w:val="16"/>
                      <w:szCs w:val="18"/>
                    </w:rPr>
                  </w:pPr>
                  <w:r w:rsidRPr="00610145">
                    <w:rPr>
                      <w:rFonts w:ascii="宋体" w:hAnsi="宋体" w:hint="eastAsia"/>
                      <w:color w:val="000000"/>
                      <w:sz w:val="16"/>
                      <w:szCs w:val="18"/>
                    </w:rPr>
                    <w:t>护照原件和复印件（一式二份）；《外国人就业证》、《外国专家证》、《外国常驻记者证》、</w:t>
                  </w:r>
                </w:p>
                <w:p w14:paraId="4024BAEC" w14:textId="77777777" w:rsidR="005F0000" w:rsidRPr="00610145" w:rsidRDefault="005F0000" w:rsidP="0035127B">
                  <w:pPr>
                    <w:rPr>
                      <w:rFonts w:ascii="宋体" w:hAnsi="宋体"/>
                      <w:color w:val="000000"/>
                      <w:sz w:val="16"/>
                      <w:szCs w:val="18"/>
                    </w:rPr>
                  </w:pPr>
                  <w:r w:rsidRPr="00610145">
                    <w:rPr>
                      <w:rFonts w:ascii="宋体" w:hAnsi="宋体" w:hint="eastAsia"/>
                      <w:color w:val="000000"/>
                      <w:sz w:val="16"/>
                      <w:szCs w:val="18"/>
                    </w:rPr>
                    <w:t>《北京市工作居住证（留学人员）》原件和复印件（四证选</w:t>
                  </w:r>
                  <w:proofErr w:type="gramStart"/>
                  <w:r w:rsidRPr="00610145">
                    <w:rPr>
                      <w:rFonts w:ascii="宋体" w:hAnsi="宋体" w:hint="eastAsia"/>
                      <w:color w:val="000000"/>
                      <w:sz w:val="16"/>
                      <w:szCs w:val="18"/>
                    </w:rPr>
                    <w:t>一</w:t>
                  </w:r>
                  <w:proofErr w:type="gramEnd"/>
                  <w:r w:rsidRPr="00610145">
                    <w:rPr>
                      <w:rFonts w:ascii="宋体" w:hAnsi="宋体" w:hint="eastAsia"/>
                      <w:color w:val="000000"/>
                      <w:sz w:val="16"/>
                      <w:szCs w:val="18"/>
                    </w:rPr>
                    <w:t>，一式一份）；外国人居留证原件和复印件（一式一份）；《外国人永久居留证》、《北京市海外高层次人才工作居住证》原件和复印件（一式一份）。</w:t>
                  </w:r>
                  <w:r w:rsidRPr="00610145">
                    <w:rPr>
                      <w:rFonts w:ascii="宋体" w:hAnsi="宋体" w:hint="eastAsia"/>
                      <w:color w:val="000000"/>
                      <w:sz w:val="16"/>
                      <w:szCs w:val="18"/>
                    </w:rPr>
                    <w:br/>
                  </w:r>
                  <w:r w:rsidRPr="00610145">
                    <w:rPr>
                      <w:rFonts w:ascii="宋体" w:hAnsi="宋体"/>
                      <w:color w:val="000000"/>
                      <w:sz w:val="16"/>
                      <w:szCs w:val="18"/>
                    </w:rPr>
                    <w:t>4</w:t>
                  </w:r>
                  <w:r w:rsidRPr="00610145">
                    <w:rPr>
                      <w:rFonts w:ascii="宋体" w:hAnsi="宋体" w:hint="eastAsia"/>
                      <w:color w:val="000000"/>
                      <w:sz w:val="16"/>
                      <w:szCs w:val="18"/>
                    </w:rPr>
                    <w:t>．</w:t>
                  </w:r>
                  <w:r w:rsidRPr="00610145">
                    <w:rPr>
                      <w:rFonts w:ascii="宋体" w:hAnsi="宋体" w:hint="eastAsia"/>
                      <w:b/>
                      <w:color w:val="000000"/>
                      <w:sz w:val="16"/>
                      <w:szCs w:val="18"/>
                    </w:rPr>
                    <w:t>本市就业的港澳台人员提供：</w:t>
                  </w:r>
                  <w:r w:rsidRPr="00610145">
                    <w:rPr>
                      <w:rFonts w:ascii="宋体" w:hAnsi="宋体" w:hint="eastAsia"/>
                      <w:b/>
                      <w:color w:val="000000"/>
                      <w:sz w:val="16"/>
                      <w:szCs w:val="18"/>
                    </w:rPr>
                    <w:br/>
                  </w:r>
                  <w:r w:rsidRPr="00610145">
                    <w:rPr>
                      <w:rFonts w:ascii="宋体" w:hAnsi="宋体" w:hint="eastAsia"/>
                      <w:color w:val="000000"/>
                      <w:sz w:val="16"/>
                      <w:szCs w:val="18"/>
                    </w:rPr>
                    <w:t>（1</w:t>
                  </w:r>
                  <w:r w:rsidR="00697998" w:rsidRPr="00610145">
                    <w:rPr>
                      <w:rFonts w:ascii="宋体" w:hAnsi="宋体" w:hint="eastAsia"/>
                      <w:color w:val="000000"/>
                      <w:sz w:val="16"/>
                      <w:szCs w:val="18"/>
                    </w:rPr>
                    <w:t>）派号提交材料：要求派号情况说明（一式二份、盖公章）；港澳台通行证原件和复印件（一式二份、盖</w:t>
                  </w:r>
                  <w:r w:rsidRPr="00610145">
                    <w:rPr>
                      <w:rFonts w:ascii="宋体" w:hAnsi="宋体" w:hint="eastAsia"/>
                      <w:color w:val="000000"/>
                      <w:sz w:val="16"/>
                      <w:szCs w:val="18"/>
                    </w:rPr>
                    <w:t>公章）；港澳台</w:t>
                  </w:r>
                  <w:r w:rsidR="00697998" w:rsidRPr="00610145">
                    <w:rPr>
                      <w:rFonts w:ascii="宋体" w:hAnsi="宋体" w:hint="eastAsia"/>
                      <w:color w:val="000000"/>
                      <w:sz w:val="16"/>
                      <w:szCs w:val="18"/>
                    </w:rPr>
                    <w:t>人员《就业证》原件和复印件（一式二份、盖公章）；港澳台永久性居民身份证原件和复印件（一式二份、盖</w:t>
                  </w:r>
                  <w:r w:rsidRPr="00610145">
                    <w:rPr>
                      <w:rFonts w:ascii="宋体" w:hAnsi="宋体" w:hint="eastAsia"/>
                      <w:color w:val="000000"/>
                      <w:sz w:val="16"/>
                      <w:szCs w:val="18"/>
                    </w:rPr>
                    <w:t>公章）；劳动合同原件和复印件（每页均加盖单</w:t>
                  </w:r>
                  <w:r w:rsidR="00697998" w:rsidRPr="00610145">
                    <w:rPr>
                      <w:rFonts w:ascii="宋体" w:hAnsi="宋体" w:hint="eastAsia"/>
                      <w:color w:val="000000"/>
                      <w:sz w:val="16"/>
                      <w:szCs w:val="18"/>
                    </w:rPr>
                    <w:t>位公章，一式二份）；《北京市社会保险个人信息变更表》（一式二份、盖</w:t>
                  </w:r>
                  <w:r w:rsidRPr="00610145">
                    <w:rPr>
                      <w:rFonts w:ascii="宋体" w:hAnsi="宋体" w:hint="eastAsia"/>
                      <w:color w:val="000000"/>
                      <w:sz w:val="16"/>
                      <w:szCs w:val="18"/>
                    </w:rPr>
                    <w:t>公章）；</w:t>
                  </w:r>
                  <w:r w:rsidRPr="00610145">
                    <w:rPr>
                      <w:rFonts w:ascii="宋体" w:hAnsi="宋体" w:hint="eastAsia"/>
                      <w:color w:val="000000"/>
                      <w:sz w:val="16"/>
                      <w:szCs w:val="18"/>
                    </w:rPr>
                    <w:br/>
                    <w:t xml:space="preserve">    （2）参保提交材料：港澳台通行证原件和复印件（一式</w:t>
                  </w:r>
                  <w:r w:rsidR="00697998" w:rsidRPr="00610145">
                    <w:rPr>
                      <w:rFonts w:ascii="宋体" w:hAnsi="宋体" w:hint="eastAsia"/>
                      <w:color w:val="000000"/>
                      <w:sz w:val="16"/>
                      <w:szCs w:val="18"/>
                    </w:rPr>
                    <w:t>一份加盖单位公章）；港澳台人员《就业证》原件和复印件（一式一份、盖</w:t>
                  </w:r>
                  <w:r w:rsidRPr="00610145">
                    <w:rPr>
                      <w:rFonts w:ascii="宋体" w:hAnsi="宋体" w:hint="eastAsia"/>
                      <w:color w:val="000000"/>
                      <w:sz w:val="16"/>
                      <w:szCs w:val="18"/>
                    </w:rPr>
                    <w:t>公章）；港澳台永久性居民身份证原件和复印件（一式一份</w:t>
                  </w:r>
                  <w:r w:rsidR="00697998" w:rsidRPr="00610145">
                    <w:rPr>
                      <w:rFonts w:ascii="宋体" w:hAnsi="宋体" w:hint="eastAsia"/>
                      <w:color w:val="000000"/>
                      <w:sz w:val="16"/>
                      <w:szCs w:val="18"/>
                    </w:rPr>
                    <w:t>、盖</w:t>
                  </w:r>
                  <w:r w:rsidRPr="00610145">
                    <w:rPr>
                      <w:rFonts w:ascii="宋体" w:hAnsi="宋体" w:hint="eastAsia"/>
                      <w:color w:val="000000"/>
                      <w:sz w:val="16"/>
                      <w:szCs w:val="18"/>
                    </w:rPr>
                    <w:t>公章）。</w:t>
                  </w:r>
                </w:p>
                <w:p w14:paraId="5C23D0D7" w14:textId="77777777" w:rsidR="005F0000" w:rsidRPr="00610145" w:rsidRDefault="005F0000" w:rsidP="0035127B">
                  <w:pPr>
                    <w:ind w:firstLineChars="200" w:firstLine="320"/>
                    <w:rPr>
                      <w:rFonts w:ascii="宋体" w:hAnsi="宋体"/>
                      <w:color w:val="000000"/>
                      <w:sz w:val="16"/>
                      <w:szCs w:val="18"/>
                    </w:rPr>
                  </w:pPr>
                  <w:r w:rsidRPr="00610145">
                    <w:rPr>
                      <w:rFonts w:ascii="宋体" w:hAnsi="宋体" w:hint="eastAsia"/>
                      <w:color w:val="000000"/>
                      <w:sz w:val="16"/>
                      <w:szCs w:val="18"/>
                    </w:rPr>
                    <w:t>5．办理</w:t>
                  </w:r>
                  <w:r w:rsidRPr="00610145">
                    <w:rPr>
                      <w:rFonts w:ascii="宋体" w:hAnsi="宋体"/>
                      <w:color w:val="000000"/>
                      <w:sz w:val="16"/>
                      <w:szCs w:val="18"/>
                    </w:rPr>
                    <w:t>完</w:t>
                  </w:r>
                  <w:r w:rsidRPr="00610145">
                    <w:rPr>
                      <w:rFonts w:ascii="宋体" w:hAnsi="宋体" w:hint="eastAsia"/>
                      <w:color w:val="000000"/>
                      <w:sz w:val="16"/>
                      <w:szCs w:val="18"/>
                    </w:rPr>
                    <w:t>新参保</w:t>
                  </w:r>
                  <w:r w:rsidRPr="00610145">
                    <w:rPr>
                      <w:rFonts w:ascii="宋体" w:hAnsi="宋体"/>
                      <w:color w:val="000000"/>
                      <w:sz w:val="16"/>
                      <w:szCs w:val="18"/>
                    </w:rPr>
                    <w:t>业务后，请持窗口打印的</w:t>
                  </w:r>
                  <w:r w:rsidRPr="00610145">
                    <w:rPr>
                      <w:rFonts w:ascii="宋体" w:hAnsi="宋体" w:hint="eastAsia"/>
                      <w:color w:val="000000"/>
                      <w:sz w:val="16"/>
                      <w:szCs w:val="18"/>
                    </w:rPr>
                    <w:t>《新发与补（换）社会保障卡领卡证明》到</w:t>
                  </w:r>
                  <w:r w:rsidRPr="00610145">
                    <w:rPr>
                      <w:rFonts w:ascii="宋体" w:hAnsi="宋体"/>
                      <w:color w:val="000000"/>
                      <w:sz w:val="16"/>
                      <w:szCs w:val="18"/>
                    </w:rPr>
                    <w:t>大厅咨询台后方加盖钢印，</w:t>
                  </w:r>
                  <w:r w:rsidRPr="00610145">
                    <w:rPr>
                      <w:rFonts w:ascii="宋体" w:hAnsi="宋体" w:hint="eastAsia"/>
                      <w:color w:val="000000"/>
                      <w:sz w:val="16"/>
                      <w:szCs w:val="18"/>
                    </w:rPr>
                    <w:t>并领取《社会保障卡领取告知》及《领取医保存折注意事项》。</w:t>
                  </w:r>
                </w:p>
                <w:p w14:paraId="650FB187" w14:textId="77777777" w:rsidR="005F0000" w:rsidRPr="00610145" w:rsidRDefault="005F0000" w:rsidP="0035127B">
                  <w:pPr>
                    <w:ind w:firstLineChars="200" w:firstLine="320"/>
                    <w:rPr>
                      <w:rFonts w:ascii="宋体" w:hAnsi="宋体"/>
                      <w:color w:val="000000"/>
                      <w:sz w:val="16"/>
                      <w:szCs w:val="18"/>
                    </w:rPr>
                  </w:pPr>
                  <w:r w:rsidRPr="00610145">
                    <w:rPr>
                      <w:rFonts w:ascii="宋体" w:hAnsi="宋体"/>
                      <w:color w:val="000000"/>
                      <w:sz w:val="16"/>
                      <w:szCs w:val="18"/>
                    </w:rPr>
                    <w:t>6</w:t>
                  </w:r>
                  <w:r w:rsidRPr="00610145">
                    <w:rPr>
                      <w:rFonts w:ascii="宋体" w:hAnsi="宋体" w:hint="eastAsia"/>
                      <w:color w:val="000000"/>
                      <w:sz w:val="16"/>
                      <w:szCs w:val="18"/>
                    </w:rPr>
                    <w:t>．</w:t>
                  </w:r>
                  <w:r w:rsidRPr="00610145">
                    <w:rPr>
                      <w:rFonts w:ascii="宋体" w:hAnsi="宋体"/>
                      <w:color w:val="000000"/>
                      <w:sz w:val="16"/>
                      <w:szCs w:val="18"/>
                    </w:rPr>
                    <w:t>办理业务所需提交的</w:t>
                  </w:r>
                  <w:r w:rsidRPr="00610145">
                    <w:rPr>
                      <w:rFonts w:ascii="宋体" w:hAnsi="宋体" w:hint="eastAsia"/>
                      <w:color w:val="000000"/>
                      <w:sz w:val="16"/>
                      <w:szCs w:val="18"/>
                    </w:rPr>
                    <w:t>纸质材料</w:t>
                  </w:r>
                  <w:proofErr w:type="gramStart"/>
                  <w:r w:rsidRPr="00610145">
                    <w:rPr>
                      <w:rFonts w:ascii="宋体" w:hAnsi="宋体"/>
                      <w:color w:val="000000"/>
                      <w:sz w:val="16"/>
                      <w:szCs w:val="18"/>
                    </w:rPr>
                    <w:t>请统一</w:t>
                  </w:r>
                  <w:proofErr w:type="gramEnd"/>
                  <w:r w:rsidRPr="00610145">
                    <w:rPr>
                      <w:rFonts w:ascii="宋体" w:hAnsi="宋体"/>
                      <w:color w:val="000000"/>
                      <w:sz w:val="16"/>
                      <w:szCs w:val="18"/>
                    </w:rPr>
                    <w:t>使用</w:t>
                  </w:r>
                  <w:r w:rsidRPr="00610145">
                    <w:rPr>
                      <w:rFonts w:ascii="宋体" w:hAnsi="宋体" w:hint="eastAsia"/>
                      <w:color w:val="000000"/>
                      <w:sz w:val="16"/>
                      <w:szCs w:val="18"/>
                    </w:rPr>
                    <w:t>A4纸</w:t>
                  </w:r>
                  <w:r w:rsidRPr="00610145">
                    <w:rPr>
                      <w:rFonts w:ascii="宋体" w:hAnsi="宋体"/>
                      <w:color w:val="000000"/>
                      <w:sz w:val="16"/>
                      <w:szCs w:val="18"/>
                    </w:rPr>
                    <w:t>打印或复印，并加盖单位公章。</w:t>
                  </w:r>
                </w:p>
                <w:p w14:paraId="261A77B0" w14:textId="77777777" w:rsidR="005F0000" w:rsidRPr="00610145" w:rsidRDefault="005F0000" w:rsidP="0035127B">
                  <w:pPr>
                    <w:ind w:firstLineChars="200" w:firstLine="320"/>
                    <w:rPr>
                      <w:rFonts w:ascii="宋体" w:hAnsi="宋体"/>
                      <w:color w:val="000000"/>
                      <w:sz w:val="16"/>
                      <w:szCs w:val="18"/>
                    </w:rPr>
                  </w:pPr>
                  <w:r w:rsidRPr="00610145">
                    <w:rPr>
                      <w:rFonts w:ascii="宋体" w:hAnsi="宋体" w:hint="eastAsia"/>
                      <w:color w:val="000000"/>
                      <w:sz w:val="16"/>
                      <w:szCs w:val="18"/>
                    </w:rPr>
                    <w:t>7．预约</w:t>
                  </w:r>
                  <w:r w:rsidRPr="00610145">
                    <w:rPr>
                      <w:rFonts w:ascii="宋体" w:hAnsi="宋体"/>
                      <w:color w:val="000000"/>
                      <w:sz w:val="16"/>
                      <w:szCs w:val="18"/>
                    </w:rPr>
                    <w:t>取号网址：</w:t>
                  </w:r>
                  <w:hyperlink r:id="rId13" w:history="1">
                    <w:r w:rsidRPr="00610145">
                      <w:rPr>
                        <w:rStyle w:val="a3"/>
                        <w:rFonts w:ascii="宋体" w:hAnsi="宋体"/>
                        <w:color w:val="000000"/>
                        <w:sz w:val="16"/>
                        <w:szCs w:val="18"/>
                      </w:rPr>
                      <w:t>http://lbj.bjft.gov.cn/</w:t>
                    </w:r>
                  </w:hyperlink>
                  <w:r w:rsidRPr="00610145">
                    <w:rPr>
                      <w:rFonts w:ascii="宋体" w:hAnsi="宋体" w:hint="eastAsia"/>
                      <w:color w:val="000000"/>
                      <w:sz w:val="16"/>
                      <w:szCs w:val="18"/>
                    </w:rPr>
                    <w:t>。</w:t>
                  </w:r>
                </w:p>
                <w:p w14:paraId="606E6723" w14:textId="77777777" w:rsidR="005F0000" w:rsidRPr="00610145" w:rsidRDefault="005F0000" w:rsidP="0035127B">
                  <w:pPr>
                    <w:rPr>
                      <w:rFonts w:ascii="宋体" w:hAnsi="宋体"/>
                      <w:color w:val="000000"/>
                      <w:sz w:val="16"/>
                      <w:szCs w:val="18"/>
                    </w:rPr>
                  </w:pPr>
                </w:p>
              </w:txbxContent>
            </v:textbox>
          </v:rect>
        </w:pict>
      </w:r>
    </w:p>
    <w:p w14:paraId="3394DD19" w14:textId="77777777" w:rsidR="005F0000" w:rsidRDefault="005F0000" w:rsidP="009C73EB">
      <w:pPr>
        <w:spacing w:line="360" w:lineRule="auto"/>
        <w:rPr>
          <w:rFonts w:ascii="宋体" w:hAnsi="宋体"/>
          <w:szCs w:val="24"/>
        </w:rPr>
      </w:pPr>
    </w:p>
    <w:p w14:paraId="70F2E9C9" w14:textId="77777777" w:rsidR="005F0000" w:rsidRDefault="005F0000" w:rsidP="009C73EB">
      <w:pPr>
        <w:spacing w:line="360" w:lineRule="auto"/>
        <w:rPr>
          <w:rFonts w:ascii="宋体" w:hAnsi="宋体"/>
          <w:szCs w:val="24"/>
        </w:rPr>
      </w:pPr>
    </w:p>
    <w:p w14:paraId="31FFBED4" w14:textId="77777777" w:rsidR="005F0000" w:rsidRDefault="005F0000" w:rsidP="009C73EB">
      <w:pPr>
        <w:spacing w:line="360" w:lineRule="auto"/>
        <w:rPr>
          <w:rFonts w:ascii="宋体" w:hAnsi="宋体"/>
          <w:szCs w:val="24"/>
        </w:rPr>
      </w:pPr>
    </w:p>
    <w:p w14:paraId="3B4899C4" w14:textId="77777777" w:rsidR="005F0000" w:rsidRDefault="005F0000" w:rsidP="009C73EB">
      <w:pPr>
        <w:spacing w:line="360" w:lineRule="auto"/>
        <w:rPr>
          <w:rFonts w:ascii="宋体" w:hAnsi="宋体"/>
          <w:szCs w:val="24"/>
        </w:rPr>
      </w:pPr>
    </w:p>
    <w:p w14:paraId="6B3FCA5E" w14:textId="77777777" w:rsidR="000667F4" w:rsidRPr="009C73EB" w:rsidRDefault="000667F4" w:rsidP="009C73EB">
      <w:pPr>
        <w:spacing w:line="360" w:lineRule="auto"/>
        <w:rPr>
          <w:rFonts w:ascii="宋体" w:hAnsi="宋体"/>
          <w:szCs w:val="24"/>
        </w:rPr>
        <w:sectPr w:rsidR="000667F4" w:rsidRPr="009C73EB" w:rsidSect="00094D0D">
          <w:pgSz w:w="11906" w:h="16838" w:code="9"/>
          <w:pgMar w:top="567" w:right="1440" w:bottom="567" w:left="1701" w:header="567" w:footer="992" w:gutter="0"/>
          <w:cols w:space="425"/>
          <w:docGrid w:linePitch="326"/>
        </w:sectPr>
      </w:pPr>
    </w:p>
    <w:p w14:paraId="09437402" w14:textId="77777777" w:rsidR="0036231B" w:rsidRPr="0036231B" w:rsidRDefault="0036231B" w:rsidP="0036231B">
      <w:pPr>
        <w:keepNext/>
        <w:keepLines/>
        <w:spacing w:before="260" w:after="260" w:line="276" w:lineRule="auto"/>
        <w:jc w:val="center"/>
        <w:outlineLvl w:val="2"/>
        <w:rPr>
          <w:rFonts w:ascii="宋体" w:hAnsi="宋体"/>
          <w:b/>
          <w:bCs/>
          <w:sz w:val="32"/>
          <w:szCs w:val="32"/>
        </w:rPr>
      </w:pPr>
      <w:bookmarkStart w:id="21" w:name="_Toc378687692"/>
      <w:bookmarkStart w:id="22" w:name="_Toc381693065"/>
      <w:bookmarkStart w:id="23" w:name="_Toc382209141"/>
      <w:bookmarkStart w:id="24" w:name="_Toc378687693"/>
      <w:r w:rsidRPr="0036231B">
        <w:rPr>
          <w:rFonts w:ascii="宋体" w:hAnsi="宋体" w:hint="eastAsia"/>
          <w:b/>
          <w:bCs/>
          <w:sz w:val="32"/>
          <w:szCs w:val="32"/>
        </w:rPr>
        <w:lastRenderedPageBreak/>
        <w:t>6.用人单位转入人员增加（续保）办事指南</w:t>
      </w:r>
      <w:bookmarkEnd w:id="21"/>
      <w:bookmarkEnd w:id="22"/>
      <w:bookmarkEnd w:id="23"/>
    </w:p>
    <w:p w14:paraId="7BC62DF1" w14:textId="77777777" w:rsidR="0036231B" w:rsidRPr="0036231B" w:rsidRDefault="0036231B" w:rsidP="0036231B">
      <w:pPr>
        <w:spacing w:line="360" w:lineRule="auto"/>
        <w:ind w:firstLineChars="200" w:firstLine="422"/>
        <w:rPr>
          <w:rFonts w:ascii="宋体" w:hAnsi="宋体"/>
          <w:sz w:val="21"/>
          <w:szCs w:val="24"/>
        </w:rPr>
      </w:pPr>
      <w:r w:rsidRPr="0036231B">
        <w:rPr>
          <w:rFonts w:ascii="宋体" w:hAnsi="宋体" w:hint="eastAsia"/>
          <w:b/>
          <w:sz w:val="21"/>
          <w:szCs w:val="24"/>
        </w:rPr>
        <w:t>一、业务办理时间：</w:t>
      </w:r>
      <w:r w:rsidRPr="0036231B">
        <w:rPr>
          <w:rFonts w:ascii="宋体" w:hAnsi="宋体" w:hint="eastAsia"/>
          <w:sz w:val="21"/>
          <w:szCs w:val="24"/>
        </w:rPr>
        <w:t>每月5日至25日（节假日除外）</w:t>
      </w:r>
    </w:p>
    <w:p w14:paraId="7CDD5FBF" w14:textId="77777777" w:rsidR="0036231B" w:rsidRPr="0036231B" w:rsidRDefault="0036231B" w:rsidP="0036231B">
      <w:pPr>
        <w:spacing w:line="360" w:lineRule="auto"/>
        <w:ind w:firstLineChars="200" w:firstLine="422"/>
        <w:rPr>
          <w:rFonts w:ascii="宋体" w:hAnsi="宋体"/>
          <w:sz w:val="21"/>
          <w:szCs w:val="24"/>
        </w:rPr>
      </w:pPr>
      <w:r w:rsidRPr="0036231B">
        <w:rPr>
          <w:rFonts w:ascii="宋体" w:hAnsi="宋体" w:hint="eastAsia"/>
          <w:b/>
          <w:sz w:val="21"/>
          <w:szCs w:val="24"/>
        </w:rPr>
        <w:t>二、业务办理需提交的材料</w:t>
      </w:r>
    </w:p>
    <w:p w14:paraId="53AF237D"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1．《北京市社会保险人员增加表》一式两份（需加盖单位公章）；</w:t>
      </w:r>
    </w:p>
    <w:p w14:paraId="00F14B0E"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2．使用企业版软件增员的，需提供增员报盘文件。</w:t>
      </w:r>
    </w:p>
    <w:p w14:paraId="43D906FE" w14:textId="77777777" w:rsidR="0036231B" w:rsidRPr="0036231B" w:rsidRDefault="0036231B" w:rsidP="0036231B">
      <w:pPr>
        <w:spacing w:line="360" w:lineRule="auto"/>
        <w:ind w:firstLineChars="200" w:firstLine="422"/>
        <w:rPr>
          <w:rFonts w:ascii="宋体" w:hAnsi="宋体"/>
          <w:sz w:val="21"/>
          <w:szCs w:val="24"/>
        </w:rPr>
      </w:pPr>
      <w:r w:rsidRPr="0036231B">
        <w:rPr>
          <w:rFonts w:ascii="宋体" w:hAnsi="宋体" w:hint="eastAsia"/>
          <w:b/>
          <w:sz w:val="21"/>
          <w:szCs w:val="24"/>
        </w:rPr>
        <w:t>三、操作办法：</w:t>
      </w:r>
      <w:r w:rsidRPr="0036231B">
        <w:rPr>
          <w:rFonts w:ascii="宋体" w:hAnsi="宋体" w:hint="eastAsia"/>
          <w:sz w:val="21"/>
          <w:szCs w:val="24"/>
        </w:rPr>
        <w:t>（要求</w:t>
      </w:r>
      <w:r w:rsidRPr="0036231B">
        <w:rPr>
          <w:rFonts w:ascii="宋体" w:hAnsi="宋体"/>
          <w:sz w:val="21"/>
          <w:szCs w:val="24"/>
        </w:rPr>
        <w:t>：</w:t>
      </w:r>
      <w:r w:rsidRPr="0036231B">
        <w:rPr>
          <w:rFonts w:ascii="宋体" w:hAnsi="宋体" w:hint="eastAsia"/>
          <w:sz w:val="21"/>
          <w:szCs w:val="24"/>
        </w:rPr>
        <w:t>能使用网上申报的必须使用网上申报方式）</w:t>
      </w:r>
    </w:p>
    <w:p w14:paraId="77EE0CDF" w14:textId="77777777" w:rsidR="0036231B" w:rsidRPr="0036231B" w:rsidRDefault="0036231B" w:rsidP="0036231B">
      <w:pPr>
        <w:spacing w:line="360" w:lineRule="auto"/>
        <w:ind w:firstLineChars="200" w:firstLine="422"/>
        <w:rPr>
          <w:rFonts w:ascii="宋体" w:hAnsi="宋体"/>
          <w:sz w:val="21"/>
          <w:szCs w:val="24"/>
        </w:rPr>
      </w:pPr>
      <w:r w:rsidRPr="0036231B">
        <w:rPr>
          <w:rFonts w:ascii="宋体" w:hAnsi="宋体" w:hint="eastAsia"/>
          <w:b/>
          <w:sz w:val="21"/>
          <w:szCs w:val="24"/>
        </w:rPr>
        <w:t>1.网上申报方式：</w:t>
      </w:r>
    </w:p>
    <w:p w14:paraId="0270C113"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使用</w:t>
      </w:r>
      <w:r w:rsidRPr="0036231B">
        <w:rPr>
          <w:rFonts w:ascii="宋体" w:hAnsi="宋体"/>
          <w:kern w:val="0"/>
          <w:sz w:val="21"/>
          <w:szCs w:val="24"/>
        </w:rPr>
        <w:t>CA</w:t>
      </w:r>
      <w:r w:rsidRPr="0036231B">
        <w:rPr>
          <w:rFonts w:ascii="宋体" w:hAnsi="宋体" w:hint="eastAsia"/>
          <w:kern w:val="0"/>
          <w:sz w:val="21"/>
          <w:szCs w:val="24"/>
        </w:rPr>
        <w:t>证书登录</w:t>
      </w:r>
      <w:r w:rsidRPr="0036231B">
        <w:rPr>
          <w:rFonts w:ascii="宋体" w:hAnsi="宋体" w:hint="eastAsia"/>
          <w:b/>
          <w:kern w:val="0"/>
          <w:sz w:val="21"/>
          <w:szCs w:val="24"/>
        </w:rPr>
        <w:t>“</w:t>
      </w:r>
      <w:r w:rsidRPr="0036231B">
        <w:rPr>
          <w:rFonts w:ascii="宋体" w:hAnsi="宋体" w:cs="宋体" w:hint="eastAsia"/>
          <w:b/>
          <w:kern w:val="0"/>
          <w:sz w:val="21"/>
          <w:szCs w:val="24"/>
        </w:rPr>
        <w:t>北京市社会保险网上服务平台”</w:t>
      </w:r>
      <w:r w:rsidRPr="0036231B">
        <w:rPr>
          <w:rFonts w:ascii="宋体" w:hAnsi="宋体" w:cs="宋体" w:hint="eastAsia"/>
          <w:kern w:val="0"/>
          <w:sz w:val="21"/>
          <w:szCs w:val="24"/>
        </w:rPr>
        <w:t>，依次</w:t>
      </w:r>
      <w:r w:rsidRPr="0036231B">
        <w:rPr>
          <w:rFonts w:ascii="宋体" w:hAnsi="宋体" w:hint="eastAsia"/>
          <w:sz w:val="21"/>
          <w:szCs w:val="24"/>
        </w:rPr>
        <w:t>点击</w:t>
      </w:r>
      <w:r w:rsidRPr="0036231B">
        <w:rPr>
          <w:rFonts w:ascii="宋体" w:hAnsi="宋体" w:hint="eastAsia"/>
          <w:b/>
          <w:sz w:val="21"/>
          <w:szCs w:val="24"/>
        </w:rPr>
        <w:t>“申报业务管理→转入人员增加申报→普通</w:t>
      </w:r>
      <w:r w:rsidRPr="0036231B">
        <w:rPr>
          <w:rFonts w:ascii="宋体" w:hAnsi="宋体"/>
          <w:b/>
          <w:sz w:val="21"/>
          <w:szCs w:val="24"/>
        </w:rPr>
        <w:t>增员”</w:t>
      </w:r>
      <w:r w:rsidRPr="0036231B">
        <w:rPr>
          <w:rFonts w:ascii="宋体" w:hAnsi="宋体" w:hint="eastAsia"/>
          <w:sz w:val="21"/>
          <w:szCs w:val="24"/>
        </w:rPr>
        <w:t>后</w:t>
      </w:r>
      <w:r w:rsidRPr="0036231B">
        <w:rPr>
          <w:rFonts w:ascii="宋体" w:hAnsi="宋体"/>
          <w:sz w:val="21"/>
          <w:szCs w:val="24"/>
        </w:rPr>
        <w:t>，</w:t>
      </w:r>
      <w:r w:rsidRPr="0036231B">
        <w:rPr>
          <w:rFonts w:ascii="宋体" w:hAnsi="宋体" w:hint="eastAsia"/>
          <w:sz w:val="21"/>
          <w:szCs w:val="24"/>
        </w:rPr>
        <w:t>录入</w:t>
      </w:r>
      <w:proofErr w:type="gramStart"/>
      <w:r w:rsidRPr="0036231B">
        <w:rPr>
          <w:rFonts w:ascii="宋体" w:hAnsi="宋体" w:hint="eastAsia"/>
          <w:sz w:val="21"/>
          <w:szCs w:val="24"/>
        </w:rPr>
        <w:t>预增加</w:t>
      </w:r>
      <w:proofErr w:type="gramEnd"/>
      <w:r w:rsidRPr="0036231B">
        <w:rPr>
          <w:rFonts w:ascii="宋体" w:hAnsi="宋体" w:hint="eastAsia"/>
          <w:sz w:val="21"/>
          <w:szCs w:val="24"/>
        </w:rPr>
        <w:t>人员身份证号码和</w:t>
      </w:r>
      <w:r w:rsidRPr="0036231B">
        <w:rPr>
          <w:rFonts w:ascii="宋体" w:hAnsi="宋体"/>
          <w:sz w:val="21"/>
          <w:szCs w:val="24"/>
        </w:rPr>
        <w:t>姓名</w:t>
      </w:r>
      <w:r w:rsidRPr="0036231B">
        <w:rPr>
          <w:rFonts w:ascii="宋体" w:hAnsi="宋体" w:hint="eastAsia"/>
          <w:sz w:val="21"/>
          <w:szCs w:val="24"/>
        </w:rPr>
        <w:t>点击</w:t>
      </w:r>
      <w:r w:rsidRPr="0036231B">
        <w:rPr>
          <w:rFonts w:ascii="宋体" w:hAnsi="宋体" w:hint="eastAsia"/>
          <w:b/>
          <w:sz w:val="21"/>
          <w:szCs w:val="24"/>
        </w:rPr>
        <w:t>“查询”</w:t>
      </w:r>
      <w:r w:rsidRPr="0036231B">
        <w:rPr>
          <w:rFonts w:ascii="宋体" w:hAnsi="宋体" w:hint="eastAsia"/>
          <w:sz w:val="21"/>
          <w:szCs w:val="24"/>
        </w:rPr>
        <w:t>，可以看到</w:t>
      </w:r>
      <w:r w:rsidRPr="0036231B">
        <w:rPr>
          <w:rFonts w:ascii="宋体" w:hAnsi="宋体"/>
          <w:sz w:val="21"/>
          <w:szCs w:val="24"/>
        </w:rPr>
        <w:t>该人员的参保状态等信息，根据信息选择是否可以在网上增员还是要到社保中心来</w:t>
      </w:r>
      <w:r w:rsidRPr="0036231B">
        <w:rPr>
          <w:rFonts w:ascii="宋体" w:hAnsi="宋体" w:hint="eastAsia"/>
          <w:sz w:val="21"/>
          <w:szCs w:val="24"/>
        </w:rPr>
        <w:t>增员</w:t>
      </w:r>
      <w:r w:rsidRPr="0036231B">
        <w:rPr>
          <w:rFonts w:ascii="宋体" w:hAnsi="宋体"/>
          <w:sz w:val="21"/>
          <w:szCs w:val="24"/>
        </w:rPr>
        <w:t>。</w:t>
      </w:r>
    </w:p>
    <w:p w14:paraId="3AABA555"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选择</w:t>
      </w:r>
      <w:r w:rsidRPr="0036231B">
        <w:rPr>
          <w:rFonts w:ascii="宋体" w:hAnsi="宋体" w:hint="eastAsia"/>
          <w:b/>
          <w:sz w:val="21"/>
          <w:szCs w:val="24"/>
        </w:rPr>
        <w:t>增员原因为“外区或本区转入”</w:t>
      </w:r>
      <w:r w:rsidRPr="0036231B">
        <w:rPr>
          <w:rFonts w:ascii="宋体" w:hAnsi="宋体" w:hint="eastAsia"/>
          <w:sz w:val="21"/>
          <w:szCs w:val="24"/>
        </w:rPr>
        <w:t>，选择相应的缴费类别（只能按以前系统中的身份户口类别选择），录入申报工资，选择参加险种，农转非类别和工作居住证编码及有效期可根据实际需要录入（原则上不录）。</w:t>
      </w:r>
    </w:p>
    <w:p w14:paraId="65F286E5"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点击</w:t>
      </w:r>
      <w:r w:rsidRPr="0036231B">
        <w:rPr>
          <w:rFonts w:ascii="宋体" w:hAnsi="宋体" w:hint="eastAsia"/>
          <w:b/>
          <w:sz w:val="21"/>
          <w:szCs w:val="24"/>
        </w:rPr>
        <w:t>“保存→提交”</w:t>
      </w:r>
      <w:r w:rsidRPr="0036231B">
        <w:rPr>
          <w:rFonts w:ascii="宋体" w:hAnsi="宋体" w:hint="eastAsia"/>
          <w:sz w:val="21"/>
          <w:szCs w:val="24"/>
        </w:rPr>
        <w:t>，在显示成功的状态下，点击</w:t>
      </w:r>
      <w:r w:rsidRPr="0036231B">
        <w:rPr>
          <w:rFonts w:ascii="宋体" w:hAnsi="宋体" w:hint="eastAsia"/>
          <w:b/>
          <w:sz w:val="21"/>
          <w:szCs w:val="24"/>
        </w:rPr>
        <w:t>“业务报表查询→人员增加表”</w:t>
      </w:r>
      <w:r w:rsidRPr="0036231B">
        <w:rPr>
          <w:rFonts w:ascii="宋体" w:hAnsi="宋体" w:hint="eastAsia"/>
          <w:sz w:val="21"/>
          <w:szCs w:val="24"/>
        </w:rPr>
        <w:t>，依次选择</w:t>
      </w:r>
      <w:r w:rsidRPr="0036231B">
        <w:rPr>
          <w:rFonts w:ascii="宋体" w:hAnsi="宋体" w:hint="eastAsia"/>
          <w:b/>
          <w:sz w:val="21"/>
          <w:szCs w:val="24"/>
        </w:rPr>
        <w:t>“起止时间→普通增员→查询→下载打印”，</w:t>
      </w:r>
      <w:r w:rsidRPr="0036231B">
        <w:rPr>
          <w:rFonts w:ascii="宋体" w:hAnsi="宋体" w:hint="eastAsia"/>
          <w:sz w:val="21"/>
          <w:szCs w:val="24"/>
        </w:rPr>
        <w:t>打印出《北京市社会保险人员增加表》，核对无误后盖章自己留存即可，</w:t>
      </w:r>
      <w:r w:rsidRPr="0036231B">
        <w:rPr>
          <w:rFonts w:ascii="宋体" w:hAnsi="宋体"/>
          <w:b/>
          <w:sz w:val="21"/>
          <w:szCs w:val="24"/>
        </w:rPr>
        <w:t>无需</w:t>
      </w:r>
      <w:r w:rsidRPr="0036231B">
        <w:rPr>
          <w:rFonts w:ascii="宋体" w:hAnsi="宋体" w:hint="eastAsia"/>
          <w:b/>
          <w:sz w:val="21"/>
          <w:szCs w:val="24"/>
        </w:rPr>
        <w:t>提</w:t>
      </w:r>
      <w:r w:rsidRPr="0036231B">
        <w:rPr>
          <w:rFonts w:ascii="宋体" w:hAnsi="宋体"/>
          <w:b/>
          <w:sz w:val="21"/>
          <w:szCs w:val="24"/>
        </w:rPr>
        <w:t>交社保中心</w:t>
      </w:r>
      <w:r w:rsidRPr="0036231B">
        <w:rPr>
          <w:rFonts w:ascii="宋体" w:hAnsi="宋体" w:hint="eastAsia"/>
          <w:b/>
          <w:sz w:val="21"/>
          <w:szCs w:val="24"/>
        </w:rPr>
        <w:t>。</w:t>
      </w:r>
    </w:p>
    <w:p w14:paraId="242DE7F1" w14:textId="77777777" w:rsidR="0036231B" w:rsidRPr="0036231B" w:rsidRDefault="0036231B" w:rsidP="0036231B">
      <w:pPr>
        <w:spacing w:line="360" w:lineRule="auto"/>
        <w:ind w:firstLineChars="200" w:firstLine="422"/>
        <w:rPr>
          <w:rFonts w:ascii="宋体" w:hAnsi="宋体"/>
          <w:sz w:val="21"/>
          <w:szCs w:val="24"/>
        </w:rPr>
      </w:pPr>
      <w:r w:rsidRPr="0036231B">
        <w:rPr>
          <w:rFonts w:ascii="宋体" w:hAnsi="宋体" w:hint="eastAsia"/>
          <w:b/>
          <w:sz w:val="21"/>
          <w:szCs w:val="24"/>
        </w:rPr>
        <w:t>注</w:t>
      </w:r>
      <w:r w:rsidRPr="0036231B">
        <w:rPr>
          <w:rFonts w:ascii="宋体" w:hAnsi="宋体"/>
          <w:b/>
          <w:sz w:val="21"/>
          <w:szCs w:val="24"/>
        </w:rPr>
        <w:t>：</w:t>
      </w:r>
      <w:r w:rsidRPr="0036231B">
        <w:rPr>
          <w:rFonts w:ascii="宋体" w:hAnsi="宋体" w:hint="eastAsia"/>
          <w:sz w:val="21"/>
          <w:szCs w:val="24"/>
        </w:rPr>
        <w:t>（1）网上</w:t>
      </w:r>
      <w:r w:rsidRPr="0036231B">
        <w:rPr>
          <w:rFonts w:ascii="宋体" w:hAnsi="宋体"/>
          <w:sz w:val="21"/>
          <w:szCs w:val="24"/>
        </w:rPr>
        <w:t>申报人员增加</w:t>
      </w:r>
      <w:r w:rsidRPr="0036231B">
        <w:rPr>
          <w:rFonts w:ascii="宋体" w:hAnsi="宋体" w:hint="eastAsia"/>
          <w:sz w:val="21"/>
          <w:szCs w:val="24"/>
        </w:rPr>
        <w:t>如有疑问</w:t>
      </w:r>
      <w:r w:rsidRPr="0036231B">
        <w:rPr>
          <w:rFonts w:ascii="宋体" w:hAnsi="宋体"/>
          <w:sz w:val="21"/>
          <w:szCs w:val="24"/>
        </w:rPr>
        <w:t>，请</w:t>
      </w:r>
      <w:r w:rsidRPr="0036231B">
        <w:rPr>
          <w:rFonts w:ascii="宋体" w:hAnsi="宋体" w:hint="eastAsia"/>
          <w:spacing w:val="-8"/>
          <w:sz w:val="21"/>
          <w:szCs w:val="24"/>
        </w:rPr>
        <w:t>参照网上申报登录界面《用户指南》</w:t>
      </w:r>
    </w:p>
    <w:p w14:paraId="1027DFD8" w14:textId="77777777" w:rsidR="0036231B" w:rsidRPr="0036231B" w:rsidRDefault="0036231B" w:rsidP="0036231B">
      <w:pPr>
        <w:spacing w:line="360" w:lineRule="auto"/>
        <w:ind w:firstLineChars="350" w:firstLine="735"/>
        <w:rPr>
          <w:rFonts w:ascii="宋体" w:hAnsi="宋体"/>
          <w:sz w:val="21"/>
          <w:szCs w:val="24"/>
        </w:rPr>
      </w:pPr>
      <w:r w:rsidRPr="0036231B">
        <w:rPr>
          <w:rFonts w:ascii="宋体" w:hAnsi="宋体" w:hint="eastAsia"/>
          <w:sz w:val="21"/>
          <w:szCs w:val="24"/>
        </w:rPr>
        <w:t>（2）</w:t>
      </w:r>
      <w:r w:rsidRPr="0036231B">
        <w:rPr>
          <w:rFonts w:ascii="宋体" w:hAnsi="宋体" w:cs="宋体" w:hint="eastAsia"/>
          <w:kern w:val="0"/>
          <w:sz w:val="21"/>
          <w:szCs w:val="24"/>
        </w:rPr>
        <w:t>社保网上服务平台网址</w:t>
      </w:r>
      <w:r w:rsidRPr="0036231B">
        <w:rPr>
          <w:rFonts w:ascii="宋体" w:hAnsi="宋体" w:cs="宋体"/>
          <w:kern w:val="0"/>
          <w:sz w:val="21"/>
          <w:szCs w:val="24"/>
        </w:rPr>
        <w:t>：</w:t>
      </w:r>
      <w:hyperlink r:id="rId14" w:history="1">
        <w:r w:rsidRPr="0036231B">
          <w:rPr>
            <w:rFonts w:ascii="宋体" w:hAnsi="宋体"/>
            <w:sz w:val="21"/>
            <w:szCs w:val="24"/>
            <w:u w:val="single"/>
          </w:rPr>
          <w:t>http://www.bjrbj.gov.cn/csibiz</w:t>
        </w:r>
      </w:hyperlink>
    </w:p>
    <w:p w14:paraId="64C32C65" w14:textId="77777777" w:rsidR="0036231B" w:rsidRPr="0036231B" w:rsidRDefault="0036231B" w:rsidP="0036231B">
      <w:pPr>
        <w:spacing w:line="360" w:lineRule="auto"/>
        <w:ind w:firstLineChars="200" w:firstLine="422"/>
        <w:rPr>
          <w:rFonts w:ascii="宋体" w:hAnsi="宋体"/>
          <w:sz w:val="21"/>
          <w:szCs w:val="24"/>
        </w:rPr>
      </w:pPr>
      <w:r w:rsidRPr="0036231B">
        <w:rPr>
          <w:rFonts w:ascii="宋体" w:hAnsi="宋体" w:hint="eastAsia"/>
          <w:b/>
          <w:sz w:val="21"/>
          <w:szCs w:val="24"/>
        </w:rPr>
        <w:t>2．企业版软件报盘方式</w:t>
      </w:r>
      <w:r w:rsidRPr="0036231B">
        <w:rPr>
          <w:rFonts w:ascii="宋体" w:hAnsi="宋体" w:hint="eastAsia"/>
          <w:sz w:val="21"/>
          <w:szCs w:val="24"/>
        </w:rPr>
        <w:t>（不能使用网上申报的单位），</w:t>
      </w:r>
      <w:r w:rsidRPr="0036231B">
        <w:rPr>
          <w:rFonts w:ascii="宋体" w:hAnsi="宋体"/>
          <w:sz w:val="21"/>
          <w:szCs w:val="24"/>
        </w:rPr>
        <w:t>具体方式</w:t>
      </w:r>
      <w:r w:rsidRPr="0036231B">
        <w:rPr>
          <w:rFonts w:ascii="宋体" w:hAnsi="宋体" w:hint="eastAsia"/>
          <w:sz w:val="21"/>
          <w:szCs w:val="24"/>
        </w:rPr>
        <w:t>参见《企业版软件操作指南》。</w:t>
      </w:r>
    </w:p>
    <w:p w14:paraId="2E8B111C" w14:textId="77777777" w:rsidR="0036231B" w:rsidRPr="0036231B" w:rsidRDefault="0036231B" w:rsidP="0036231B">
      <w:pPr>
        <w:spacing w:line="360" w:lineRule="auto"/>
        <w:ind w:firstLineChars="200" w:firstLine="422"/>
        <w:rPr>
          <w:rFonts w:ascii="宋体" w:hAnsi="宋体"/>
          <w:b/>
          <w:sz w:val="21"/>
          <w:szCs w:val="24"/>
        </w:rPr>
      </w:pPr>
      <w:r w:rsidRPr="0036231B">
        <w:rPr>
          <w:rFonts w:ascii="宋体" w:hAnsi="宋体" w:hint="eastAsia"/>
          <w:b/>
          <w:sz w:val="21"/>
          <w:szCs w:val="24"/>
        </w:rPr>
        <w:t>四、经办流程：</w:t>
      </w:r>
    </w:p>
    <w:p w14:paraId="281C20A9"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1．使用网上申报增员（外区调入、本区调入）的，系统审核成功并核对无误即可，</w:t>
      </w:r>
      <w:r w:rsidRPr="0036231B">
        <w:rPr>
          <w:rFonts w:ascii="宋体" w:hAnsi="宋体" w:hint="eastAsia"/>
          <w:b/>
          <w:sz w:val="21"/>
          <w:szCs w:val="24"/>
        </w:rPr>
        <w:t xml:space="preserve">无需再到社保中心 </w:t>
      </w:r>
      <w:r w:rsidRPr="0036231B">
        <w:rPr>
          <w:rFonts w:ascii="宋体" w:hAnsi="宋体" w:hint="eastAsia"/>
          <w:sz w:val="21"/>
          <w:szCs w:val="24"/>
        </w:rPr>
        <w:t>办理和审批。</w:t>
      </w:r>
    </w:p>
    <w:p w14:paraId="5A1DC3CB" w14:textId="77777777" w:rsidR="0036231B" w:rsidRPr="0036231B" w:rsidRDefault="0036231B" w:rsidP="0036231B">
      <w:pPr>
        <w:spacing w:line="360" w:lineRule="auto"/>
        <w:ind w:firstLineChars="200" w:firstLine="420"/>
        <w:rPr>
          <w:rFonts w:ascii="宋体" w:hAnsi="宋体"/>
          <w:kern w:val="0"/>
          <w:sz w:val="21"/>
          <w:szCs w:val="24"/>
        </w:rPr>
      </w:pPr>
      <w:r w:rsidRPr="0036231B">
        <w:rPr>
          <w:rFonts w:ascii="宋体" w:hAnsi="宋体" w:hint="eastAsia"/>
          <w:sz w:val="21"/>
          <w:szCs w:val="24"/>
        </w:rPr>
        <w:t>2．使用企业版软件报盘的，先在</w:t>
      </w:r>
      <w:r w:rsidRPr="0036231B">
        <w:rPr>
          <w:rFonts w:ascii="宋体" w:hAnsi="宋体" w:hint="eastAsia"/>
          <w:b/>
          <w:sz w:val="21"/>
          <w:szCs w:val="24"/>
        </w:rPr>
        <w:t>网上</w:t>
      </w:r>
      <w:r w:rsidRPr="0036231B">
        <w:rPr>
          <w:rFonts w:ascii="宋体" w:hAnsi="宋体" w:hint="eastAsia"/>
          <w:b/>
          <w:kern w:val="0"/>
          <w:sz w:val="21"/>
          <w:szCs w:val="24"/>
        </w:rPr>
        <w:t>预约人员增加业务</w:t>
      </w:r>
      <w:r w:rsidRPr="0036231B">
        <w:rPr>
          <w:rFonts w:ascii="宋体" w:hAnsi="宋体" w:hint="eastAsia"/>
          <w:kern w:val="0"/>
          <w:sz w:val="21"/>
          <w:szCs w:val="24"/>
        </w:rPr>
        <w:t>，然后</w:t>
      </w:r>
      <w:r w:rsidRPr="0036231B">
        <w:rPr>
          <w:rFonts w:ascii="宋体" w:hAnsi="宋体" w:hint="eastAsia"/>
          <w:b/>
          <w:kern w:val="0"/>
          <w:sz w:val="21"/>
          <w:szCs w:val="24"/>
        </w:rPr>
        <w:t>携带所需材料到社保中心三层取号</w:t>
      </w:r>
      <w:r w:rsidRPr="0036231B">
        <w:rPr>
          <w:rFonts w:ascii="宋体" w:hAnsi="宋体" w:hint="eastAsia"/>
          <w:kern w:val="0"/>
          <w:sz w:val="21"/>
          <w:szCs w:val="24"/>
        </w:rPr>
        <w:t>办理增员手续。</w:t>
      </w:r>
    </w:p>
    <w:p w14:paraId="42ED18C4" w14:textId="77777777" w:rsidR="0036231B" w:rsidRPr="0036231B" w:rsidRDefault="0036231B" w:rsidP="0036231B">
      <w:pPr>
        <w:spacing w:line="360" w:lineRule="auto"/>
        <w:ind w:firstLineChars="200" w:firstLine="422"/>
        <w:rPr>
          <w:rFonts w:ascii="宋体" w:hAnsi="宋体"/>
          <w:b/>
          <w:sz w:val="21"/>
          <w:szCs w:val="24"/>
        </w:rPr>
      </w:pPr>
      <w:r w:rsidRPr="0036231B">
        <w:rPr>
          <w:rFonts w:ascii="宋体" w:hAnsi="宋体" w:hint="eastAsia"/>
          <w:b/>
          <w:sz w:val="21"/>
          <w:szCs w:val="24"/>
        </w:rPr>
        <w:t>五、注意事项：</w:t>
      </w:r>
    </w:p>
    <w:p w14:paraId="1CDBDEC3"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1．业务</w:t>
      </w:r>
      <w:r w:rsidRPr="0036231B">
        <w:rPr>
          <w:rFonts w:ascii="宋体" w:hAnsi="宋体"/>
          <w:sz w:val="21"/>
          <w:szCs w:val="24"/>
        </w:rPr>
        <w:t>办理岗位：</w:t>
      </w:r>
      <w:r w:rsidRPr="0036231B">
        <w:rPr>
          <w:rFonts w:ascii="宋体" w:hAnsi="宋体" w:cs="宋体" w:hint="eastAsia"/>
          <w:sz w:val="21"/>
          <w:szCs w:val="24"/>
        </w:rPr>
        <w:t>社保中心登记业务岗</w:t>
      </w:r>
      <w:r w:rsidRPr="0036231B">
        <w:rPr>
          <w:rFonts w:ascii="宋体" w:hAnsi="宋体"/>
          <w:sz w:val="21"/>
          <w:szCs w:val="24"/>
        </w:rPr>
        <w:t>。</w:t>
      </w:r>
    </w:p>
    <w:p w14:paraId="39FDA439"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2．网上申报增员原因为：外区调入或者本区调入。</w:t>
      </w:r>
    </w:p>
    <w:p w14:paraId="52920030"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hint="eastAsia"/>
          <w:sz w:val="21"/>
          <w:szCs w:val="24"/>
        </w:rPr>
        <w:t>3．公费医疗人员增加须携带《工资审批表》或者《行政介绍信》，单位超编的还需提供编办的编制批复。如基本医疗转公费医疗的还需携带社保卡做同步。</w:t>
      </w:r>
    </w:p>
    <w:p w14:paraId="461E1757" w14:textId="77777777" w:rsidR="0036231B" w:rsidRPr="0036231B" w:rsidRDefault="0036231B" w:rsidP="0036231B">
      <w:pPr>
        <w:spacing w:line="360" w:lineRule="auto"/>
        <w:ind w:firstLineChars="200" w:firstLine="420"/>
        <w:rPr>
          <w:rFonts w:ascii="宋体" w:hAnsi="宋体"/>
          <w:sz w:val="21"/>
          <w:szCs w:val="24"/>
        </w:rPr>
      </w:pPr>
      <w:r w:rsidRPr="0036231B">
        <w:rPr>
          <w:rFonts w:ascii="宋体" w:hAnsi="宋体"/>
          <w:sz w:val="21"/>
          <w:szCs w:val="24"/>
        </w:rPr>
        <w:t>4</w:t>
      </w:r>
      <w:r w:rsidRPr="0036231B">
        <w:rPr>
          <w:rFonts w:ascii="宋体" w:hAnsi="宋体" w:hint="eastAsia"/>
          <w:sz w:val="21"/>
          <w:szCs w:val="24"/>
        </w:rPr>
        <w:t>．网上申报操作时间为每月5日至25日早6：00至晚10：00</w:t>
      </w:r>
    </w:p>
    <w:p w14:paraId="0B723FA6" w14:textId="77777777" w:rsidR="0036231B" w:rsidRDefault="0036231B" w:rsidP="0036231B">
      <w:pPr>
        <w:spacing w:line="360" w:lineRule="auto"/>
        <w:ind w:firstLineChars="200" w:firstLine="420"/>
        <w:rPr>
          <w:rFonts w:ascii="宋体" w:hAnsi="宋体"/>
          <w:b/>
          <w:sz w:val="21"/>
          <w:szCs w:val="24"/>
        </w:rPr>
      </w:pPr>
      <w:r w:rsidRPr="0036231B">
        <w:rPr>
          <w:rFonts w:ascii="宋体" w:hAnsi="宋体" w:hint="eastAsia"/>
          <w:sz w:val="21"/>
          <w:szCs w:val="24"/>
        </w:rPr>
        <w:lastRenderedPageBreak/>
        <w:t>5．</w:t>
      </w:r>
      <w:r w:rsidRPr="0036231B">
        <w:rPr>
          <w:rFonts w:ascii="宋体" w:hAnsi="宋体"/>
          <w:sz w:val="21"/>
          <w:szCs w:val="24"/>
        </w:rPr>
        <w:t>办理业务所需提交的</w:t>
      </w:r>
      <w:r w:rsidRPr="0036231B">
        <w:rPr>
          <w:rFonts w:ascii="宋体" w:hAnsi="宋体" w:hint="eastAsia"/>
          <w:sz w:val="21"/>
          <w:szCs w:val="24"/>
        </w:rPr>
        <w:t>纸质材料</w:t>
      </w:r>
      <w:proofErr w:type="gramStart"/>
      <w:r w:rsidRPr="0036231B">
        <w:rPr>
          <w:rFonts w:ascii="宋体" w:hAnsi="宋体"/>
          <w:sz w:val="21"/>
          <w:szCs w:val="24"/>
        </w:rPr>
        <w:t>请统一</w:t>
      </w:r>
      <w:proofErr w:type="gramEnd"/>
      <w:r w:rsidRPr="0036231B">
        <w:rPr>
          <w:rFonts w:ascii="宋体" w:hAnsi="宋体"/>
          <w:sz w:val="21"/>
          <w:szCs w:val="24"/>
        </w:rPr>
        <w:t>使用</w:t>
      </w:r>
      <w:r w:rsidRPr="0036231B">
        <w:rPr>
          <w:rFonts w:ascii="宋体" w:hAnsi="宋体" w:hint="eastAsia"/>
          <w:b/>
          <w:sz w:val="21"/>
          <w:szCs w:val="24"/>
        </w:rPr>
        <w:t>A4纸</w:t>
      </w:r>
      <w:r w:rsidRPr="0036231B">
        <w:rPr>
          <w:rFonts w:ascii="宋体" w:hAnsi="宋体"/>
          <w:b/>
          <w:sz w:val="21"/>
          <w:szCs w:val="24"/>
        </w:rPr>
        <w:t>打印或复印，并加盖单位公章。</w:t>
      </w:r>
    </w:p>
    <w:p w14:paraId="39006B04" w14:textId="77777777" w:rsidR="0036231B" w:rsidRDefault="0036231B" w:rsidP="0036231B">
      <w:pPr>
        <w:spacing w:line="360" w:lineRule="auto"/>
        <w:ind w:firstLineChars="200" w:firstLine="422"/>
        <w:rPr>
          <w:rFonts w:ascii="宋体" w:hAnsi="宋体"/>
          <w:b/>
          <w:sz w:val="21"/>
          <w:szCs w:val="24"/>
        </w:rPr>
      </w:pPr>
    </w:p>
    <w:p w14:paraId="60165CA1" w14:textId="77777777" w:rsidR="0036231B" w:rsidRDefault="0036231B" w:rsidP="0036231B">
      <w:pPr>
        <w:spacing w:line="360" w:lineRule="auto"/>
        <w:ind w:firstLineChars="200" w:firstLine="422"/>
        <w:rPr>
          <w:rFonts w:ascii="宋体" w:hAnsi="宋体"/>
          <w:b/>
          <w:sz w:val="21"/>
          <w:szCs w:val="24"/>
        </w:rPr>
      </w:pPr>
    </w:p>
    <w:p w14:paraId="54EC8712" w14:textId="77777777" w:rsidR="0036231B" w:rsidRDefault="0036231B" w:rsidP="0036231B">
      <w:pPr>
        <w:spacing w:line="360" w:lineRule="auto"/>
        <w:ind w:firstLineChars="200" w:firstLine="420"/>
        <w:rPr>
          <w:rFonts w:ascii="宋体" w:hAnsi="宋体"/>
          <w:sz w:val="21"/>
          <w:szCs w:val="24"/>
        </w:rPr>
      </w:pPr>
    </w:p>
    <w:p w14:paraId="11069DAD" w14:textId="77777777" w:rsidR="002E61E6" w:rsidRDefault="002E61E6" w:rsidP="0036231B">
      <w:pPr>
        <w:spacing w:line="360" w:lineRule="auto"/>
        <w:ind w:firstLineChars="200" w:firstLine="420"/>
        <w:rPr>
          <w:rFonts w:ascii="宋体" w:hAnsi="宋体"/>
          <w:sz w:val="21"/>
          <w:szCs w:val="24"/>
        </w:rPr>
      </w:pPr>
    </w:p>
    <w:p w14:paraId="45DBAB0C" w14:textId="77777777" w:rsidR="002E61E6" w:rsidRDefault="002E61E6" w:rsidP="0036231B">
      <w:pPr>
        <w:spacing w:line="360" w:lineRule="auto"/>
        <w:ind w:firstLineChars="200" w:firstLine="420"/>
        <w:rPr>
          <w:rFonts w:ascii="宋体" w:hAnsi="宋体"/>
          <w:sz w:val="21"/>
          <w:szCs w:val="24"/>
        </w:rPr>
      </w:pPr>
    </w:p>
    <w:p w14:paraId="173DC3DA" w14:textId="77777777" w:rsidR="00926A81" w:rsidRPr="00D817F3" w:rsidRDefault="00B11741" w:rsidP="00D817F3">
      <w:pPr>
        <w:pStyle w:val="3"/>
      </w:pPr>
      <w:bookmarkStart w:id="25" w:name="_Toc382209142"/>
      <w:r>
        <w:rPr>
          <w:noProof/>
        </w:rPr>
        <w:pict w14:anchorId="59524A8A">
          <v:group id="组合 2010" o:spid="_x0000_s2138" style="position:absolute;left:0;text-align:left;margin-left:-11.1pt;margin-top:37.65pt;width:437.5pt;height:565.75pt;z-index:32" coordsize="55562,71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">
            <v:group id="Group 2014" o:spid="_x0000_s2139" style="position:absolute;width:55562;height:71847" coordorigin="1339,2241" coordsize="8750,12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sjzj6wwAAAN0AAAAP&#10;AAAAAAAAAAAAAAAAAKoCAABkcnMvZG93bnJldi54bWxQSwUGAAAAAAQABAD6AAAAmgMAAAAA&#10;">
              <v:group id="组合 105" o:spid="_x0000_s2140" style="position:absolute;left:2819;top:13562;width:5810;height:1506" coordorigin="2229,11085" coordsize="6961,17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2agjsMAAADdAAAADwAAAGRycy9kb3ducmV2LnhtbERPTYvCMBC9C/sfwgh7&#10;07S7ukg1ioi7eBBBXRBvQzO2xWZSmtjWf28Ewds83ufMFp0pRUO1KywriIcRCOLU6oIzBf/H38EE&#10;hPPIGkvLpOBODhbzj94ME21b3lNz8JkIIewSVJB7XyVSujQng25oK+LAXWxt0AdYZ1LX2IZwU8qv&#10;KPqRBgsODTlWtMopvR5uRsFfi+3yO1432+tldT8fx7vTNialPvvdcgrCU+ff4pd7o8P8STyC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ZqCOwwAAAN0AAAAP&#10;AAAAAAAAAAAAAAAAAKoCAABkcnMvZG93bnJldi54bWxQSwUGAAAAAAQABAD6AAAAmgMAAAAA&#10;">
                <v:shape id="AutoShape 110" o:spid="_x0000_s2141" type="#_x0000_t176" style="position:absolute;left:4431;top:12060;width:2821;height:7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FTcMIA&#10;AADdAAAADwAAAGRycy9kb3ducmV2LnhtbERPTWvCQBC9C/0PyxR6kbpJQZHoKqUgeGyiF29DdpoN&#10;ZmfX7Kppfn23IHibx/uc9XawnbhRH1rHCvJZBoK4drrlRsHxsHtfgggRWWPnmBT8UoDt5mWyxkK7&#10;O5d0q2IjUgiHAhWYGH0hZagNWQwz54kT9+N6izHBvpG6x3sKt538yLKFtNhyajDo6ctQfa6uVkFl&#10;xrHenU+lnX6Xl9z4ca79Qam31+FzBSLSEJ/ih3uv0/xlPof/b9IJ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AVNwwgAAAN0AAAAPAAAAAAAAAAAAAAAAAJgCAABkcnMvZG93&#10;bnJldi54bWxQSwUGAAAAAAQABAD1AAAAhwMAAAAA&#10;" fillcolor="#ffa2a1" strokecolor="#bc4542">
                  <v:fill color2="#ffe5e5" rotate="t" angle="180" colors="0 #ffa2a1;22938f #ffbebd;1 #ffe5e5" focus="100%" type="gradient"/>
                  <v:shadow on="t" color="black" opacity="24903f" origin=",.5" offset="0,.55556mm"/>
                  <v:textbox>
                    <w:txbxContent>
                      <w:p w14:paraId="362EE005" w14:textId="77777777" w:rsidR="005F0000" w:rsidRPr="00610145" w:rsidRDefault="005F0000" w:rsidP="005009E4">
                        <w:pPr>
                          <w:jc w:val="center"/>
                          <w:rPr>
                            <w:rFonts w:ascii="宋体" w:hAnsi="宋体"/>
                            <w:b/>
                            <w:sz w:val="28"/>
                            <w:szCs w:val="18"/>
                          </w:rPr>
                        </w:pPr>
                        <w:r w:rsidRPr="00610145">
                          <w:rPr>
                            <w:rFonts w:ascii="宋体" w:hAnsi="宋体" w:hint="eastAsia"/>
                            <w:b/>
                            <w:sz w:val="28"/>
                            <w:szCs w:val="18"/>
                          </w:rPr>
                          <w:t>业务办理完毕</w:t>
                        </w:r>
                      </w:p>
                    </w:txbxContent>
                  </v:textbox>
                </v:shape>
                <v:shape id="AutoShape 111" o:spid="_x0000_s2142" type="#_x0000_t32" style="position:absolute;left:5829;top:11505;width:0;height:5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Hm9MMAAADdAAAADwAAAGRycy9kb3ducmV2LnhtbERPTUvDQBC9F/wPywheit3UQymxm6Ci&#10;oAiWtPY+3R2TYHY2ZMd2/feuIHibx/ucTZ38oE40xT6wgeWiAEVsg+u5NfC+f7peg4qC7HAITAa+&#10;KUJdXcw2WLpw5oZOO2lVDuFYooFOZCy1jrYjj3ERRuLMfYTJo2Q4tdpNeM7hftA3RbHSHnvODR2O&#10;9NCR/dx9eQNJmrm87NPreH+wxze7fUQ/L4y5ukx3t6CEkvyL/9zPLs9fL1fw+00+QV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h5vTDAAAA3QAAAA8AAAAAAAAAAAAA&#10;AAAAoQIAAGRycy9kb3ducmV2LnhtbFBLBQYAAAAABAAEAPkAAACRAwAAAAA=&#10;" strokecolor="#76923c" strokeweight="1pt">
                  <v:stroke endarrow="block"/>
                  <v:shadow color="#622423" opacity=".5" offset="1pt"/>
                </v:shape>
                <v:shape id="AutoShape 112" o:spid="_x0000_s2143" type="#_x0000_t32" style="position:absolute;left:2229;top:11505;width:69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9h68EAAADdAAAADwAAAGRycy9kb3ducmV2LnhtbESPzQrCMBCE74LvEFbwpqkK/lSjiCKI&#10;N20fYGnWtthsShO1+vRGELztMrPzza42ranEgxpXWlYwGkYgiDOrS84VpMlhMAfhPLLGyjIpeJGD&#10;zbrbWWGs7ZPP9Lj4XIQQdjEqKLyvYyldVpBBN7Q1cdCutjHow9rkUjf4DOGmkuMomkqDJQdCgTXt&#10;Cspul7sJ3IOdXN3+ZKtxlKfnhU7es/StVL/XbpcgPLX+b/5dH3WoPx/N4PtNGEGu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L2HrwQAAAN0AAAAPAAAAAAAAAAAAAAAA&#10;AKECAABkcnMvZG93bnJldi54bWxQSwUGAAAAAAQABAD5AAAAjwMAAAAA&#10;" strokecolor="#76923c" strokeweight="1pt">
                  <v:shadow color="#622423" opacity=".5" offset="1pt"/>
                </v:shape>
                <v:shape id="AutoShape 113" o:spid="_x0000_s2144" type="#_x0000_t32" style="position:absolute;left:2229;top:11085;width:0;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D1mcMAAADdAAAADwAAAGRycy9kb3ducmV2LnhtbESPzWrCQBDH74W+wzKF3urGCK1GVymK&#10;IL1F8wBDdkyC2dmQ3caYp+8chN5mmP/Hbza70bVqoD40ng3MZwko4tLbhisDxeX4sQQVIrLF1jMZ&#10;eFCA3fb1ZYOZ9XfOaTjHSkkIhwwN1DF2mdahrMlhmPmOWG5X3zuMsvaVtj3eJdy1Ok2ST+2wYWmo&#10;saN9TeXt/Ouk9+gX13D48W2aVEW+spfpq5iMeX8bv9egIo3xX/x0n6zgL+eCK9/IC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w9ZnDAAAA3QAAAA8AAAAAAAAAAAAA&#10;AAAAoQIAAGRycy9kb3ducmV2LnhtbFBLBQYAAAAABAAEAPkAAACRAwAAAAA=&#10;" strokecolor="#76923c" strokeweight="1pt">
                  <v:shadow color="#622423" opacity=".5" offset="1pt"/>
                </v:shape>
                <v:shape id="AutoShape 114" o:spid="_x0000_s2145" type="#_x0000_t32" style="position:absolute;left:9189;top:11085;width:1;height:4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xQAsEAAADdAAAADwAAAGRycy9kb3ducmV2LnhtbESPzQrCMBCE74LvEFbwpqkK/lSjiCKI&#10;N20fYGnWtthsShO1+vRGELztMrPzza42ranEgxpXWlYwGkYgiDOrS84VpMlhMAfhPLLGyjIpeJGD&#10;zbrbWWGs7ZPP9Lj4XIQQdjEqKLyvYyldVpBBN7Q1cdCutjHow9rkUjf4DOGmkuMomkqDJQdCgTXt&#10;Cspul7sJ3IOdXN3+ZKtxlKfnhU7es/StVL/XbpcgPLX+b/5dH3WoPx8t4PtNGEGu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FACwQAAAN0AAAAPAAAAAAAAAAAAAAAA&#10;AKECAABkcnMvZG93bnJldi54bWxQSwUGAAAAAAQABAD5AAAAjwMAAAAA&#10;" strokecolor="#76923c" strokeweight="1pt">
                  <v:shadow color="#622423" opacity=".5" offset="1pt"/>
                </v:shape>
              </v:group>
              <v:group id="Group 1976" o:spid="_x0000_s2146" style="position:absolute;left:1339;top:2241;width:8750;height:11291" coordorigin="1573,2269" coordsize="8750,112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WwwxgAAAN0A&#10;AAAPAAAAAAAAAAAAAAAAAKoCAABkcnMvZG93bnJldi54bWxQSwUGAAAAAAQABAD6AAAAnQMAAAAA&#10;">
                <v:group id="组合 155" o:spid="_x0000_s2147" style="position:absolute;left:7246;top:3940;width:3077;height:9620" coordorigin="-76,3048" coordsize="23412,63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9fcmrwwAAAN0AAAAP&#10;AAAAAAAAAAAAAAAAAKoCAABkcnMvZG93bnJldi54bWxQSwUGAAAAAAQABAD6AAAAmgMAAAAA&#10;">
                  <v:rect id="矩形 133" o:spid="_x0000_s2148" style="position:absolute;top:21389;width:23145;height:79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cQA&#10;AADdAAAADwAAAGRycy9kb3ducmV2LnhtbERP3WrCMBS+F3yHcAa7m+kqTumMpQgD2RxY3QMcm2Nb&#10;bE5Kktnu7ZfBwLvz8f2edT6aTtzI+daygudZAoK4srrlWsHX6e1pBcIHZI2dZVLwQx7yzXSyxkzb&#10;gUu6HUMtYgj7DBU0IfSZlL5qyKCf2Z44chfrDIYIXS21wyGGm06mSfIiDbYcGxrsadtQdT1+GwX7&#10;OtkV88/FfPHeun05HJbns/xQ6vFhLF5BBBrDXfzv3uk4f5Wm8PdNPEF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oXfn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39849902" w14:textId="77777777" w:rsidR="005F0000" w:rsidRPr="00610145" w:rsidRDefault="005F0000" w:rsidP="005009E4">
                          <w:pPr>
                            <w:rPr>
                              <w:rFonts w:ascii="宋体" w:hAnsi="宋体"/>
                              <w:sz w:val="18"/>
                              <w:szCs w:val="18"/>
                            </w:rPr>
                          </w:pPr>
                          <w:r w:rsidRPr="00610145">
                            <w:rPr>
                              <w:rFonts w:ascii="宋体" w:hAnsi="宋体" w:hint="eastAsia"/>
                              <w:b/>
                              <w:sz w:val="18"/>
                              <w:szCs w:val="18"/>
                            </w:rPr>
                            <w:t>软件增员操作：</w:t>
                          </w:r>
                        </w:p>
                        <w:p w14:paraId="2EEEA444" w14:textId="77777777" w:rsidR="005F0000" w:rsidRPr="00610145" w:rsidRDefault="005F0000" w:rsidP="005009E4">
                          <w:pPr>
                            <w:rPr>
                              <w:rFonts w:ascii="宋体" w:hAnsi="宋体"/>
                              <w:sz w:val="18"/>
                              <w:szCs w:val="18"/>
                            </w:rPr>
                          </w:pPr>
                          <w:r w:rsidRPr="00610145">
                            <w:rPr>
                              <w:rFonts w:ascii="宋体" w:hAnsi="宋体" w:hint="eastAsia"/>
                              <w:sz w:val="18"/>
                              <w:szCs w:val="18"/>
                            </w:rPr>
                            <w:t>在</w:t>
                          </w:r>
                          <w:r w:rsidRPr="00610145">
                            <w:rPr>
                              <w:rFonts w:ascii="宋体" w:hAnsi="宋体" w:hint="eastAsia"/>
                              <w:b/>
                              <w:i/>
                              <w:sz w:val="18"/>
                              <w:szCs w:val="18"/>
                            </w:rPr>
                            <w:t>“基本信息管理”</w:t>
                          </w:r>
                          <w:r w:rsidRPr="00610145">
                            <w:rPr>
                              <w:rFonts w:ascii="宋体" w:hAnsi="宋体" w:hint="eastAsia"/>
                              <w:sz w:val="18"/>
                              <w:szCs w:val="18"/>
                            </w:rPr>
                            <w:t>中依次录入单位信息、个人信息后，在</w:t>
                          </w:r>
                          <w:r w:rsidRPr="00610145">
                            <w:rPr>
                              <w:rFonts w:ascii="宋体" w:hAnsi="宋体" w:hint="eastAsia"/>
                              <w:b/>
                              <w:i/>
                              <w:sz w:val="18"/>
                              <w:szCs w:val="18"/>
                            </w:rPr>
                            <w:t>“个人变更登记”</w:t>
                          </w:r>
                          <w:r w:rsidRPr="00610145">
                            <w:rPr>
                              <w:rFonts w:ascii="宋体" w:hAnsi="宋体" w:hint="eastAsia"/>
                              <w:sz w:val="18"/>
                              <w:szCs w:val="18"/>
                            </w:rPr>
                            <w:t>中选择</w:t>
                          </w:r>
                          <w:r w:rsidRPr="00610145">
                            <w:rPr>
                              <w:rFonts w:ascii="宋体" w:hAnsi="宋体" w:hint="eastAsia"/>
                              <w:b/>
                              <w:i/>
                              <w:sz w:val="18"/>
                              <w:szCs w:val="18"/>
                            </w:rPr>
                            <w:t>“增员”</w:t>
                          </w:r>
                          <w:r w:rsidRPr="00610145">
                            <w:rPr>
                              <w:rFonts w:ascii="宋体" w:hAnsi="宋体" w:hint="eastAsia"/>
                              <w:sz w:val="18"/>
                              <w:szCs w:val="18"/>
                            </w:rPr>
                            <w:t>，进行增员处理。</w:t>
                          </w:r>
                        </w:p>
                        <w:p w14:paraId="14208392" w14:textId="77777777" w:rsidR="005F0000" w:rsidRPr="00610145" w:rsidRDefault="005F0000" w:rsidP="005009E4">
                          <w:pPr>
                            <w:rPr>
                              <w:rFonts w:ascii="宋体" w:hAnsi="宋体"/>
                              <w:sz w:val="18"/>
                              <w:szCs w:val="18"/>
                            </w:rPr>
                          </w:pPr>
                        </w:p>
                        <w:p w14:paraId="3E643ABA" w14:textId="77777777" w:rsidR="005F0000" w:rsidRPr="00610145" w:rsidRDefault="005F0000" w:rsidP="005009E4">
                          <w:pPr>
                            <w:rPr>
                              <w:rFonts w:ascii="宋体" w:hAnsi="宋体"/>
                              <w:sz w:val="18"/>
                              <w:szCs w:val="18"/>
                            </w:rPr>
                          </w:pPr>
                        </w:p>
                        <w:p w14:paraId="262DBE60" w14:textId="77777777" w:rsidR="005F0000" w:rsidRPr="00610145" w:rsidRDefault="005F0000" w:rsidP="005009E4">
                          <w:pPr>
                            <w:rPr>
                              <w:rFonts w:ascii="宋体" w:hAnsi="宋体"/>
                              <w:sz w:val="18"/>
                              <w:szCs w:val="18"/>
                            </w:rPr>
                          </w:pPr>
                        </w:p>
                        <w:p w14:paraId="43ED2352" w14:textId="77777777" w:rsidR="005F0000" w:rsidRPr="00610145" w:rsidRDefault="005F0000" w:rsidP="005009E4">
                          <w:pPr>
                            <w:rPr>
                              <w:rFonts w:ascii="宋体" w:hAnsi="宋体"/>
                              <w:sz w:val="18"/>
                              <w:szCs w:val="18"/>
                            </w:rPr>
                          </w:pPr>
                        </w:p>
                        <w:p w14:paraId="7B70CE56" w14:textId="77777777" w:rsidR="005F0000" w:rsidRPr="00610145" w:rsidRDefault="005F0000" w:rsidP="005009E4">
                          <w:pPr>
                            <w:rPr>
                              <w:rFonts w:ascii="宋体" w:hAnsi="宋体"/>
                              <w:sz w:val="18"/>
                              <w:szCs w:val="18"/>
                            </w:rPr>
                          </w:pPr>
                        </w:p>
                      </w:txbxContent>
                    </v:textbox>
                  </v:rect>
                  <v:shape id="直接箭头连接符 132" o:spid="_x0000_s2149" type="#_x0000_t32" style="position:absolute;left:11496;top:29436;width:0;height:336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848cAAAADdAAAADwAAAGRycy9kb3ducmV2LnhtbERPS4vCMBC+C/sfwix403QVpXSNsiyr&#10;iDdfex6asSk2k5JErf/eCIK3+fieM1t0thFX8qF2rOBrmIEgLp2uuVJw2C8HOYgQkTU2jknBnQIs&#10;5h+9GRba3XhL112sRArhUKACE2NbSBlKQxbD0LXEiTs5bzEm6CupPd5SuG3kKMum0mLNqcFgS7+G&#10;yvPuYhVsjgc2U79uujw3f5RNVku3/1eq/9n9fIOI1MW3+OVe6zQ/H43h+U06Qc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qPOPHAAAAA3QAAAA8AAAAAAAAAAAAAAAAA&#10;oQIAAGRycy9kb3ducmV2LnhtbFBLBQYAAAAABAAEAPkAAACOAwAAAAA=&#10;" strokecolor="#76923c">
                    <v:stroke endarrow="block"/>
                  </v:shape>
                  <v:rect id="矩形 131" o:spid="_x0000_s2150" style="position:absolute;left:-76;top:32805;width:23145;height:85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1gFsMA&#10;AADdAAAADwAAAGRycy9kb3ducmV2LnhtbERP3WrCMBS+F3yHcATvNJ3OTTqjiCDIVLBuD3Bsztqy&#10;5qQk0XZvvwiCd+fj+z2LVWdqcSPnK8sKXsYJCOLc6ooLBd9f29EchA/IGmvLpOCPPKyW/d4CU21b&#10;zuh2DoWIIexTVFCG0KRS+rwkg35sG+LI/VhnMEToCqkdtjHc1HKSJG/SYMWxocSGNiXlv+erUXAo&#10;kt16epxNZ5+VO2Tt6f1ykXulhoNu/QEiUBee4od7p+P8+eQV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1gF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30DC3C5E" w14:textId="77777777" w:rsidR="005F0000" w:rsidRPr="00610145" w:rsidRDefault="005F0000" w:rsidP="005009E4">
                          <w:pPr>
                            <w:rPr>
                              <w:rFonts w:ascii="宋体" w:hAnsi="宋体"/>
                              <w:b/>
                              <w:sz w:val="18"/>
                              <w:szCs w:val="18"/>
                            </w:rPr>
                          </w:pPr>
                          <w:r w:rsidRPr="00610145">
                            <w:rPr>
                              <w:rFonts w:ascii="宋体" w:hAnsi="宋体" w:hint="eastAsia"/>
                              <w:b/>
                              <w:sz w:val="18"/>
                              <w:szCs w:val="18"/>
                            </w:rPr>
                            <w:t>生成报盘文件：</w:t>
                          </w:r>
                        </w:p>
                        <w:p w14:paraId="0C04A73C" w14:textId="77777777" w:rsidR="005F0000" w:rsidRPr="00610145" w:rsidRDefault="005F0000" w:rsidP="005009E4">
                          <w:pPr>
                            <w:rPr>
                              <w:rFonts w:ascii="宋体" w:hAnsi="宋体"/>
                              <w:sz w:val="18"/>
                              <w:szCs w:val="18"/>
                            </w:rPr>
                          </w:pPr>
                          <w:r w:rsidRPr="00610145">
                            <w:rPr>
                              <w:rFonts w:ascii="宋体" w:hAnsi="宋体" w:hint="eastAsia"/>
                              <w:sz w:val="18"/>
                              <w:szCs w:val="18"/>
                            </w:rPr>
                            <w:t>在</w:t>
                          </w:r>
                          <w:r w:rsidRPr="00610145">
                            <w:rPr>
                              <w:rFonts w:ascii="宋体" w:hAnsi="宋体" w:hint="eastAsia"/>
                              <w:b/>
                              <w:i/>
                              <w:sz w:val="18"/>
                              <w:szCs w:val="18"/>
                            </w:rPr>
                            <w:t>“数据交换”</w:t>
                          </w:r>
                          <w:r w:rsidRPr="00610145">
                            <w:rPr>
                              <w:rFonts w:ascii="宋体" w:hAnsi="宋体" w:hint="eastAsia"/>
                              <w:sz w:val="18"/>
                              <w:szCs w:val="18"/>
                            </w:rPr>
                            <w:t>中选择</w:t>
                          </w:r>
                          <w:r w:rsidRPr="00610145">
                            <w:rPr>
                              <w:rFonts w:ascii="宋体" w:hAnsi="宋体" w:hint="eastAsia"/>
                              <w:b/>
                              <w:i/>
                              <w:sz w:val="18"/>
                              <w:szCs w:val="18"/>
                            </w:rPr>
                            <w:t>“个人续保、减员信息报盘”</w:t>
                          </w:r>
                          <w:r w:rsidRPr="00610145">
                            <w:rPr>
                              <w:rFonts w:ascii="宋体" w:hAnsi="宋体" w:hint="eastAsia"/>
                              <w:sz w:val="18"/>
                              <w:szCs w:val="18"/>
                            </w:rPr>
                            <w:t>，生成报盘文件存至U盘。</w:t>
                          </w:r>
                        </w:p>
                      </w:txbxContent>
                    </v:textbox>
                  </v:rect>
                  <v:shape id="直接箭头连接符 139" o:spid="_x0000_s2151" type="#_x0000_t32" style="position:absolute;left:11411;top:41399;width:6;height:300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oFHsAAAADdAAAADwAAAGRycy9kb3ducmV2LnhtbERPTYvCMBC9C/sfwix403QFpXSNIrKK&#10;7E2tex6asSk2k5JErf9+Iwje5vE+Z77sbStu5EPjWMHXOANBXDndcK2gPG5GOYgQkTW2jknBgwIs&#10;Fx+DORba3XlPt0OsRQrhUKACE2NXSBkqQxbD2HXEiTs7bzEm6GupPd5TuG3lJMtm0mLDqcFgR2tD&#10;1eVwtQp+TyWbmd+1fZ6bH8qm2407/ik1/OxX3yAi9fEtfrl3Os3PJ1N4fpNO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oqBR7AAAAA3QAAAA8AAAAAAAAAAAAAAAAA&#10;oQIAAGRycy9kb3ducmV2LnhtbFBLBQYAAAAABAAEAPkAAACOAwAAAAA=&#10;" strokecolor="#76923c">
                    <v:stroke endarrow="block"/>
                  </v:shape>
                  <v:rect id="矩形 140" o:spid="_x0000_s2152" style="position:absolute;left:190;top:44335;width:23146;height:8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Nb+sMA&#10;AADdAAAADwAAAGRycy9kb3ducmV2LnhtbERP24rCMBB9X/Afwgi+abqKF6pRZGFBvIC6+wFjM7Zl&#10;m0lJoq1/bwRh3+ZwrrNYtaYSd3K+tKzgc5CAIM6sLjlX8Pvz3Z+B8AFZY2WZFDzIw2rZ+Vhgqm3D&#10;J7qfQy5iCPsUFRQh1KmUPivIoB/YmjhyV+sMhghdLrXDJoabSg6TZCINlhwbCqzpq6Ds73wzCvZ5&#10;slmPDuPReFu6/ak5Ti8XuVOq123XcxCB2vAvfrs3Os6fDSfw+iae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Nb+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24E85BCF" w14:textId="77777777" w:rsidR="005F0000" w:rsidRPr="00610145" w:rsidRDefault="005F0000" w:rsidP="005009E4">
                          <w:pPr>
                            <w:rPr>
                              <w:rFonts w:ascii="宋体" w:hAnsi="宋体"/>
                              <w:b/>
                              <w:sz w:val="18"/>
                              <w:szCs w:val="18"/>
                            </w:rPr>
                          </w:pPr>
                          <w:r w:rsidRPr="00610145">
                            <w:rPr>
                              <w:rFonts w:ascii="宋体" w:hAnsi="宋体" w:hint="eastAsia"/>
                              <w:b/>
                              <w:sz w:val="18"/>
                              <w:szCs w:val="18"/>
                            </w:rPr>
                            <w:t>报表打印：</w:t>
                          </w:r>
                        </w:p>
                        <w:p w14:paraId="0116C761" w14:textId="77777777" w:rsidR="005F0000" w:rsidRPr="00610145" w:rsidRDefault="005F0000" w:rsidP="005009E4">
                          <w:pPr>
                            <w:rPr>
                              <w:rFonts w:ascii="宋体" w:hAnsi="宋体"/>
                              <w:sz w:val="18"/>
                              <w:szCs w:val="18"/>
                            </w:rPr>
                          </w:pPr>
                          <w:r w:rsidRPr="00610145">
                            <w:rPr>
                              <w:rFonts w:ascii="宋体" w:hAnsi="宋体" w:hint="eastAsia"/>
                              <w:sz w:val="18"/>
                              <w:szCs w:val="18"/>
                            </w:rPr>
                            <w:t>在</w:t>
                          </w:r>
                          <w:r w:rsidRPr="00610145">
                            <w:rPr>
                              <w:rFonts w:ascii="宋体" w:hAnsi="宋体" w:hint="eastAsia"/>
                              <w:b/>
                              <w:i/>
                              <w:sz w:val="18"/>
                              <w:szCs w:val="18"/>
                            </w:rPr>
                            <w:t>“报表打印”</w:t>
                          </w:r>
                          <w:r w:rsidRPr="00610145">
                            <w:rPr>
                              <w:rFonts w:ascii="宋体" w:hAnsi="宋体" w:hint="eastAsia"/>
                              <w:sz w:val="18"/>
                              <w:szCs w:val="18"/>
                            </w:rPr>
                            <w:t>中选择并打印出《北京市社会保险参保人员增加表》一式两份。</w:t>
                          </w:r>
                        </w:p>
                      </w:txbxContent>
                    </v:textbox>
                  </v:rect>
                  <v:shape id="直接箭头连接符 141" o:spid="_x0000_s2153" type="#_x0000_t32" style="position:absolute;left:11297;top:52812;width:6;height:300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Q+8sEAAADdAAAADwAAAGRycy9kb3ducmV2LnhtbERPyWrDMBC9F/IPYgK9NXIMTY0TJYQQ&#10;l9Bbs50Ha2qZWiMjqbb791Wh0Ns83jqb3WQ7MZAPrWMFy0UGgrh2uuVGwfVSPRUgQkTW2DkmBd8U&#10;YLedPWyw1G7kdxrOsREphEOJCkyMfSllqA1ZDAvXEyfuw3mLMUHfSO1xTOG2k3mWraTFllODwZ4O&#10;hurP85dV8Ha7sln5UzcVhTlS9vxauctdqcf5tF+DiDTFf/Gf+6TT/CJ/gd9v0gl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tD7ywQAAAN0AAAAPAAAAAAAAAAAAAAAA&#10;AKECAABkcnMvZG93bnJldi54bWxQSwUGAAAAAAQABAD5AAAAjwMAAAAA&#10;" strokecolor="#76923c">
                    <v:stroke endarrow="block"/>
                  </v:shape>
                  <v:rect id="矩形 142" o:spid="_x0000_s2154" style="position:absolute;left:19;top:55860;width:23146;height:103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BqE8cA&#10;AADdAAAADwAAAGRycy9kb3ducmV2LnhtbESP0WrCQBBF3wv+wzJC3+qmiq1EV5FCQdRCY/sBY3ZM&#10;QrOzYXdr4t87D4W+zXDv3HtmtRlcq64UYuPZwPMkA0VcettwZeD76/1pASomZIutZzJwowib9ehh&#10;hbn1PRd0PaVKSQjHHA3UKXW51rGsyWGc+I5YtIsPDpOsodI2YC/hrtXTLHvRDhuWhho7equp/Dn9&#10;OgPHKtttZx/z2XzfhGPRf76ez/pgzON42C5BJRrSv/nvemcFfzEVXPlGRtD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AahP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241B6525" w14:textId="77777777" w:rsidR="005F0000" w:rsidRPr="00610145" w:rsidRDefault="005F0000" w:rsidP="005009E4">
                          <w:pPr>
                            <w:rPr>
                              <w:rFonts w:ascii="宋体" w:hAnsi="宋体"/>
                              <w:b/>
                              <w:color w:val="000000"/>
                              <w:sz w:val="18"/>
                              <w:szCs w:val="18"/>
                            </w:rPr>
                          </w:pPr>
                          <w:r w:rsidRPr="00610145">
                            <w:rPr>
                              <w:rFonts w:ascii="宋体" w:hAnsi="宋体" w:hint="eastAsia"/>
                              <w:b/>
                              <w:color w:val="000000"/>
                              <w:sz w:val="18"/>
                              <w:szCs w:val="18"/>
                            </w:rPr>
                            <w:t>预约</w:t>
                          </w:r>
                          <w:r w:rsidRPr="00610145">
                            <w:rPr>
                              <w:rFonts w:ascii="宋体" w:hAnsi="宋体"/>
                              <w:b/>
                              <w:color w:val="000000"/>
                              <w:sz w:val="18"/>
                              <w:szCs w:val="18"/>
                            </w:rPr>
                            <w:t>办理</w:t>
                          </w:r>
                          <w:r w:rsidRPr="00610145">
                            <w:rPr>
                              <w:rFonts w:ascii="宋体" w:hAnsi="宋体" w:hint="eastAsia"/>
                              <w:b/>
                              <w:color w:val="000000"/>
                              <w:sz w:val="18"/>
                              <w:szCs w:val="18"/>
                            </w:rPr>
                            <w:t>增员</w:t>
                          </w:r>
                          <w:r w:rsidRPr="00610145">
                            <w:rPr>
                              <w:rFonts w:ascii="宋体" w:hAnsi="宋体"/>
                              <w:b/>
                              <w:color w:val="000000"/>
                              <w:sz w:val="18"/>
                              <w:szCs w:val="18"/>
                            </w:rPr>
                            <w:t>业务</w:t>
                          </w:r>
                          <w:r w:rsidRPr="00610145">
                            <w:rPr>
                              <w:rFonts w:ascii="宋体" w:hAnsi="宋体" w:hint="eastAsia"/>
                              <w:b/>
                              <w:color w:val="000000"/>
                              <w:sz w:val="18"/>
                              <w:szCs w:val="18"/>
                            </w:rPr>
                            <w:t>：</w:t>
                          </w:r>
                        </w:p>
                        <w:p w14:paraId="4A0414A2" w14:textId="77777777" w:rsidR="005F0000" w:rsidRPr="00610145" w:rsidRDefault="005F0000" w:rsidP="005009E4">
                          <w:pPr>
                            <w:rPr>
                              <w:rFonts w:ascii="宋体" w:hAnsi="宋体"/>
                              <w:color w:val="000000"/>
                              <w:sz w:val="18"/>
                              <w:szCs w:val="18"/>
                            </w:rPr>
                          </w:pPr>
                          <w:r w:rsidRPr="00610145">
                            <w:rPr>
                              <w:rFonts w:ascii="宋体" w:hAnsi="宋体" w:hint="eastAsia"/>
                              <w:color w:val="000000"/>
                              <w:sz w:val="18"/>
                              <w:szCs w:val="18"/>
                            </w:rPr>
                            <w:t>请先</w:t>
                          </w:r>
                          <w:r w:rsidR="00B06592" w:rsidRPr="00610145">
                            <w:rPr>
                              <w:rFonts w:ascii="宋体" w:hAnsi="宋体"/>
                              <w:color w:val="000000"/>
                              <w:sz w:val="18"/>
                              <w:szCs w:val="18"/>
                            </w:rPr>
                            <w:t>在</w:t>
                          </w:r>
                          <w:proofErr w:type="gramStart"/>
                          <w:r w:rsidRPr="00610145">
                            <w:rPr>
                              <w:rFonts w:ascii="宋体" w:hAnsi="宋体"/>
                              <w:color w:val="000000"/>
                              <w:sz w:val="18"/>
                              <w:szCs w:val="18"/>
                            </w:rPr>
                            <w:t>人保局</w:t>
                          </w:r>
                          <w:proofErr w:type="gramEnd"/>
                          <w:r w:rsidRPr="00610145">
                            <w:rPr>
                              <w:rFonts w:ascii="宋体" w:hAnsi="宋体"/>
                              <w:color w:val="000000"/>
                              <w:sz w:val="18"/>
                              <w:szCs w:val="18"/>
                            </w:rPr>
                            <w:t>网站</w:t>
                          </w:r>
                          <w:r w:rsidRPr="00610145">
                            <w:rPr>
                              <w:rFonts w:ascii="宋体" w:hAnsi="宋体" w:hint="eastAsia"/>
                              <w:color w:val="000000"/>
                              <w:sz w:val="18"/>
                              <w:szCs w:val="18"/>
                            </w:rPr>
                            <w:t>根据</w:t>
                          </w:r>
                          <w:r w:rsidRPr="00610145">
                            <w:rPr>
                              <w:rFonts w:ascii="宋体" w:hAnsi="宋体"/>
                              <w:color w:val="000000"/>
                              <w:sz w:val="18"/>
                              <w:szCs w:val="18"/>
                            </w:rPr>
                            <w:t>业务内容进行预约登记，</w:t>
                          </w:r>
                          <w:r w:rsidRPr="00610145">
                            <w:rPr>
                              <w:rFonts w:ascii="宋体" w:hAnsi="宋体" w:hint="eastAsia"/>
                              <w:color w:val="000000"/>
                              <w:sz w:val="18"/>
                              <w:szCs w:val="18"/>
                            </w:rPr>
                            <w:t>预约</w:t>
                          </w:r>
                          <w:r w:rsidRPr="00610145">
                            <w:rPr>
                              <w:rFonts w:ascii="宋体" w:hAnsi="宋体"/>
                              <w:color w:val="000000"/>
                              <w:sz w:val="18"/>
                              <w:szCs w:val="18"/>
                            </w:rPr>
                            <w:t>成功后</w:t>
                          </w:r>
                          <w:r w:rsidRPr="00610145">
                            <w:rPr>
                              <w:rFonts w:ascii="宋体" w:hAnsi="宋体" w:hint="eastAsia"/>
                              <w:color w:val="000000"/>
                              <w:sz w:val="18"/>
                              <w:szCs w:val="18"/>
                            </w:rPr>
                            <w:t>请携带</w:t>
                          </w:r>
                          <w:r w:rsidRPr="00610145">
                            <w:rPr>
                              <w:rFonts w:ascii="宋体" w:hAnsi="宋体" w:hint="eastAsia"/>
                              <w:b/>
                              <w:color w:val="000000"/>
                              <w:sz w:val="18"/>
                              <w:szCs w:val="18"/>
                            </w:rPr>
                            <w:t>左侧所列相关材料</w:t>
                          </w:r>
                          <w:r w:rsidRPr="00610145">
                            <w:rPr>
                              <w:rFonts w:ascii="宋体" w:hAnsi="宋体" w:hint="eastAsia"/>
                              <w:color w:val="000000"/>
                              <w:sz w:val="18"/>
                              <w:szCs w:val="18"/>
                            </w:rPr>
                            <w:t>到社保中心扫描</w:t>
                          </w:r>
                          <w:proofErr w:type="gramStart"/>
                          <w:r w:rsidRPr="00610145">
                            <w:rPr>
                              <w:rFonts w:ascii="宋体" w:hAnsi="宋体"/>
                              <w:color w:val="000000"/>
                              <w:sz w:val="18"/>
                              <w:szCs w:val="18"/>
                            </w:rPr>
                            <w:t>二维码</w:t>
                          </w:r>
                          <w:r w:rsidRPr="00610145">
                            <w:rPr>
                              <w:rFonts w:ascii="宋体" w:hAnsi="宋体" w:hint="eastAsia"/>
                              <w:color w:val="000000"/>
                              <w:sz w:val="18"/>
                              <w:szCs w:val="18"/>
                            </w:rPr>
                            <w:t>取号</w:t>
                          </w:r>
                          <w:proofErr w:type="gramEnd"/>
                          <w:r w:rsidRPr="00610145">
                            <w:rPr>
                              <w:rFonts w:ascii="宋体" w:hAnsi="宋体"/>
                              <w:color w:val="000000"/>
                              <w:sz w:val="18"/>
                              <w:szCs w:val="18"/>
                            </w:rPr>
                            <w:t>办理业务</w:t>
                          </w:r>
                          <w:r w:rsidRPr="00610145">
                            <w:rPr>
                              <w:rFonts w:ascii="宋体" w:hAnsi="宋体" w:hint="eastAsia"/>
                              <w:color w:val="000000"/>
                              <w:sz w:val="18"/>
                              <w:szCs w:val="18"/>
                            </w:rPr>
                            <w:t>。</w:t>
                          </w:r>
                        </w:p>
                      </w:txbxContent>
                    </v:textbox>
                  </v:rect>
                  <v:shape id="直接箭头连接符 143" o:spid="_x0000_s2155" type="#_x0000_t32" style="position:absolute;left:11430;top:3048;width:6;height:327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cPG8IAAADdAAAADwAAAGRycy9kb3ducmV2LnhtbERP32vCMBB+H+x/CCfsbaYKltoZZYwp&#10;ZW/a6vPR3Jqy5lKSTLv/fhkMfLuP7+dtdpMdxJV86B0rWMwzEMSt0z13Cpp6/1yACBFZ4+CYFPxQ&#10;gN328WGDpXY3PtL1FDuRQjiUqMDEOJZShtaQxTB3I3HiPp23GBP0ndQebyncDnKZZbm02HNqMDjS&#10;m6H26/RtFXycGza5r4apKMw7ZavD3tUXpZ5m0+sLiEhTvIv/3ZVO84vlGv6+SS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2cPG8IAAADdAAAADwAAAAAAAAAAAAAA&#10;AAChAgAAZHJzL2Rvd25yZXYueG1sUEsFBgAAAAAEAAQA+QAAAJADAAAAAA==&#10;" strokecolor="#76923c">
                    <v:stroke endarrow="block"/>
                  </v:shape>
                  <v:rect id="矩形 130" o:spid="_x0000_s2156" style="position:absolute;top:6096;width:23145;height:124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VU8MA&#10;AADdAAAADwAAAGRycy9kb3ducmV2LnhtbERP3WrCMBS+H/gO4Qi701SLTjqjiCDIpqBuD3Bsjm2x&#10;OSlJtN3bG0HY3fn4fs982Zla3Mn5yrKC0TABQZxbXXGh4PdnM5iB8AFZY22ZFPyRh+Wi9zbHTNuW&#10;j3Q/hULEEPYZKihDaDIpfV6SQT+0DXHkLtYZDBG6QmqHbQw3tRwnyVQarDg2lNjQuqT8eroZBbsi&#10;2a7S/SSdfFVud2wPH+ez/Fbqvd+tPkEE6sK/+OXe6jh/lo7g+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NVU8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052819D0" w14:textId="77777777" w:rsidR="005F0000" w:rsidRPr="00610145" w:rsidRDefault="005F0000" w:rsidP="005009E4">
                          <w:pPr>
                            <w:rPr>
                              <w:rFonts w:ascii="宋体" w:hAnsi="宋体"/>
                              <w:b/>
                              <w:sz w:val="18"/>
                              <w:szCs w:val="18"/>
                            </w:rPr>
                          </w:pPr>
                          <w:r w:rsidRPr="00610145">
                            <w:rPr>
                              <w:rFonts w:ascii="宋体" w:hAnsi="宋体" w:hint="eastAsia"/>
                              <w:b/>
                              <w:sz w:val="18"/>
                              <w:szCs w:val="18"/>
                            </w:rPr>
                            <w:t>下载并安装企业版软件：</w:t>
                          </w:r>
                        </w:p>
                        <w:p w14:paraId="6E73068B" w14:textId="77777777" w:rsidR="005F0000" w:rsidRPr="00610145" w:rsidRDefault="005F0000" w:rsidP="005009E4">
                          <w:pPr>
                            <w:rPr>
                              <w:rFonts w:ascii="宋体" w:hAnsi="宋体"/>
                              <w:sz w:val="18"/>
                              <w:szCs w:val="18"/>
                            </w:rPr>
                          </w:pPr>
                          <w:r w:rsidRPr="00610145">
                            <w:rPr>
                              <w:rFonts w:ascii="宋体" w:hAnsi="宋体" w:hint="eastAsia"/>
                              <w:sz w:val="18"/>
                              <w:szCs w:val="18"/>
                            </w:rPr>
                            <w:t>登陆北京市社会保险网上服务平台下载专区，下载《五险合一采集软件安装程序（普通单位版）》及最新补丁，按照提示安装并升级软件后登陆。（用户名：admin，密码：1）</w:t>
                          </w:r>
                        </w:p>
                      </w:txbxContent>
                    </v:textbox>
                  </v:rect>
                  <v:shape id="直接箭头连接符 134" o:spid="_x0000_s2157" type="#_x0000_t32" style="position:absolute;left:11430;top:18627;width:6;height:28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oLt8AAAADdAAAADwAAAGRycy9kb3ducmV2LnhtbERPS4vCMBC+C/sfwix403QVpXSNsiyr&#10;iDdfex6asSk2k5JErf/eCIK3+fieM1t0thFX8qF2rOBrmIEgLp2uuVJw2C8HOYgQkTU2jknBnQIs&#10;5h+9GRba3XhL112sRArhUKACE2NbSBlKQxbD0LXEiTs5bzEm6CupPd5SuG3kKMum0mLNqcFgS7+G&#10;yvPuYhVsjgc2U79uujw3f5RNVku3/1eq/9n9fIOI1MW3+OVe6zQ/H4/g+U06Qc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AaC7fAAAAA3QAAAA8AAAAAAAAAAAAAAAAA&#10;oQIAAGRycy9kb3ducmV2LnhtbFBLBQYAAAAABAAEAPkAAACOAwAAAAA=&#10;" strokecolor="#76923c">
                    <v:stroke endarrow="block"/>
                  </v:shape>
                </v:group>
                <v:group id="Group 1919" o:spid="_x0000_s2158" style="position:absolute;left:1573;top:2269;width:7350;height:11291" coordorigin="1573,2269" coordsize="7350,112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OmSawwAAAN0AAAAP&#10;AAAAAAAAAAAAAAAAAKoCAABkcnMvZG93bnJldi54bWxQSwUGAAAAAAQABAD6AAAAmgMAAAAA&#10;">
                  <v:group id="组合 135" o:spid="_x0000_s2159" style="position:absolute;left:4647;top:4275;width:2612;height:5234" coordorigin="4479,2289" coordsize="3131,5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NP87sUAAADdAAAADwAAAGRycy9kb3ducmV2LnhtbERPS2vCQBC+F/wPywi9&#10;1U1MWyR1FQm29BCEqiC9DdkxCWZnQ3abx7/vFoTe5uN7zno7mkb01LnasoJ4EYEgLqyuuVRwPr0/&#10;rUA4j6yxsUwKJnKw3cwe1phqO/AX9UdfihDCLkUFlfdtKqUrKjLoFrYlDtzVdgZ9gF0pdYdDCDeN&#10;XEbRqzRYc2iosKWsouJ2/DEKPgYcdkm87/PbNZu+Ty+HSx6TUo/zcfcGwtPo/8V396cO81fJM/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T/O7FAAAA3QAA&#10;AA8AAAAAAAAAAAAAAAAAqgIAAGRycy9kb3ducmV2LnhtbFBLBQYAAAAABAAEAPoAAACcAwAAAAA=&#10;">
                    <v:shape id="AutoShape 116" o:spid="_x0000_s2160" type="#_x0000_t66" style="position:absolute;left:4479;top:5473;width:435;height:3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X+8MA&#10;AADdAAAADwAAAGRycy9kb3ducmV2LnhtbERP22oCMRB9F/oPYYS+iGbdoshqVtpCS0EQ3Bafx83s&#10;BZPJskl1+/eNIPg2h3OdzXawRlyo961jBfNZAoK4dLrlWsHP98d0BcIHZI3GMSn4Iw/b/Gm0wUy7&#10;Kx/oUoRaxBD2GSpoQugyKX3ZkEU/cx1x5CrXWwwR9rXUPV5juDUyTZKltNhybGiwo/eGynPxaxW0&#10;h9PeGe/k5+StSsOuMMd0P1fqeTy8rkEEGsJDfHd/6Th/9bKA2zfxB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X+8MAAADdAAAADwAAAAAAAAAAAAAAAACYAgAAZHJzL2Rv&#10;d25yZXYueG1sUEsFBgAAAAAEAAQA9QAAAIgDAAAAAA==&#10;" fillcolor="#daeef3" strokecolor="#4f81bd" strokeweight="2.25pt"/>
                    <v:shape id="AutoShape 117" o:spid="_x0000_s2161" type="#_x0000_t13" style="position:absolute;left:7147;top:5473;width:463;height: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5uOMEA&#10;AADdAAAADwAAAGRycy9kb3ducmV2LnhtbERP24rCMBB9F/Yfwizsm6ZakFKNIi5llwUFL/g8NGNb&#10;20xKk9X690YQfJvDuc582ZtGXKlzlWUF41EEgji3uuJCwfGQDRMQziNrbCyTgjs5WC4+BnNMtb3x&#10;jq57X4gQwi5FBaX3bSqly0sy6Ea2JQ7c2XYGfYBdIXWHtxBuGjmJoqk0WHFoKLGldUl5vf83CrJa&#10;Fw1RbU7xNvuJJ5vvv8RflPr67FczEJ56/xa/3L86zE/iKTy/CS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bjjBAAAA3QAAAA8AAAAAAAAAAAAAAAAAmAIAAGRycy9kb3du&#10;cmV2LnhtbFBLBQYAAAAABAAEAPUAAACGAwAAAAA=&#10;" fillcolor="#daeef3" strokecolor="#4f81bd" strokeweight="2.25pt"/>
                    <v:rect id="Rectangle 118" o:spid="_x0000_s2162" style="position:absolute;left:4830;top:2289;width:2430;height:5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YWj8MA&#10;AADdAAAADwAAAGRycy9kb3ducmV2LnhtbERPS2vCQBC+C/0PyxS86aYKrURXkfRB8VBoKngdsmMS&#10;zM6mu1ON/75bKHibj+85q83gOnWmEFvPBh6mGSjiytuWawP7r9fJAlQUZIudZzJwpQib9d1ohbn1&#10;F/6kcym1SiEcczTQiPS51rFqyGGc+p44cUcfHEqCodY24CWFu07PsuxRO2w5NTTYU9FQdSp/nIFS&#10;DpR1O2q/Z+FNquuuePl4LowZ3w/bJSihQW7if/e7TfMX8yf4+yad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YWj8MAAADdAAAADwAAAAAAAAAAAAAAAACYAgAAZHJzL2Rv&#10;d25yZXYueG1sUEsFBgAAAAAEAAQA9QAAAIgDAAAAAA==&#10;" fillcolor="#fde9d9" strokecolor="#f79646" strokeweight="1pt">
                      <v:stroke dashstyle="dash"/>
                      <v:shadow color="#868686"/>
                      <v:textbox>
                        <w:txbxContent>
                          <w:p w14:paraId="17A7B5CC" w14:textId="77777777" w:rsidR="005F0000" w:rsidRPr="00610145" w:rsidRDefault="005F0000" w:rsidP="00BD1A42">
                            <w:pPr>
                              <w:rPr>
                                <w:rFonts w:ascii="宋体" w:hAnsi="宋体"/>
                                <w:b/>
                                <w:sz w:val="18"/>
                                <w:szCs w:val="18"/>
                              </w:rPr>
                            </w:pPr>
                            <w:r w:rsidRPr="00610145">
                              <w:rPr>
                                <w:rFonts w:ascii="宋体" w:hAnsi="宋体" w:hint="eastAsia"/>
                                <w:b/>
                                <w:sz w:val="18"/>
                                <w:szCs w:val="18"/>
                              </w:rPr>
                              <w:t>提示</w:t>
                            </w:r>
                            <w:r w:rsidRPr="00610145">
                              <w:rPr>
                                <w:rFonts w:ascii="宋体" w:hAnsi="宋体"/>
                                <w:b/>
                                <w:sz w:val="18"/>
                                <w:szCs w:val="18"/>
                              </w:rPr>
                              <w:t>：</w:t>
                            </w:r>
                          </w:p>
                          <w:p w14:paraId="17F611C1" w14:textId="77777777" w:rsidR="005F0000" w:rsidRPr="00610145" w:rsidRDefault="005F0000" w:rsidP="00E95C9C">
                            <w:pPr>
                              <w:rPr>
                                <w:rFonts w:ascii="宋体" w:hAnsi="宋体"/>
                                <w:sz w:val="18"/>
                                <w:szCs w:val="18"/>
                              </w:rPr>
                            </w:pPr>
                            <w:r w:rsidRPr="00610145">
                              <w:rPr>
                                <w:rFonts w:ascii="宋体" w:hAnsi="宋体" w:hint="eastAsia"/>
                                <w:sz w:val="18"/>
                                <w:szCs w:val="18"/>
                              </w:rPr>
                              <w:t>1．用人单位办理人员增加时，社保系统以该职工在上一家单位登记的个人信息确定为职工信息，如与事实不符，在增员成功后需办理个人信息变更业务。</w:t>
                            </w:r>
                          </w:p>
                          <w:p w14:paraId="5613C6E5" w14:textId="77777777" w:rsidR="005F0000" w:rsidRPr="00610145" w:rsidRDefault="005F0000" w:rsidP="00E95C9C">
                            <w:pPr>
                              <w:rPr>
                                <w:rFonts w:ascii="宋体" w:hAnsi="宋体"/>
                                <w:sz w:val="18"/>
                                <w:szCs w:val="18"/>
                              </w:rPr>
                            </w:pPr>
                            <w:r w:rsidRPr="00610145">
                              <w:rPr>
                                <w:rFonts w:ascii="宋体" w:hAnsi="宋体" w:hint="eastAsia"/>
                                <w:sz w:val="18"/>
                                <w:szCs w:val="18"/>
                              </w:rPr>
                              <w:t>2．“月均工资收入”以该职工进入本单位工作第一个月的工资作为当年的缴费基数；</w:t>
                            </w:r>
                          </w:p>
                          <w:p w14:paraId="4FC2185B" w14:textId="77777777" w:rsidR="005F0000" w:rsidRPr="00610145" w:rsidRDefault="005F0000" w:rsidP="00E95C9C">
                            <w:pPr>
                              <w:rPr>
                                <w:rFonts w:ascii="宋体" w:hAnsi="宋体"/>
                                <w:sz w:val="18"/>
                                <w:szCs w:val="18"/>
                              </w:rPr>
                            </w:pPr>
                            <w:r w:rsidRPr="00610145">
                              <w:rPr>
                                <w:rFonts w:ascii="宋体" w:hAnsi="宋体" w:hint="eastAsia"/>
                                <w:sz w:val="18"/>
                                <w:szCs w:val="18"/>
                              </w:rPr>
                              <w:t>3．增员原因需选择“外区/本区转（调）入”。</w:t>
                            </w:r>
                          </w:p>
                          <w:p w14:paraId="642D3ABD" w14:textId="77777777" w:rsidR="005F0000" w:rsidRPr="00610145" w:rsidRDefault="005F0000" w:rsidP="005009E4">
                            <w:pPr>
                              <w:rPr>
                                <w:rFonts w:ascii="宋体" w:hAnsi="宋体"/>
                                <w:sz w:val="18"/>
                                <w:szCs w:val="18"/>
                              </w:rPr>
                            </w:pPr>
                            <w:r w:rsidRPr="00610145">
                              <w:rPr>
                                <w:rFonts w:ascii="宋体" w:hAnsi="宋体" w:hint="eastAsia"/>
                                <w:sz w:val="18"/>
                                <w:szCs w:val="18"/>
                              </w:rPr>
                              <w:t>4.参保人员参保</w:t>
                            </w:r>
                            <w:r w:rsidRPr="00610145">
                              <w:rPr>
                                <w:rFonts w:ascii="宋体" w:hAnsi="宋体"/>
                                <w:sz w:val="18"/>
                                <w:szCs w:val="18"/>
                              </w:rPr>
                              <w:t>状态为“中断失业”时，只能通过企业版软件操作，增员原因选择</w:t>
                            </w:r>
                            <w:r w:rsidRPr="00610145">
                              <w:rPr>
                                <w:rFonts w:ascii="宋体" w:hAnsi="宋体" w:hint="eastAsia"/>
                                <w:sz w:val="18"/>
                                <w:szCs w:val="18"/>
                              </w:rPr>
                              <w:t>“</w:t>
                            </w:r>
                            <w:r w:rsidRPr="00610145">
                              <w:rPr>
                                <w:rFonts w:ascii="宋体" w:hAnsi="宋体"/>
                                <w:sz w:val="18"/>
                                <w:szCs w:val="18"/>
                              </w:rPr>
                              <w:t>失业转就业”。</w:t>
                            </w:r>
                          </w:p>
                        </w:txbxContent>
                      </v:textbox>
                    </v:rect>
                  </v:group>
                  <v:group id="组合 111" o:spid="_x0000_s2163" style="position:absolute;left:4929;top:9909;width:2330;height:3651" coordorigin="4801,8373" coordsize="2793,37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nvbrxgAAAN0A&#10;AAAPAAAAAAAAAAAAAAAAAKoCAABkcnMvZG93bnJldi54bWxQSwUGAAAAAAQABAD6AAAAnQMAAAAA&#10;">
                    <v:shape id="AutoShape 143" o:spid="_x0000_s2164" type="#_x0000_t13" style="position:absolute;left:7116;top:11023;width:478;height: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H6SsMA&#10;AADdAAAADwAAAGRycy9kb3ducmV2LnhtbERPTWvCQBC9F/wPyxS86aYGJI1uQlGCRaigLT0P2TFJ&#10;k50N2VXTf98VhN7m8T5nnY+mE1caXGNZwcs8AkFcWt1wpeDrs5glIJxH1thZJgW/5CDPJk9rTLW9&#10;8ZGuJ1+JEMIuRQW1930qpStrMujmticO3NkOBn2AQyX1gLcQbjq5iKKlNNhwaKixp01NZXu6GAVF&#10;q6uOqDXf8aHYxYuP7T7xP0pNn8e3FQhPo/8XP9zvOsxP4le4fxNO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H6SsMAAADdAAAADwAAAAAAAAAAAAAAAACYAgAAZHJzL2Rv&#10;d25yZXYueG1sUEsFBgAAAAAEAAQA9QAAAIgDAAAAAA==&#10;" fillcolor="#daeef3" strokecolor="#4f81bd" strokeweight="2.25pt"/>
                    <v:rect id="Rectangle 144" o:spid="_x0000_s2165" style="position:absolute;left:4801;top:8373;width:2461;height:37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n9hsUA&#10;AADdAAAADwAAAGRycy9kb3ducmV2LnhtbESPQUvDQBCF74L/YZmCN7tpKVJit0WiFulBMBW8Dtkx&#10;CWZn4+7Ypv/eOQjeZnhv3vtms5vCYE6Uch/ZwWJegCFuou+5dfB+fL5dg8mC7HGITA4ulGG3vb7a&#10;YOnjmd/oVEtrNIRziQ46kbG0NjcdBczzOBKr9hlTQNE1tdYnPGt4GOyyKO5swJ61ocORqo6ar/on&#10;OKjlg4rhQP33Mu2luRyqp9fHyrmb2fRwD0Zokn/z3/WLV/z1Svn1Gx3B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af2GxQAAAN0AAAAPAAAAAAAAAAAAAAAAAJgCAABkcnMv&#10;ZG93bnJldi54bWxQSwUGAAAAAAQABAD1AAAAigMAAAAA&#10;" fillcolor="#fde9d9" strokecolor="#f79646" strokeweight="1pt">
                      <v:stroke dashstyle="dash"/>
                      <v:shadow color="#868686"/>
                      <v:textbox>
                        <w:txbxContent>
                          <w:p w14:paraId="6C6F26EE" w14:textId="77777777" w:rsidR="005F0000" w:rsidRPr="00610145" w:rsidRDefault="005F0000" w:rsidP="00287DEB">
                            <w:pPr>
                              <w:rPr>
                                <w:rFonts w:ascii="宋体" w:hAnsi="宋体"/>
                                <w:b/>
                                <w:sz w:val="18"/>
                                <w:szCs w:val="18"/>
                              </w:rPr>
                            </w:pPr>
                            <w:r w:rsidRPr="00610145">
                              <w:rPr>
                                <w:rFonts w:ascii="宋体" w:hAnsi="宋体" w:hint="eastAsia"/>
                                <w:b/>
                                <w:sz w:val="18"/>
                                <w:szCs w:val="18"/>
                              </w:rPr>
                              <w:t>相关材料说明：</w:t>
                            </w:r>
                          </w:p>
                          <w:p w14:paraId="7F3563E8" w14:textId="77777777" w:rsidR="005F0000" w:rsidRPr="00610145" w:rsidRDefault="005F0000" w:rsidP="00287DEB">
                            <w:pPr>
                              <w:rPr>
                                <w:rFonts w:ascii="宋体" w:hAnsi="宋体"/>
                                <w:sz w:val="18"/>
                                <w:szCs w:val="18"/>
                              </w:rPr>
                            </w:pPr>
                            <w:r w:rsidRPr="00610145">
                              <w:rPr>
                                <w:rFonts w:ascii="宋体" w:hAnsi="宋体"/>
                                <w:sz w:val="18"/>
                                <w:szCs w:val="18"/>
                              </w:rPr>
                              <w:t>1</w:t>
                            </w:r>
                            <w:r w:rsidRPr="00610145">
                              <w:rPr>
                                <w:rFonts w:ascii="宋体" w:hAnsi="宋体" w:hint="eastAsia"/>
                                <w:sz w:val="18"/>
                                <w:szCs w:val="18"/>
                              </w:rPr>
                              <w:t>．《北京市社会保险参保人员增加表》一式两份；</w:t>
                            </w:r>
                          </w:p>
                          <w:p w14:paraId="3E46A767" w14:textId="77777777" w:rsidR="005F0000" w:rsidRPr="00610145" w:rsidRDefault="005F0000" w:rsidP="00287DEB">
                            <w:pPr>
                              <w:rPr>
                                <w:rFonts w:ascii="宋体" w:hAnsi="宋体"/>
                                <w:sz w:val="18"/>
                                <w:szCs w:val="18"/>
                              </w:rPr>
                            </w:pPr>
                            <w:r w:rsidRPr="00610145">
                              <w:rPr>
                                <w:rFonts w:ascii="宋体" w:hAnsi="宋体"/>
                                <w:sz w:val="18"/>
                                <w:szCs w:val="18"/>
                              </w:rPr>
                              <w:t>2</w:t>
                            </w:r>
                            <w:r w:rsidRPr="00610145">
                              <w:rPr>
                                <w:rFonts w:ascii="宋体" w:hAnsi="宋体" w:hint="eastAsia"/>
                                <w:sz w:val="18"/>
                                <w:szCs w:val="18"/>
                              </w:rPr>
                              <w:t>．人员增加报盘文件；</w:t>
                            </w:r>
                          </w:p>
                          <w:p w14:paraId="3790F874" w14:textId="77777777" w:rsidR="005F0000" w:rsidRPr="00610145" w:rsidRDefault="005F0000" w:rsidP="00287DEB">
                            <w:pPr>
                              <w:rPr>
                                <w:rFonts w:ascii="宋体" w:hAnsi="宋体"/>
                                <w:sz w:val="18"/>
                                <w:szCs w:val="18"/>
                              </w:rPr>
                            </w:pPr>
                            <w:r w:rsidRPr="00610145">
                              <w:rPr>
                                <w:rFonts w:ascii="宋体" w:hAnsi="宋体"/>
                                <w:sz w:val="18"/>
                                <w:szCs w:val="18"/>
                              </w:rPr>
                              <w:t>3</w:t>
                            </w:r>
                            <w:r w:rsidRPr="00610145">
                              <w:rPr>
                                <w:rFonts w:ascii="宋体" w:hAnsi="宋体" w:hint="eastAsia"/>
                                <w:sz w:val="18"/>
                                <w:szCs w:val="18"/>
                              </w:rPr>
                              <w:t>．</w:t>
                            </w:r>
                            <w:r w:rsidRPr="00610145">
                              <w:rPr>
                                <w:rFonts w:ascii="宋体" w:hAnsi="宋体" w:cs="Arial" w:hint="eastAsia"/>
                                <w:bCs/>
                                <w:kern w:val="36"/>
                                <w:sz w:val="18"/>
                                <w:szCs w:val="18"/>
                              </w:rPr>
                              <w:t>公费医疗人员增加须携带《工资审批表》或者《行政介绍信》，单位超编的还需提供编办的编制批复。如基本医疗转公费医疗的还需携带社保卡做同步。</w:t>
                            </w:r>
                          </w:p>
                          <w:p w14:paraId="4F985268" w14:textId="77777777" w:rsidR="005F0000" w:rsidRPr="00610145" w:rsidRDefault="005F0000" w:rsidP="00BB024C">
                            <w:pPr>
                              <w:rPr>
                                <w:rFonts w:ascii="宋体" w:hAnsi="宋体"/>
                                <w:sz w:val="18"/>
                                <w:szCs w:val="18"/>
                              </w:rPr>
                            </w:pPr>
                          </w:p>
                        </w:txbxContent>
                      </v:textbox>
                    </v:rect>
                  </v:group>
                  <v:group id="组合 154" o:spid="_x0000_s2166" style="position:absolute;left:2950;top:2269;width:5973;height:1194" coordorigin=",655" coordsize="45450,78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IsC8MAAADdAAAADwAAAGRycy9kb3ducmV2LnhtbERPTYvCMBC9C/sfwgh7&#10;07S7ukg1ioi7eBBBXRBvQzO2xWZSmtjWf28Ewds83ufMFp0pRUO1KywriIcRCOLU6oIzBf/H38EE&#10;hPPIGkvLpOBODhbzj94ME21b3lNz8JkIIewSVJB7XyVSujQng25oK+LAXWxt0AdYZ1LX2IZwU8qv&#10;KPqRBgsODTlWtMopvR5uRsFfi+3yO1432+tldT8fx7vTNialPvvdcgrCU+ff4pd7o8P8ySiG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oiwLwwAAAN0AAAAP&#10;AAAAAAAAAAAAAAAAAKoCAABkcnMvZG93bnJldi54bWxQSwUGAAAAAAQABAD6AAAAmgMAAAAA&#10;">
                    <v:shape id="AutoShape 133" o:spid="_x0000_s2167" type="#_x0000_t176" style="position:absolute;left:114;top:655;width:45336;height:38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8nhMUA&#10;AADdAAAADwAAAGRycy9kb3ducmV2LnhtbERP30vDMBB+F/wfwgm+yJZYREa3bDjZUJQJawd7vTVn&#10;W9ZcuiRu9b83guDbfXw/b7YYbCfO5EPrWMP9WIEgrpxpudawK9ejCYgQkQ12jknDNwVYzK+vZpgb&#10;d+EtnYtYixTCIUcNTYx9LmWoGrIYxq4nTtyn8xZjgr6WxuMlhdtOZko9Sostp4YGe3puqDoWX1aD&#10;zzblarmvVK9Od2+HVfFRvr+Q1rc3w9MURKQh/ov/3K8mzZ88ZPD7TTpB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yeExQAAAN0AAAAPAAAAAAAAAAAAAAAAAJgCAABkcnMv&#10;ZG93bnJldi54bWxQSwUGAAAAAAQABAD1AAAAigMAAAAA&#10;" fillcolor="#a3c4ff" strokecolor="#4579b8">
                      <v:fill color2="#e5eeff" rotate="t" angle="180" colors="0 #a3c4ff;22938f #bfd5ff;1 #e5eeff" focus="100%" type="gradient"/>
                      <v:shadow on="t" color="black" opacity="24903f" origin=",.5" offset="0,.55556mm"/>
                      <v:textbox>
                        <w:txbxContent>
                          <w:p w14:paraId="4DED1C3E" w14:textId="77777777" w:rsidR="005F0000" w:rsidRPr="00610145" w:rsidRDefault="005F0000" w:rsidP="005009E4">
                            <w:pPr>
                              <w:spacing w:line="360" w:lineRule="auto"/>
                              <w:jc w:val="center"/>
                              <w:rPr>
                                <w:rFonts w:ascii="宋体" w:hAnsi="宋体"/>
                                <w:b/>
                                <w:sz w:val="28"/>
                                <w:szCs w:val="18"/>
                              </w:rPr>
                            </w:pPr>
                            <w:r w:rsidRPr="00610145">
                              <w:rPr>
                                <w:rFonts w:ascii="宋体" w:hAnsi="宋体" w:hint="eastAsia"/>
                                <w:b/>
                                <w:sz w:val="28"/>
                                <w:szCs w:val="18"/>
                              </w:rPr>
                              <w:t>用人</w:t>
                            </w:r>
                            <w:r w:rsidRPr="00610145">
                              <w:rPr>
                                <w:rFonts w:ascii="宋体" w:hAnsi="宋体"/>
                                <w:b/>
                                <w:sz w:val="28"/>
                                <w:szCs w:val="18"/>
                              </w:rPr>
                              <w:t>单位</w:t>
                            </w:r>
                            <w:r w:rsidRPr="00610145">
                              <w:rPr>
                                <w:rFonts w:ascii="宋体" w:hAnsi="宋体" w:hint="eastAsia"/>
                                <w:b/>
                                <w:sz w:val="28"/>
                                <w:szCs w:val="18"/>
                              </w:rPr>
                              <w:t>转入人员增加（</w:t>
                            </w:r>
                            <w:r w:rsidRPr="00610145">
                              <w:rPr>
                                <w:rFonts w:ascii="宋体" w:hAnsi="宋体" w:hint="eastAsia"/>
                                <w:b/>
                                <w:sz w:val="28"/>
                                <w:szCs w:val="18"/>
                              </w:rPr>
                              <w:t>续保）流程</w:t>
                            </w:r>
                            <w:r w:rsidRPr="00610145">
                              <w:rPr>
                                <w:rFonts w:ascii="宋体" w:hAnsi="宋体"/>
                                <w:b/>
                                <w:sz w:val="28"/>
                                <w:szCs w:val="18"/>
                              </w:rPr>
                              <w:t>图</w:t>
                            </w:r>
                          </w:p>
                          <w:p w14:paraId="1C61633F" w14:textId="77777777" w:rsidR="005F0000" w:rsidRPr="00610145" w:rsidRDefault="005F0000" w:rsidP="005009E4">
                            <w:pPr>
                              <w:spacing w:line="360" w:lineRule="auto"/>
                              <w:jc w:val="center"/>
                              <w:rPr>
                                <w:rFonts w:ascii="宋体" w:hAnsi="宋体"/>
                                <w:b/>
                                <w:sz w:val="28"/>
                                <w:szCs w:val="18"/>
                              </w:rPr>
                            </w:pPr>
                          </w:p>
                        </w:txbxContent>
                      </v:textbox>
                    </v:shape>
                    <v:shape id="直接箭头连接符 145" o:spid="_x0000_s2168" type="#_x0000_t32" style="position:absolute;left:22860;top:4572;width:6;height:214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eyjcIAAADdAAAADwAAAGRycy9kb3ducmV2LnhtbERPzUrDQBC+C32HZQre7Ka2SIjdFiuK&#10;npRWH2DIjkkwO5vujtno07uC0Nt8fL+z2U2uVyOF2Hk2sFwUoIhrbztuDLy/PV6VoKIgW+w9k4Fv&#10;irDbzi42WFmf+EDjURqVQzhWaKAVGSqtY92Sw7jwA3HmPnxwKBmGRtuAKYe7Xl8XxY122HFuaHGg&#10;+5bqz+OXM/CyHOVVnk52tQ/lQzqk9OPXyZjL+XR3C0pokrP43/1s8/xyvYK/b/IJevs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XeyjcIAAADdAAAADwAAAAAAAAAAAAAA&#10;AAChAgAAZHJzL2Rvd25yZXYueG1sUEsFBgAAAAAEAAQA+QAAAJADAAAAAA==&#10;" strokecolor="#76923c"/>
                    <v:shape id="直接箭头连接符 127" o:spid="_x0000_s2169" type="#_x0000_t32" style="position:absolute;top:6762;width:44196;height:9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5TR8MAAADdAAAADwAAAGRycy9kb3ducmV2LnhtbERPTWvCQBC9C/0PyxR6002LWhOzkSJY&#10;CvVi6iHHITsmwexs2F1j+u+7hUJv83ifk+8m04uRnO8sK3heJCCIa6s7bhScvw7zDQgfkDX2lknB&#10;N3nYFQ+zHDNt73yisQyNiCHsM1TQhjBkUvq6JYN+YQfiyF2sMxgidI3UDu8x3PTyJUnW0mDHsaHF&#10;gfYt1dfyZhS8JuN+Va3S6t2nxh0+b0dbolfq6XF624IINIV/8Z/7Q8f5m+USfr+JJ8j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U0fDAAAA3QAAAA8AAAAAAAAAAAAA&#10;AAAAoQIAAGRycy9kb3ducmV2LnhtbFBLBQYAAAAABAAEAPkAAACRAwAAAAA=&#10;" strokecolor="#76923c"/>
                    <v:shape id="直接箭头连接符 128" o:spid="_x0000_s2170" type="#_x0000_t32" style="position:absolute;top:6858;width:6;height:16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gvsIAAADdAAAADwAAAGRycy9kb3ducmV2LnhtbERP32vCMBB+H/g/hBP2NlPHlFKNIqKj&#10;7G22+nw0t6asuZQks91/vwwGe7uP7+dt95PtxZ186BwrWC4yEMSN0x23Curq/JSDCBFZY++YFHxT&#10;gP1u9rDFQruR3+l+ia1IIRwKVGBiHAopQ2PIYli4gThxH85bjAn6VmqPYwq3vXzOsrW02HFqMDjQ&#10;0VDzefmyCt6uNZu1L/spz82JstXr2VU3pR7n02EDItIU/8V/7lKn+fnLCn6/SSfI3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XgvsIAAADdAAAADwAAAAAAAAAAAAAA&#10;AAChAgAAZHJzL2Rvd25yZXYueG1sUEsFBgAAAAAEAAQA+QAAAJADAAAAAA==&#10;" strokecolor="#76923c">
                      <v:stroke endarrow="block"/>
                    </v:shape>
                    <v:shape id="直接箭头连接符 129" o:spid="_x0000_s2171" type="#_x0000_t32" style="position:absolute;left:44196;top:6762;width:6;height:164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d+ycEAAADdAAAADwAAAGRycy9kb3ducmV2LnhtbERPS4vCMBC+L/gfwgje1lRxS+kaZREV&#10;2ZuP3fPQzDZlm0lJotZ/bwTB23x8z5kve9uKC/nQOFYwGWcgiCunG64VnI6b9wJEiMgaW8ek4EYB&#10;lovB2xxL7a68p8sh1iKFcChRgYmxK6UMlSGLYew64sT9OW8xJuhrqT1eU7ht5TTLcmmx4dRgsKOV&#10;oer/cLYKvn9ObHK/a/uiMGvKPrYbd/xVajTsvz5BROrjS/x073SaX8xyeHyTTpC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J37JwQAAAN0AAAAPAAAAAAAAAAAAAAAA&#10;AKECAABkcnMvZG93bnJldi54bWxQSwUGAAAAAAQABAD5AAAAjwMAAAAA&#10;" strokecolor="#76923c">
                      <v:stroke endarrow="block"/>
                    </v:shape>
                  </v:group>
                  <v:group id="Group 130" o:spid="_x0000_s2172" style="position:absolute;left:1588;top:6409;width:3057;height:7151" coordorigin="903,5111" coordsize="3663,6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AcR5MQAAADdAAAA&#10;DwAAAAAAAAAAAAAAAACqAgAAZHJzL2Rvd25yZXYueG1sUEsFBgAAAAAEAAQA+gAAAJsDAAAAAA==&#10;">
                    <v:rect id="Rectangle 131" o:spid="_x0000_s2173" style="position:absolute;left:903;top:5606;width:3645;height:12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Ps8cA&#10;AADdAAAADwAAAGRycy9kb3ducmV2LnhtbESP3WrDMAyF7wt7B6PB7lZn6/pDWreUwaB0Haw/D6DG&#10;ahIWy8F2m+ztp4tB7yTO0TmfFqveNepGIdaeDbwMM1DEhbc1lwZOx4/nGaiYkC02nsnAL0VYLR8G&#10;C8yt73hPt0MqlYRwzNFAlVKbax2LihzGoW+JRbv44DDJGkptA3YS7hr9mmUT7bBmaaiwpfeKip/D&#10;1RnYldlmPfoaj8bbOuz23ff0fNafxjw99us5qER9upv/rzdW8GdvgivfyAh6+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j7P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4A448B57" w14:textId="77777777" w:rsidR="005F0000" w:rsidRPr="00610145" w:rsidRDefault="005F0000" w:rsidP="00B7122D">
                            <w:pPr>
                              <w:spacing w:line="276" w:lineRule="auto"/>
                              <w:rPr>
                                <w:rFonts w:ascii="宋体" w:hAnsi="宋体"/>
                                <w:sz w:val="18"/>
                                <w:szCs w:val="18"/>
                              </w:rPr>
                            </w:pPr>
                            <w:r w:rsidRPr="00610145">
                              <w:rPr>
                                <w:rFonts w:ascii="宋体" w:hAnsi="宋体" w:hint="eastAsia"/>
                                <w:b/>
                                <w:sz w:val="18"/>
                                <w:szCs w:val="18"/>
                              </w:rPr>
                              <w:t>个人信息录入并申报增员：</w:t>
                            </w:r>
                          </w:p>
                          <w:p w14:paraId="42A26884" w14:textId="77777777" w:rsidR="005F0000" w:rsidRPr="00610145" w:rsidRDefault="005F0000" w:rsidP="00B7122D">
                            <w:pPr>
                              <w:spacing w:line="276" w:lineRule="auto"/>
                              <w:rPr>
                                <w:rFonts w:ascii="宋体" w:hAnsi="宋体"/>
                                <w:sz w:val="18"/>
                                <w:szCs w:val="18"/>
                              </w:rPr>
                            </w:pPr>
                            <w:r w:rsidRPr="00610145">
                              <w:rPr>
                                <w:rFonts w:ascii="宋体" w:hAnsi="宋体" w:hint="eastAsia"/>
                                <w:sz w:val="18"/>
                                <w:szCs w:val="18"/>
                              </w:rPr>
                              <w:t>通过</w:t>
                            </w:r>
                            <w:r w:rsidRPr="00610145">
                              <w:rPr>
                                <w:rFonts w:ascii="宋体" w:hAnsi="宋体" w:hint="eastAsia"/>
                                <w:b/>
                                <w:i/>
                                <w:sz w:val="18"/>
                                <w:szCs w:val="18"/>
                              </w:rPr>
                              <w:t>“申报业务管理”</w:t>
                            </w:r>
                            <w:r w:rsidRPr="00610145">
                              <w:rPr>
                                <w:rFonts w:ascii="宋体" w:hAnsi="宋体" w:hint="eastAsia"/>
                                <w:sz w:val="18"/>
                                <w:szCs w:val="18"/>
                              </w:rPr>
                              <w:t>中的</w:t>
                            </w:r>
                            <w:r w:rsidRPr="00610145">
                              <w:rPr>
                                <w:rFonts w:ascii="宋体" w:hAnsi="宋体" w:hint="eastAsia"/>
                                <w:b/>
                                <w:i/>
                                <w:sz w:val="18"/>
                                <w:szCs w:val="18"/>
                              </w:rPr>
                              <w:t>“转入人员增加申报”</w:t>
                            </w:r>
                            <w:r w:rsidRPr="00610145">
                              <w:rPr>
                                <w:rFonts w:ascii="宋体" w:hAnsi="宋体" w:hint="eastAsia"/>
                                <w:sz w:val="18"/>
                                <w:szCs w:val="18"/>
                              </w:rPr>
                              <w:t>模块录入转入职工信息，并提交。</w:t>
                            </w:r>
                          </w:p>
                        </w:txbxContent>
                      </v:textbox>
                    </v:rect>
                    <v:shape id="AutoShape 132" o:spid="_x0000_s2174" type="#_x0000_t32" style="position:absolute;left:2625;top:5111;width:0;height:4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HCe8UAAADdAAAADwAAAGRycy9kb3ducmV2LnhtbERPTWvCQBC9F/wPywi9FN1YS4nRVYpi&#10;sQgWjQePQ3aSDc3OhuxW47/vFgq9zeN9zmLV20ZcqfO1YwWTcQKCuHC65krBOd+OUhA+IGtsHJOC&#10;O3lYLQcPC8y0u/GRrqdQiRjCPkMFJoQ2k9IXhiz6sWuJI1e6zmKIsKuk7vAWw20jn5PkVVqsOTYY&#10;bGltqPg6fVsFl+Tz/WNjtiWXvMvz6WG9f2prpR6H/dscRKA+/Iv/3Dsd56cvM/j9Jp4gl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HCe8UAAADdAAAADwAAAAAAAAAA&#10;AAAAAAChAgAAZHJzL2Rvd25yZXYueG1sUEsFBgAAAAAEAAQA+QAAAJMDAAAAAA==&#10;" strokecolor="#76923c" strokeweight="1pt">
                      <v:stroke endarrow="block"/>
                      <v:shadow color="#4e6128" offset="1pt"/>
                    </v:shape>
                    <v:rect id="Rectangle 133" o:spid="_x0000_s2175" style="position:absolute;left:921;top:7301;width:3645;height:17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AVaMYA&#10;AADdAAAADwAAAGRycy9kb3ducmV2LnhtbESP0WrCQBBF3wv9h2UKfaubKrGSuooUBLEKavsBY3aa&#10;hGZnw+7WxL/vPAi+zXDv3Htmvhxcqy4UYuPZwOsoA0VcettwZeD7a/0yAxUTssXWMxm4UoTl4vFh&#10;joX1PR/pckqVkhCOBRqoU+oKrWNZk8M48h2xaD8+OEyyhkrbgL2Eu1aPs2yqHTYsDTV29FFT+Xv6&#10;cwZ2VbZZTfb5JN82YXfsD2/ns/405vlpWL2DSjSku/l2vbGCP8uFX76REf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AVaM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1B578387" w14:textId="77777777" w:rsidR="005F0000" w:rsidRPr="00610145" w:rsidRDefault="005F0000" w:rsidP="00B7122D">
                            <w:pPr>
                              <w:spacing w:line="276" w:lineRule="auto"/>
                              <w:rPr>
                                <w:rFonts w:ascii="宋体" w:hAnsi="宋体"/>
                                <w:b/>
                                <w:color w:val="000000"/>
                                <w:sz w:val="18"/>
                                <w:szCs w:val="18"/>
                              </w:rPr>
                            </w:pPr>
                            <w:r w:rsidRPr="00610145">
                              <w:rPr>
                                <w:rFonts w:ascii="宋体" w:hAnsi="宋体" w:hint="eastAsia"/>
                                <w:b/>
                                <w:color w:val="000000"/>
                                <w:sz w:val="18"/>
                                <w:szCs w:val="18"/>
                              </w:rPr>
                              <w:t>查询业务办理回馈：</w:t>
                            </w:r>
                          </w:p>
                          <w:p w14:paraId="075D9868" w14:textId="77777777" w:rsidR="005F0000" w:rsidRPr="00610145" w:rsidRDefault="005F0000" w:rsidP="00B7122D">
                            <w:pPr>
                              <w:spacing w:line="276" w:lineRule="auto"/>
                              <w:rPr>
                                <w:rFonts w:ascii="宋体" w:hAnsi="宋体"/>
                                <w:color w:val="000000"/>
                                <w:sz w:val="18"/>
                                <w:szCs w:val="18"/>
                              </w:rPr>
                            </w:pPr>
                            <w:r w:rsidRPr="00610145">
                              <w:rPr>
                                <w:rFonts w:ascii="宋体" w:hAnsi="宋体" w:hint="eastAsia"/>
                                <w:color w:val="000000"/>
                                <w:sz w:val="18"/>
                                <w:szCs w:val="18"/>
                              </w:rPr>
                              <w:t>通过</w:t>
                            </w:r>
                            <w:r w:rsidRPr="00610145">
                              <w:rPr>
                                <w:rFonts w:ascii="宋体" w:hAnsi="宋体" w:hint="eastAsia"/>
                                <w:b/>
                                <w:i/>
                                <w:color w:val="000000"/>
                                <w:sz w:val="18"/>
                                <w:szCs w:val="18"/>
                              </w:rPr>
                              <w:t>“查询管理”</w:t>
                            </w:r>
                            <w:r w:rsidRPr="00610145">
                              <w:rPr>
                                <w:rFonts w:ascii="宋体" w:hAnsi="宋体" w:hint="eastAsia"/>
                                <w:color w:val="000000"/>
                                <w:sz w:val="18"/>
                                <w:szCs w:val="18"/>
                              </w:rPr>
                              <w:t>中的</w:t>
                            </w:r>
                            <w:r w:rsidRPr="00610145">
                              <w:rPr>
                                <w:rFonts w:ascii="宋体" w:hAnsi="宋体" w:hint="eastAsia"/>
                                <w:b/>
                                <w:i/>
                                <w:color w:val="000000"/>
                                <w:sz w:val="18"/>
                                <w:szCs w:val="18"/>
                              </w:rPr>
                              <w:t>“申报信息状态查询”</w:t>
                            </w:r>
                            <w:r w:rsidRPr="00610145">
                              <w:rPr>
                                <w:rFonts w:ascii="宋体" w:hAnsi="宋体" w:hint="eastAsia"/>
                                <w:color w:val="000000"/>
                                <w:sz w:val="18"/>
                                <w:szCs w:val="18"/>
                              </w:rPr>
                              <w:t>模块查询该职工医疗及</w:t>
                            </w:r>
                            <w:proofErr w:type="gramStart"/>
                            <w:r w:rsidRPr="00610145">
                              <w:rPr>
                                <w:rFonts w:ascii="宋体" w:hAnsi="宋体" w:hint="eastAsia"/>
                                <w:color w:val="000000"/>
                                <w:sz w:val="18"/>
                                <w:szCs w:val="18"/>
                              </w:rPr>
                              <w:t>四险是否</w:t>
                            </w:r>
                            <w:proofErr w:type="gramEnd"/>
                            <w:r w:rsidRPr="00610145">
                              <w:rPr>
                                <w:rFonts w:ascii="宋体" w:hAnsi="宋体" w:hint="eastAsia"/>
                                <w:color w:val="000000"/>
                                <w:sz w:val="18"/>
                                <w:szCs w:val="18"/>
                              </w:rPr>
                              <w:t>导入成功。反馈导入成功后，参保单位</w:t>
                            </w:r>
                            <w:r w:rsidRPr="00610145">
                              <w:rPr>
                                <w:rFonts w:ascii="宋体" w:hAnsi="宋体" w:hint="eastAsia"/>
                                <w:b/>
                                <w:color w:val="000000"/>
                                <w:sz w:val="18"/>
                                <w:szCs w:val="18"/>
                              </w:rPr>
                              <w:t>无需到社保中心</w:t>
                            </w:r>
                            <w:r w:rsidRPr="00610145">
                              <w:rPr>
                                <w:rFonts w:ascii="宋体" w:hAnsi="宋体" w:hint="eastAsia"/>
                                <w:color w:val="000000"/>
                                <w:sz w:val="18"/>
                                <w:szCs w:val="18"/>
                              </w:rPr>
                              <w:t>办理转入人员增加审核手续。</w:t>
                            </w:r>
                          </w:p>
                        </w:txbxContent>
                      </v:textbox>
                    </v:rect>
                    <v:shape id="AutoShape 134" o:spid="_x0000_s2176" type="#_x0000_t32" style="position:absolute;left:2607;top:6821;width:0;height:4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5YoMUAAADdAAAADwAAAGRycy9kb3ducmV2LnhtbERPTWvCQBC9C/0PyxS8SN3YYpHUTSgW&#10;i0VQanrocchOsqHZ2ZBdNf57tyB4m8f7nGU+2FacqPeNYwWzaQKCuHS64VrBT7F+WoDwAVlj65gU&#10;XMhDnj2Mlphqd+ZvOh1CLWII+xQVmBC6VEpfGrLop64jjlzleoshwr6WusdzDLetfE6SV2mx4dhg&#10;sKOVofLvcLQKfpP959eHWVdc8aYoXnar7aRrlBo/Du9vIAIN4S6+uTc6zl/MZ/D/TTxB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5YoMUAAADdAAAADwAAAAAAAAAA&#10;AAAAAAChAgAAZHJzL2Rvd25yZXYueG1sUEsFBgAAAAAEAAQA+QAAAJMDAAAAAA==&#10;" strokecolor="#76923c" strokeweight="1pt">
                      <v:stroke endarrow="block"/>
                      <v:shadow color="#4e6128" offset="1pt"/>
                    </v:shape>
                    <v:rect id="Rectangle 135" o:spid="_x0000_s2177" style="position:absolute;left:921;top:9537;width:3645;height:18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uhMMA&#10;AADdAAAADwAAAGRycy9kb3ducmV2LnhtbERP24rCMBB9X/Afwgi+ralKV6lGEWFB1AVvHzA2Y1ts&#10;JiXJ2vr3m4WFfZvDuc5i1ZlaPMn5yrKC0TABQZxbXXGh4Hr5fJ+B8AFZY22ZFLzIw2rZe1tgpm3L&#10;J3qeQyFiCPsMFZQhNJmUPi/JoB/ahjhyd+sMhghdIbXDNoabWo6T5EMarDg2lNjQpqT8cf42Cg5F&#10;sl1PvtJJuqvc4dQep7eb3Cs16HfrOYhAXfgX/7m3Os6fpWP4/Sae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uhM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6E60CFBF" w14:textId="77777777" w:rsidR="005F0000" w:rsidRPr="00610145" w:rsidRDefault="005F0000" w:rsidP="00B7122D">
                            <w:pPr>
                              <w:spacing w:line="276" w:lineRule="auto"/>
                              <w:rPr>
                                <w:rFonts w:ascii="宋体" w:hAnsi="宋体"/>
                                <w:b/>
                                <w:color w:val="000000"/>
                                <w:sz w:val="18"/>
                                <w:szCs w:val="18"/>
                              </w:rPr>
                            </w:pPr>
                            <w:r w:rsidRPr="00610145">
                              <w:rPr>
                                <w:rFonts w:ascii="宋体" w:hAnsi="宋体" w:hint="eastAsia"/>
                                <w:b/>
                                <w:color w:val="000000"/>
                                <w:sz w:val="18"/>
                                <w:szCs w:val="18"/>
                              </w:rPr>
                              <w:t>报表打印：</w:t>
                            </w:r>
                          </w:p>
                          <w:p w14:paraId="130EB24C" w14:textId="77777777" w:rsidR="005F0000" w:rsidRPr="00610145" w:rsidRDefault="005F0000" w:rsidP="00B7122D">
                            <w:pPr>
                              <w:spacing w:line="276" w:lineRule="auto"/>
                              <w:rPr>
                                <w:rFonts w:ascii="宋体" w:hAnsi="宋体"/>
                                <w:color w:val="000000"/>
                                <w:sz w:val="18"/>
                                <w:szCs w:val="18"/>
                              </w:rPr>
                            </w:pPr>
                            <w:r w:rsidRPr="00610145">
                              <w:rPr>
                                <w:rFonts w:ascii="宋体" w:hAnsi="宋体" w:hint="eastAsia"/>
                                <w:color w:val="000000"/>
                                <w:sz w:val="18"/>
                                <w:szCs w:val="18"/>
                              </w:rPr>
                              <w:t>在</w:t>
                            </w:r>
                            <w:r w:rsidRPr="00610145">
                              <w:rPr>
                                <w:rFonts w:ascii="宋体" w:hAnsi="宋体" w:hint="eastAsia"/>
                                <w:b/>
                                <w:i/>
                                <w:color w:val="000000"/>
                                <w:sz w:val="18"/>
                                <w:szCs w:val="18"/>
                              </w:rPr>
                              <w:t>“业务报表查询”</w:t>
                            </w:r>
                            <w:r w:rsidRPr="00610145">
                              <w:rPr>
                                <w:rFonts w:ascii="宋体" w:hAnsi="宋体" w:hint="eastAsia"/>
                                <w:color w:val="000000"/>
                                <w:sz w:val="18"/>
                                <w:szCs w:val="18"/>
                              </w:rPr>
                              <w:t>模块，将《北京市社会保险参保人员增加表》中</w:t>
                            </w:r>
                            <w:r w:rsidRPr="00610145">
                              <w:rPr>
                                <w:rFonts w:ascii="宋体" w:hAnsi="宋体" w:hint="eastAsia"/>
                                <w:b/>
                                <w:i/>
                                <w:color w:val="000000"/>
                                <w:sz w:val="18"/>
                                <w:szCs w:val="18"/>
                              </w:rPr>
                              <w:t>“业务类型”</w:t>
                            </w:r>
                            <w:r w:rsidRPr="00610145">
                              <w:rPr>
                                <w:rFonts w:ascii="宋体" w:hAnsi="宋体" w:hint="eastAsia"/>
                                <w:color w:val="000000"/>
                                <w:sz w:val="18"/>
                                <w:szCs w:val="18"/>
                              </w:rPr>
                              <w:t>选择</w:t>
                            </w:r>
                            <w:r w:rsidRPr="00610145">
                              <w:rPr>
                                <w:rFonts w:ascii="宋体" w:hAnsi="宋体" w:hint="eastAsia"/>
                                <w:b/>
                                <w:i/>
                                <w:color w:val="000000"/>
                                <w:sz w:val="18"/>
                                <w:szCs w:val="18"/>
                              </w:rPr>
                              <w:t>“普通增员”</w:t>
                            </w:r>
                            <w:r w:rsidRPr="00610145">
                              <w:rPr>
                                <w:rFonts w:ascii="宋体" w:hAnsi="宋体" w:hint="eastAsia"/>
                                <w:color w:val="000000"/>
                                <w:sz w:val="18"/>
                                <w:szCs w:val="18"/>
                              </w:rPr>
                              <w:t>后进行打印，单位留存备查，</w:t>
                            </w:r>
                            <w:r w:rsidRPr="00610145">
                              <w:rPr>
                                <w:rFonts w:ascii="宋体" w:hAnsi="宋体" w:hint="eastAsia"/>
                                <w:b/>
                                <w:color w:val="000000"/>
                                <w:sz w:val="18"/>
                                <w:szCs w:val="18"/>
                              </w:rPr>
                              <w:t>无需提交社保中心</w:t>
                            </w:r>
                            <w:r w:rsidRPr="00610145">
                              <w:rPr>
                                <w:rFonts w:ascii="宋体" w:hAnsi="宋体" w:hint="eastAsia"/>
                                <w:color w:val="000000"/>
                                <w:sz w:val="18"/>
                                <w:szCs w:val="18"/>
                              </w:rPr>
                              <w:t>。</w:t>
                            </w:r>
                          </w:p>
                        </w:txbxContent>
                      </v:textbox>
                    </v:rect>
                    <v:shape id="AutoShape 136" o:spid="_x0000_s2178" type="#_x0000_t32" style="position:absolute;left:2625;top:9042;width:0;height:49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BjTMUAAADdAAAADwAAAGRycy9kb3ducmV2LnhtbERPTWvCQBC9C/0PyxS8lLqpYpHUTSgW&#10;iyIoNT30OGQn2dDsbMhuNf57Vyh4m8f7nGU+2FacqPeNYwUvkwQEcel0w7WC72L9vADhA7LG1jEp&#10;uJCHPHsYLTHV7sxfdDqGWsQQ9ikqMCF0qZS+NGTRT1xHHLnK9RZDhH0tdY/nGG5bOU2SV2mx4dhg&#10;sKOVofL3+GcV/CSHz+2HWVdc8aYoZvvV7qlrlBo/Du9vIAIN4S7+d290nL+Yz+D2TTxB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BjTMUAAADdAAAADwAAAAAAAAAA&#10;AAAAAAChAgAAZHJzL2Rvd25yZXYueG1sUEsFBgAAAAAEAAQA+QAAAJMDAAAAAA==&#10;" strokecolor="#76923c" strokeweight="1pt">
                      <v:stroke endarrow="block"/>
                      <v:shadow color="#4e6128" offset="1pt"/>
                    </v:shape>
                  </v:group>
                  <v:rect id="Rectangle 138" o:spid="_x0000_s2179" style="position:absolute;left:1573;top:4396;width:3042;height:19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sTa8QA&#10;AADdAAAADwAAAGRycy9kb3ducmV2LnhtbERP3WrCMBS+F/YO4Qi709S5OqmNIoOBbArqfIDT5qwt&#10;a05Kktnu7ZeB4N35+H5PvhlMK67kfGNZwWyagCAurW64UnD5fJssQfiArLG1TAp+ycNm/TDKMdO2&#10;5xNdz6ESMYR9hgrqELpMSl/WZNBPbUccuS/rDIYIXSW1wz6Gm1Y+JclCGmw4NtTY0WtN5ff5xyjY&#10;V8luOz+k8/S9cftTf3wpCvmh1ON42K5ABBrCXXxz73Scv0yf4f+beIJ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LE2v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270E198F" w14:textId="77777777" w:rsidR="005F0000" w:rsidRPr="00610145" w:rsidRDefault="005F0000" w:rsidP="00B7122D">
                          <w:pPr>
                            <w:spacing w:line="276" w:lineRule="auto"/>
                            <w:rPr>
                              <w:rFonts w:ascii="宋体" w:hAnsi="宋体"/>
                              <w:b/>
                              <w:sz w:val="18"/>
                              <w:szCs w:val="18"/>
                            </w:rPr>
                          </w:pPr>
                          <w:r w:rsidRPr="00610145">
                            <w:rPr>
                              <w:rFonts w:ascii="宋体" w:hAnsi="宋体" w:hint="eastAsia"/>
                              <w:b/>
                              <w:sz w:val="18"/>
                              <w:szCs w:val="18"/>
                            </w:rPr>
                            <w:t>安装BJCA</w:t>
                          </w:r>
                          <w:r w:rsidRPr="00610145">
                            <w:rPr>
                              <w:rFonts w:ascii="宋体" w:hAnsi="宋体" w:hint="eastAsia"/>
                              <w:b/>
                              <w:sz w:val="18"/>
                              <w:szCs w:val="18"/>
                            </w:rPr>
                            <w:t>数字证书后登陆网上申报系统：</w:t>
                          </w:r>
                        </w:p>
                        <w:p w14:paraId="62F74928" w14:textId="77777777" w:rsidR="005F0000" w:rsidRPr="00610145" w:rsidRDefault="005F0000" w:rsidP="00B7122D">
                          <w:pPr>
                            <w:spacing w:line="276" w:lineRule="auto"/>
                            <w:rPr>
                              <w:rFonts w:ascii="宋体" w:hAnsi="宋体"/>
                              <w:sz w:val="18"/>
                              <w:szCs w:val="18"/>
                            </w:rPr>
                          </w:pPr>
                          <w:r w:rsidRPr="00610145">
                            <w:rPr>
                              <w:rFonts w:ascii="宋体" w:hAnsi="宋体" w:hint="eastAsia"/>
                              <w:sz w:val="18"/>
                              <w:szCs w:val="18"/>
                            </w:rPr>
                            <w:t>登陆北京市社会保险网上服务平台进入单位用户登陆入口，使用单位数字证书（USB Key），进入网上申报系统。</w:t>
                          </w:r>
                        </w:p>
                      </w:txbxContent>
                    </v:textbox>
                  </v:rect>
                  <v:shape id="AutoShape 141" o:spid="_x0000_s2180" type="#_x0000_t32" style="position:absolute;left:2950;top:3935;width:1;height:4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x2Y78AAADdAAAADwAAAGRycy9kb3ducmV2LnhtbERPS4vCMBC+C/sfwix403QXKqUaRZZV&#10;ZG8+z0MzNsVmUpKo9d9vBMHbfHzPmS1624ob+dA4VvA1zkAQV043XCs47FejAkSIyBpbx6TgQQEW&#10;84/BDEvt7ryl2y7WIoVwKFGBibErpQyVIYth7DrixJ2dtxgT9LXUHu8p3LbyO8sm0mLDqcFgRz+G&#10;qsvuahX8HQ9sJn7T9kVhfinL1yu3Pyk1/OyXUxCR+vgWv9wbneYXeQ7Pb9IJcv4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ix2Y78AAADdAAAADwAAAAAAAAAAAAAAAACh&#10;AgAAZHJzL2Rvd25yZXYueG1sUEsFBgAAAAAEAAQA+QAAAI0DAAAAAA==&#10;" strokecolor="#76923c">
                    <v:stroke endarrow="block"/>
                  </v:shape>
                  <v:roundrect id="AutoShape 1918" o:spid="_x0000_s2181" style="position:absolute;left:1588;top:3450;width:2835;height:59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LMOsMA&#10;AADdAAAADwAAAGRycy9kb3ducmV2LnhtbERP32vCMBB+H/g/hBP2NlOFilSjiFBwoA86x16P5kyr&#10;zaUkmbb//TIY7O0+vp+32vS2FQ/yoXGsYDrJQBBXTjdsFFw+yrcFiBCRNbaOScFAATbr0csKC+2e&#10;fKLHORqRQjgUqKCOsSukDFVNFsPEdcSJuzpvMSbojdQenynctnKWZXNpseHUUGNHu5qq+/nbKugv&#10;76XPB8PuFD+/ht3tcDx2B6Vex/12CSJSH//Ff+69TvMX+Rx+v0kn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2LMOsMAAADdAAAADwAAAAAAAAAAAAAAAACYAgAAZHJzL2Rv&#10;d25yZXYueG1sUEsFBgAAAAAEAAQA9QAAAIgDAAAAAA==&#10;" fillcolor="#a5d5e2" strokecolor="#40a7c2">
                    <v:fill color2="#e4f2f6" rotate="t" angle="180" colors="0 #9eeaff;22938f #bbefff;1 #e4f9ff" focus="100%" type="gradient"/>
                    <v:shadow on="t" color="black" opacity="24903f" origin=",.5" offset="0,.55556mm"/>
                    <v:textbox>
                      <w:txbxContent>
                        <w:p w14:paraId="7A332A1E" w14:textId="77777777" w:rsidR="005F0000" w:rsidRPr="00610145" w:rsidRDefault="005F0000" w:rsidP="00993048">
                          <w:pPr>
                            <w:jc w:val="center"/>
                            <w:rPr>
                              <w:rFonts w:ascii="宋体" w:hAnsi="宋体"/>
                              <w:b/>
                              <w:sz w:val="21"/>
                            </w:rPr>
                          </w:pPr>
                          <w:r w:rsidRPr="00610145">
                            <w:rPr>
                              <w:rFonts w:ascii="宋体" w:hAnsi="宋体" w:hint="eastAsia"/>
                              <w:b/>
                              <w:sz w:val="21"/>
                            </w:rPr>
                            <w:t>网上申报方式（</w:t>
                          </w:r>
                          <w:r w:rsidRPr="00610145">
                            <w:rPr>
                              <w:rFonts w:ascii="宋体" w:hAnsi="宋体"/>
                              <w:b/>
                              <w:sz w:val="21"/>
                            </w:rPr>
                            <w:t>推荐）</w:t>
                          </w:r>
                        </w:p>
                      </w:txbxContent>
                    </v:textbox>
                  </v:roundrect>
                </v:group>
              </v:group>
            </v:group>
            <v:shape id="AutoShape 78" o:spid="_x0000_s2182" type="#_x0000_t176" style="position:absolute;left:36861;top:6762;width:17862;height:315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IOBccA&#10;AADdAAAADwAAAGRycy9kb3ducmV2LnhtbESP0WrCQBRE34X+w3ILfRHdVCEtqatoSqmCYBv9gEv2&#10;NkmbvZtmVxP/3hUEH4eZOcPMFr2pxYlaV1lW8DyOQBDnVldcKDjsP0avIJxH1lhbJgVncrCYPwxm&#10;mGjb8TedMl+IAGGXoILS+yaR0uUlGXRj2xAH78e2Bn2QbSF1i12Am1pOoiiWBisOCyU2lJaU/2VH&#10;o2DzWfzvpunq8JvG25f3Y94N4+pLqafHfvkGwlPv7+Fbe60VBOIErm/CE5Dz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yDgXHAAAA3QAAAA8AAAAAAAAAAAAAAAAAmAIAAGRy&#10;cy9kb3ducmV2LnhtbFBLBQYAAAAABAAEAPUAAACMAwAAAAA=&#10;" fillcolor="#9eeaff" strokecolor="#40a7c2">
              <v:fill color2="#e4f9ff" rotate="t" angle="180" colors="0 #9eeaff;22938f #bbefff;1 #e4f9ff" focus="100%" type="gradient"/>
              <v:shadow on="t" color="black" opacity="24903f" origin=",.5" offset="0,.55556mm"/>
              <v:textbox>
                <w:txbxContent>
                  <w:p w14:paraId="183FEB16" w14:textId="77777777" w:rsidR="005F0000" w:rsidRPr="00157340" w:rsidRDefault="005F0000" w:rsidP="00DA67F2">
                    <w:pPr>
                      <w:spacing w:line="600" w:lineRule="auto"/>
                      <w:jc w:val="center"/>
                      <w:rPr>
                        <w:b/>
                        <w:sz w:val="22"/>
                      </w:rPr>
                    </w:pPr>
                    <w:r w:rsidRPr="00157340">
                      <w:rPr>
                        <w:rFonts w:hint="eastAsia"/>
                        <w:b/>
                        <w:sz w:val="22"/>
                      </w:rPr>
                      <w:t>企业版报盘申报方式</w:t>
                    </w:r>
                  </w:p>
                  <w:p w14:paraId="672A7A44" w14:textId="77777777" w:rsidR="005F0000" w:rsidRPr="00264D6E" w:rsidRDefault="005F0000" w:rsidP="00DA67F2">
                    <w:pPr>
                      <w:jc w:val="center"/>
                      <w:rPr>
                        <w:sz w:val="22"/>
                      </w:rPr>
                    </w:pPr>
                  </w:p>
                </w:txbxContent>
              </v:textbox>
            </v:shape>
          </v:group>
        </w:pict>
      </w:r>
      <w:r w:rsidR="002E61E6">
        <w:t>7</w:t>
      </w:r>
      <w:r w:rsidR="00926A81" w:rsidRPr="00D817F3">
        <w:rPr>
          <w:rFonts w:hint="eastAsia"/>
        </w:rPr>
        <w:t>.用人单位转入人员增加（续保）流程图</w:t>
      </w:r>
      <w:bookmarkEnd w:id="24"/>
      <w:bookmarkEnd w:id="25"/>
    </w:p>
    <w:p w14:paraId="378F4987" w14:textId="77777777" w:rsidR="005009E4" w:rsidRPr="009C73EB" w:rsidRDefault="005009E4" w:rsidP="009C73EB">
      <w:pPr>
        <w:spacing w:line="360" w:lineRule="auto"/>
        <w:ind w:firstLineChars="200" w:firstLine="480"/>
        <w:jc w:val="left"/>
        <w:rPr>
          <w:rFonts w:ascii="宋体" w:hAnsi="宋体"/>
          <w:szCs w:val="24"/>
        </w:rPr>
      </w:pPr>
    </w:p>
    <w:p w14:paraId="0F0496E3" w14:textId="77777777" w:rsidR="005009E4" w:rsidRPr="009C73EB" w:rsidRDefault="005009E4" w:rsidP="009C73EB">
      <w:pPr>
        <w:spacing w:line="360" w:lineRule="auto"/>
        <w:jc w:val="left"/>
        <w:rPr>
          <w:rFonts w:ascii="宋体" w:hAnsi="宋体"/>
          <w:szCs w:val="24"/>
        </w:rPr>
      </w:pPr>
    </w:p>
    <w:p w14:paraId="3E1D49F2" w14:textId="77777777" w:rsidR="005009E4" w:rsidRPr="009C73EB" w:rsidRDefault="005009E4" w:rsidP="009C73EB">
      <w:pPr>
        <w:spacing w:line="360" w:lineRule="auto"/>
        <w:ind w:firstLineChars="200" w:firstLine="480"/>
        <w:jc w:val="left"/>
        <w:rPr>
          <w:rFonts w:ascii="宋体" w:hAnsi="宋体"/>
          <w:szCs w:val="24"/>
        </w:rPr>
      </w:pPr>
    </w:p>
    <w:p w14:paraId="04AAADB2" w14:textId="77777777" w:rsidR="006363F3" w:rsidRPr="009C73EB" w:rsidRDefault="006363F3" w:rsidP="009C73EB">
      <w:pPr>
        <w:spacing w:line="360" w:lineRule="auto"/>
        <w:jc w:val="center"/>
        <w:rPr>
          <w:rFonts w:ascii="宋体" w:hAnsi="宋体"/>
          <w:szCs w:val="24"/>
        </w:rPr>
      </w:pPr>
    </w:p>
    <w:p w14:paraId="22D644E8" w14:textId="77777777" w:rsidR="00801C3C" w:rsidRPr="009C73EB" w:rsidRDefault="00801C3C" w:rsidP="009C73EB">
      <w:pPr>
        <w:spacing w:line="360" w:lineRule="auto"/>
        <w:jc w:val="center"/>
        <w:rPr>
          <w:rFonts w:ascii="宋体" w:hAnsi="宋体"/>
          <w:szCs w:val="24"/>
        </w:rPr>
      </w:pPr>
    </w:p>
    <w:p w14:paraId="111E3773" w14:textId="77777777" w:rsidR="00801C3C" w:rsidRPr="009C73EB" w:rsidRDefault="00801C3C" w:rsidP="009C73EB">
      <w:pPr>
        <w:spacing w:line="360" w:lineRule="auto"/>
        <w:jc w:val="center"/>
        <w:rPr>
          <w:rFonts w:ascii="宋体" w:hAnsi="宋体"/>
          <w:szCs w:val="24"/>
        </w:rPr>
      </w:pPr>
    </w:p>
    <w:p w14:paraId="4F41EEF9" w14:textId="77777777" w:rsidR="00801C3C" w:rsidRPr="009C73EB" w:rsidRDefault="00801C3C" w:rsidP="009C73EB">
      <w:pPr>
        <w:spacing w:line="360" w:lineRule="auto"/>
        <w:jc w:val="center"/>
        <w:rPr>
          <w:rFonts w:ascii="宋体" w:hAnsi="宋体"/>
          <w:szCs w:val="24"/>
        </w:rPr>
      </w:pPr>
    </w:p>
    <w:p w14:paraId="2F79A924" w14:textId="77777777" w:rsidR="00801C3C" w:rsidRPr="009C73EB" w:rsidRDefault="00801C3C" w:rsidP="009C73EB">
      <w:pPr>
        <w:spacing w:line="360" w:lineRule="auto"/>
        <w:jc w:val="center"/>
        <w:rPr>
          <w:rFonts w:ascii="宋体" w:hAnsi="宋体"/>
          <w:szCs w:val="24"/>
        </w:rPr>
      </w:pPr>
    </w:p>
    <w:p w14:paraId="695A8605" w14:textId="77777777" w:rsidR="00801C3C" w:rsidRPr="009C73EB" w:rsidRDefault="00801C3C" w:rsidP="009C73EB">
      <w:pPr>
        <w:spacing w:line="360" w:lineRule="auto"/>
        <w:jc w:val="center"/>
        <w:rPr>
          <w:rFonts w:ascii="宋体" w:hAnsi="宋体"/>
          <w:szCs w:val="24"/>
        </w:rPr>
      </w:pPr>
    </w:p>
    <w:p w14:paraId="50D453A5" w14:textId="77777777" w:rsidR="00801C3C" w:rsidRPr="009C73EB" w:rsidRDefault="00801C3C" w:rsidP="009C73EB">
      <w:pPr>
        <w:spacing w:line="360" w:lineRule="auto"/>
        <w:jc w:val="center"/>
        <w:rPr>
          <w:rFonts w:ascii="宋体" w:hAnsi="宋体"/>
          <w:szCs w:val="24"/>
        </w:rPr>
      </w:pPr>
    </w:p>
    <w:p w14:paraId="7C99B502" w14:textId="77777777" w:rsidR="00801C3C" w:rsidRPr="009C73EB" w:rsidRDefault="00B11741" w:rsidP="009C73EB">
      <w:pPr>
        <w:spacing w:line="360" w:lineRule="auto"/>
        <w:jc w:val="center"/>
        <w:rPr>
          <w:rFonts w:ascii="宋体" w:hAnsi="宋体"/>
          <w:szCs w:val="24"/>
        </w:rPr>
      </w:pPr>
      <w:r w:rsidRPr="00B11741">
        <w:rPr>
          <w:rFonts w:ascii="宋体" w:hAnsi="宋体"/>
          <w:noProof/>
          <w:szCs w:val="24"/>
        </w:rPr>
        <w:pict w14:anchorId="45027A28">
          <v:rect id="矩形 104" o:spid="_x0000_s2183" style="position:absolute;left:0;text-align:left;margin-left:-11.1pt;margin-top:350.6pt;width:459pt;height:82.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" stroked="f">
            <v:textbox>
              <w:txbxContent>
                <w:p w14:paraId="416AC687" w14:textId="77777777" w:rsidR="005F0000" w:rsidRPr="00610145" w:rsidRDefault="005F0000" w:rsidP="004E331E">
                  <w:pPr>
                    <w:ind w:firstLineChars="200" w:firstLine="361"/>
                    <w:rPr>
                      <w:rFonts w:ascii="宋体" w:hAnsi="宋体"/>
                      <w:b/>
                      <w:color w:val="000000"/>
                      <w:sz w:val="18"/>
                    </w:rPr>
                  </w:pPr>
                  <w:r w:rsidRPr="00610145">
                    <w:rPr>
                      <w:rFonts w:ascii="宋体" w:hAnsi="宋体" w:hint="eastAsia"/>
                      <w:b/>
                      <w:color w:val="000000"/>
                      <w:sz w:val="18"/>
                    </w:rPr>
                    <w:t>注意</w:t>
                  </w:r>
                  <w:r w:rsidRPr="00610145">
                    <w:rPr>
                      <w:rFonts w:ascii="宋体" w:hAnsi="宋体"/>
                      <w:b/>
                      <w:color w:val="000000"/>
                      <w:sz w:val="18"/>
                    </w:rPr>
                    <w:t>事项：</w:t>
                  </w:r>
                </w:p>
                <w:p w14:paraId="384F0F2C" w14:textId="77777777" w:rsidR="005F0000" w:rsidRPr="00610145" w:rsidRDefault="005F0000" w:rsidP="004E331E">
                  <w:pPr>
                    <w:ind w:firstLineChars="200" w:firstLine="360"/>
                    <w:rPr>
                      <w:rFonts w:ascii="宋体" w:hAnsi="宋体"/>
                      <w:color w:val="000000"/>
                      <w:sz w:val="18"/>
                    </w:rPr>
                  </w:pPr>
                  <w:r w:rsidRPr="00610145">
                    <w:rPr>
                      <w:rFonts w:ascii="宋体" w:hAnsi="宋体" w:hint="eastAsia"/>
                      <w:color w:val="000000"/>
                      <w:sz w:val="18"/>
                    </w:rPr>
                    <w:t>1．</w:t>
                  </w:r>
                  <w:r w:rsidRPr="00610145">
                    <w:rPr>
                      <w:rFonts w:ascii="宋体" w:hAnsi="宋体"/>
                      <w:color w:val="000000"/>
                      <w:sz w:val="18"/>
                    </w:rPr>
                    <w:t>业务</w:t>
                  </w:r>
                  <w:r w:rsidRPr="00610145">
                    <w:rPr>
                      <w:rFonts w:ascii="宋体" w:hAnsi="宋体" w:hint="eastAsia"/>
                      <w:color w:val="000000"/>
                      <w:sz w:val="18"/>
                    </w:rPr>
                    <w:t>办理时间和岗位</w:t>
                  </w:r>
                  <w:r w:rsidRPr="00610145">
                    <w:rPr>
                      <w:rFonts w:ascii="宋体" w:hAnsi="宋体"/>
                      <w:color w:val="000000"/>
                      <w:sz w:val="18"/>
                    </w:rPr>
                    <w:t>：每月</w:t>
                  </w:r>
                  <w:r w:rsidRPr="00610145">
                    <w:rPr>
                      <w:rFonts w:ascii="宋体" w:hAnsi="宋体" w:hint="eastAsia"/>
                      <w:color w:val="000000"/>
                      <w:sz w:val="18"/>
                    </w:rPr>
                    <w:t>5—25日</w:t>
                  </w:r>
                  <w:r w:rsidRPr="00610145">
                    <w:rPr>
                      <w:rFonts w:ascii="宋体" w:hAnsi="宋体"/>
                      <w:color w:val="000000"/>
                      <w:sz w:val="18"/>
                    </w:rPr>
                    <w:t>（</w:t>
                  </w:r>
                  <w:r w:rsidRPr="00610145">
                    <w:rPr>
                      <w:rFonts w:ascii="宋体" w:hAnsi="宋体" w:hint="eastAsia"/>
                      <w:color w:val="000000"/>
                      <w:sz w:val="18"/>
                    </w:rPr>
                    <w:t>节假日</w:t>
                  </w:r>
                  <w:r w:rsidRPr="00610145">
                    <w:rPr>
                      <w:rFonts w:ascii="宋体" w:hAnsi="宋体"/>
                      <w:color w:val="000000"/>
                      <w:sz w:val="18"/>
                    </w:rPr>
                    <w:t>除外）</w:t>
                  </w:r>
                  <w:r w:rsidRPr="00610145">
                    <w:rPr>
                      <w:rFonts w:ascii="宋体" w:hAnsi="宋体" w:hint="eastAsia"/>
                      <w:color w:val="000000"/>
                      <w:sz w:val="18"/>
                    </w:rPr>
                    <w:t>、社保中心登记科（三层取A号）</w:t>
                  </w:r>
                </w:p>
                <w:p w14:paraId="4C05D490" w14:textId="77777777" w:rsidR="005F0000" w:rsidRPr="00610145" w:rsidRDefault="005F0000" w:rsidP="004E331E">
                  <w:pPr>
                    <w:ind w:firstLineChars="200" w:firstLine="360"/>
                    <w:rPr>
                      <w:rFonts w:ascii="宋体" w:hAnsi="宋体"/>
                      <w:color w:val="000000"/>
                      <w:sz w:val="18"/>
                    </w:rPr>
                  </w:pPr>
                  <w:r w:rsidRPr="00610145">
                    <w:rPr>
                      <w:rFonts w:ascii="宋体" w:hAnsi="宋体" w:cs="Arial"/>
                      <w:bCs/>
                      <w:color w:val="000000"/>
                      <w:kern w:val="36"/>
                      <w:sz w:val="18"/>
                    </w:rPr>
                    <w:t>2</w:t>
                  </w:r>
                  <w:r w:rsidRPr="00610145">
                    <w:rPr>
                      <w:rFonts w:ascii="宋体" w:hAnsi="宋体" w:cs="Arial" w:hint="eastAsia"/>
                      <w:bCs/>
                      <w:color w:val="000000"/>
                      <w:kern w:val="36"/>
                      <w:sz w:val="18"/>
                    </w:rPr>
                    <w:t>．网上申报操作时间为每月5—25日早6：00—晚10：00</w:t>
                  </w:r>
                </w:p>
                <w:p w14:paraId="16B88064" w14:textId="77777777" w:rsidR="005F0000" w:rsidRPr="00610145" w:rsidRDefault="005F0000" w:rsidP="006265E2">
                  <w:pPr>
                    <w:ind w:firstLineChars="200" w:firstLine="360"/>
                    <w:rPr>
                      <w:rFonts w:ascii="宋体" w:hAnsi="宋体"/>
                      <w:b/>
                      <w:color w:val="000000"/>
                      <w:sz w:val="18"/>
                    </w:rPr>
                  </w:pPr>
                  <w:r w:rsidRPr="00610145">
                    <w:rPr>
                      <w:rFonts w:ascii="宋体" w:hAnsi="宋体" w:cs="Arial"/>
                      <w:bCs/>
                      <w:color w:val="000000"/>
                      <w:kern w:val="36"/>
                      <w:sz w:val="18"/>
                    </w:rPr>
                    <w:t>3</w:t>
                  </w:r>
                  <w:r w:rsidRPr="00610145">
                    <w:rPr>
                      <w:rFonts w:ascii="宋体" w:hAnsi="宋体" w:cs="Arial" w:hint="eastAsia"/>
                      <w:bCs/>
                      <w:color w:val="000000"/>
                      <w:kern w:val="36"/>
                      <w:sz w:val="18"/>
                    </w:rPr>
                    <w:t>．</w:t>
                  </w:r>
                  <w:r w:rsidRPr="00610145">
                    <w:rPr>
                      <w:rFonts w:ascii="宋体" w:hAnsi="宋体" w:hint="eastAsia"/>
                      <w:color w:val="000000"/>
                      <w:sz w:val="18"/>
                    </w:rPr>
                    <w:t>北京市社会保险网上服务平台</w:t>
                  </w:r>
                  <w:hyperlink r:id="rId15" w:history="1">
                    <w:r w:rsidRPr="00610145">
                      <w:rPr>
                        <w:rStyle w:val="a3"/>
                        <w:rFonts w:ascii="宋体" w:hAnsi="宋体" w:hint="eastAsia"/>
                        <w:sz w:val="18"/>
                      </w:rPr>
                      <w:t>www.bjrbj.gov.cn/csibiz</w:t>
                    </w:r>
                  </w:hyperlink>
                  <w:r w:rsidRPr="00610145">
                    <w:rPr>
                      <w:rFonts w:ascii="宋体" w:hAnsi="宋体" w:hint="eastAsia"/>
                      <w:color w:val="000000"/>
                      <w:sz w:val="18"/>
                    </w:rPr>
                    <w:t>。</w:t>
                  </w:r>
                </w:p>
                <w:p w14:paraId="3F223B45" w14:textId="77777777" w:rsidR="005F0000" w:rsidRPr="00610145" w:rsidRDefault="005F0000" w:rsidP="004E331E">
                  <w:pPr>
                    <w:ind w:firstLineChars="200" w:firstLine="360"/>
                    <w:rPr>
                      <w:rFonts w:ascii="宋体" w:hAnsi="宋体"/>
                      <w:color w:val="000000"/>
                      <w:sz w:val="18"/>
                    </w:rPr>
                  </w:pPr>
                  <w:r w:rsidRPr="00610145">
                    <w:rPr>
                      <w:rFonts w:ascii="宋体" w:hAnsi="宋体" w:cs="Arial"/>
                      <w:bCs/>
                      <w:color w:val="000000"/>
                      <w:kern w:val="36"/>
                      <w:sz w:val="18"/>
                    </w:rPr>
                    <w:t>4</w:t>
                  </w:r>
                  <w:r w:rsidRPr="00610145">
                    <w:rPr>
                      <w:rFonts w:ascii="宋体" w:hAnsi="宋体" w:cs="Arial" w:hint="eastAsia"/>
                      <w:bCs/>
                      <w:color w:val="000000"/>
                      <w:kern w:val="36"/>
                      <w:sz w:val="18"/>
                    </w:rPr>
                    <w:t>．</w:t>
                  </w:r>
                  <w:r w:rsidRPr="00610145">
                    <w:rPr>
                      <w:rFonts w:ascii="宋体" w:hAnsi="宋体" w:cs="Arial"/>
                      <w:bCs/>
                      <w:color w:val="000000"/>
                      <w:kern w:val="36"/>
                      <w:sz w:val="18"/>
                    </w:rPr>
                    <w:t>办理业务所需提交的</w:t>
                  </w:r>
                  <w:r w:rsidRPr="00610145">
                    <w:rPr>
                      <w:rFonts w:ascii="宋体" w:hAnsi="宋体" w:cs="Arial" w:hint="eastAsia"/>
                      <w:bCs/>
                      <w:color w:val="000000"/>
                      <w:kern w:val="36"/>
                      <w:sz w:val="18"/>
                    </w:rPr>
                    <w:t>纸质材料</w:t>
                  </w:r>
                  <w:proofErr w:type="gramStart"/>
                  <w:r w:rsidRPr="00610145">
                    <w:rPr>
                      <w:rFonts w:ascii="宋体" w:hAnsi="宋体" w:cs="Arial"/>
                      <w:bCs/>
                      <w:color w:val="000000"/>
                      <w:kern w:val="36"/>
                      <w:sz w:val="18"/>
                    </w:rPr>
                    <w:t>请统一</w:t>
                  </w:r>
                  <w:proofErr w:type="gramEnd"/>
                  <w:r w:rsidRPr="00610145">
                    <w:rPr>
                      <w:rFonts w:ascii="宋体" w:hAnsi="宋体" w:cs="Arial"/>
                      <w:bCs/>
                      <w:color w:val="000000"/>
                      <w:kern w:val="36"/>
                      <w:sz w:val="18"/>
                    </w:rPr>
                    <w:t>使用</w:t>
                  </w:r>
                  <w:r w:rsidRPr="00610145">
                    <w:rPr>
                      <w:rFonts w:ascii="宋体" w:hAnsi="宋体" w:cs="Arial" w:hint="eastAsia"/>
                      <w:b/>
                      <w:bCs/>
                      <w:i/>
                      <w:color w:val="000000"/>
                      <w:kern w:val="36"/>
                      <w:sz w:val="18"/>
                    </w:rPr>
                    <w:t>A4纸</w:t>
                  </w:r>
                  <w:r w:rsidRPr="00610145">
                    <w:rPr>
                      <w:rFonts w:ascii="宋体" w:hAnsi="宋体" w:cs="Arial"/>
                      <w:b/>
                      <w:bCs/>
                      <w:i/>
                      <w:color w:val="000000"/>
                      <w:kern w:val="36"/>
                      <w:sz w:val="18"/>
                    </w:rPr>
                    <w:t>打印或复印，并加盖单位公章。</w:t>
                  </w:r>
                </w:p>
              </w:txbxContent>
            </v:textbox>
          </v:rect>
        </w:pict>
      </w:r>
    </w:p>
    <w:p w14:paraId="2FC2064A" w14:textId="77777777" w:rsidR="00496F58" w:rsidRDefault="00496F58" w:rsidP="009C73EB">
      <w:pPr>
        <w:spacing w:line="360" w:lineRule="auto"/>
        <w:jc w:val="center"/>
        <w:rPr>
          <w:rFonts w:ascii="宋体" w:hAnsi="宋体"/>
          <w:szCs w:val="24"/>
        </w:rPr>
        <w:sectPr w:rsidR="00496F58" w:rsidSect="00094D0D">
          <w:pgSz w:w="11906" w:h="16838" w:code="9"/>
          <w:pgMar w:top="567" w:right="1797" w:bottom="567" w:left="1797" w:header="851" w:footer="992" w:gutter="0"/>
          <w:cols w:space="425"/>
          <w:docGrid w:linePitch="326"/>
        </w:sectPr>
      </w:pPr>
    </w:p>
    <w:p w14:paraId="41780266" w14:textId="77777777" w:rsidR="002E61E6" w:rsidRPr="002E61E6" w:rsidRDefault="002E61E6" w:rsidP="002E61E6">
      <w:pPr>
        <w:keepNext/>
        <w:keepLines/>
        <w:spacing w:before="260" w:after="260" w:line="276" w:lineRule="auto"/>
        <w:jc w:val="center"/>
        <w:outlineLvl w:val="2"/>
        <w:rPr>
          <w:rFonts w:ascii="宋体" w:hAnsi="宋体"/>
          <w:b/>
          <w:bCs/>
          <w:sz w:val="32"/>
          <w:szCs w:val="32"/>
        </w:rPr>
      </w:pPr>
      <w:bookmarkStart w:id="26" w:name="_Toc378687694"/>
      <w:bookmarkStart w:id="27" w:name="_Toc381693067"/>
      <w:bookmarkStart w:id="28" w:name="_Toc382209143"/>
      <w:bookmarkStart w:id="29" w:name="_Toc378687695"/>
      <w:r w:rsidRPr="002E61E6">
        <w:rPr>
          <w:rFonts w:ascii="宋体" w:hAnsi="宋体" w:hint="eastAsia"/>
          <w:b/>
          <w:bCs/>
          <w:sz w:val="32"/>
          <w:szCs w:val="32"/>
        </w:rPr>
        <w:lastRenderedPageBreak/>
        <w:t>8.用人</w:t>
      </w:r>
      <w:r w:rsidRPr="002E61E6">
        <w:rPr>
          <w:rFonts w:ascii="宋体" w:hAnsi="宋体"/>
          <w:b/>
          <w:bCs/>
          <w:sz w:val="32"/>
          <w:szCs w:val="32"/>
        </w:rPr>
        <w:t>单位</w:t>
      </w:r>
      <w:r w:rsidRPr="002E61E6">
        <w:rPr>
          <w:rFonts w:ascii="宋体" w:hAnsi="宋体" w:hint="eastAsia"/>
          <w:b/>
          <w:bCs/>
          <w:sz w:val="32"/>
          <w:szCs w:val="32"/>
        </w:rPr>
        <w:t>参保人</w:t>
      </w:r>
      <w:proofErr w:type="gramStart"/>
      <w:r w:rsidRPr="002E61E6">
        <w:rPr>
          <w:rFonts w:ascii="宋体" w:hAnsi="宋体" w:hint="eastAsia"/>
          <w:b/>
          <w:bCs/>
          <w:sz w:val="32"/>
          <w:szCs w:val="32"/>
        </w:rPr>
        <w:t>员减少</w:t>
      </w:r>
      <w:proofErr w:type="gramEnd"/>
      <w:r w:rsidRPr="002E61E6">
        <w:rPr>
          <w:rFonts w:ascii="宋体" w:hAnsi="宋体" w:hint="eastAsia"/>
          <w:b/>
          <w:bCs/>
          <w:sz w:val="32"/>
          <w:szCs w:val="32"/>
        </w:rPr>
        <w:t>办事</w:t>
      </w:r>
      <w:r w:rsidRPr="002E61E6">
        <w:rPr>
          <w:rFonts w:ascii="宋体" w:hAnsi="宋体"/>
          <w:b/>
          <w:bCs/>
          <w:sz w:val="32"/>
          <w:szCs w:val="32"/>
        </w:rPr>
        <w:t>指南</w:t>
      </w:r>
      <w:bookmarkEnd w:id="26"/>
      <w:bookmarkEnd w:id="27"/>
      <w:bookmarkEnd w:id="28"/>
    </w:p>
    <w:p w14:paraId="3400E1C4"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一、业务办理时间：</w:t>
      </w:r>
      <w:r w:rsidRPr="002E61E6">
        <w:rPr>
          <w:rFonts w:ascii="宋体" w:hAnsi="宋体" w:hint="eastAsia"/>
          <w:sz w:val="21"/>
          <w:szCs w:val="24"/>
        </w:rPr>
        <w:t>每月5日至25日（节假日除外）</w:t>
      </w:r>
    </w:p>
    <w:p w14:paraId="20E1E676" w14:textId="77777777" w:rsidR="002E61E6" w:rsidRPr="002E61E6" w:rsidRDefault="002E61E6" w:rsidP="002E61E6">
      <w:pPr>
        <w:spacing w:line="360" w:lineRule="auto"/>
        <w:ind w:firstLineChars="200" w:firstLine="422"/>
        <w:rPr>
          <w:rFonts w:ascii="宋体" w:hAnsi="宋体" w:cs="Arial"/>
          <w:bCs/>
          <w:kern w:val="36"/>
          <w:sz w:val="21"/>
          <w:szCs w:val="24"/>
        </w:rPr>
      </w:pPr>
      <w:r w:rsidRPr="002E61E6">
        <w:rPr>
          <w:rFonts w:ascii="宋体" w:hAnsi="宋体" w:cs="Arial" w:hint="eastAsia"/>
          <w:b/>
          <w:bCs/>
          <w:kern w:val="36"/>
          <w:sz w:val="21"/>
          <w:szCs w:val="24"/>
        </w:rPr>
        <w:t>二、所需材料</w:t>
      </w:r>
    </w:p>
    <w:p w14:paraId="1552F092" w14:textId="77777777" w:rsidR="002E61E6" w:rsidRPr="002E61E6" w:rsidRDefault="002E61E6" w:rsidP="002E61E6">
      <w:pPr>
        <w:spacing w:line="360" w:lineRule="auto"/>
        <w:ind w:firstLineChars="200" w:firstLine="420"/>
        <w:rPr>
          <w:rFonts w:ascii="宋体" w:hAnsi="宋体" w:cs="Arial"/>
          <w:bCs/>
          <w:kern w:val="36"/>
          <w:sz w:val="21"/>
          <w:szCs w:val="24"/>
        </w:rPr>
      </w:pPr>
      <w:r w:rsidRPr="002E61E6">
        <w:rPr>
          <w:rFonts w:ascii="宋体" w:hAnsi="宋体" w:hint="eastAsia"/>
          <w:sz w:val="21"/>
          <w:szCs w:val="24"/>
        </w:rPr>
        <w:t>1.《北京市社会保险人员减少表》一式两份</w:t>
      </w:r>
      <w:r w:rsidRPr="002E61E6">
        <w:rPr>
          <w:rFonts w:ascii="宋体" w:hAnsi="宋体" w:cs="Arial" w:hint="eastAsia"/>
          <w:bCs/>
          <w:kern w:val="36"/>
          <w:sz w:val="21"/>
          <w:szCs w:val="24"/>
        </w:rPr>
        <w:t>（需加盖单位公章）</w:t>
      </w:r>
      <w:r w:rsidRPr="002E61E6">
        <w:rPr>
          <w:rFonts w:ascii="宋体" w:hAnsi="宋体" w:hint="eastAsia"/>
          <w:sz w:val="21"/>
          <w:szCs w:val="24"/>
        </w:rPr>
        <w:t>；</w:t>
      </w:r>
    </w:p>
    <w:p w14:paraId="29E3D141"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2．企业版软件减员的，需提交减员报盘文件。</w:t>
      </w:r>
    </w:p>
    <w:p w14:paraId="23DF77A4" w14:textId="77777777" w:rsidR="002E61E6" w:rsidRPr="002E61E6" w:rsidRDefault="002E61E6" w:rsidP="002E61E6">
      <w:pPr>
        <w:spacing w:line="360" w:lineRule="auto"/>
        <w:ind w:firstLineChars="200" w:firstLine="422"/>
        <w:rPr>
          <w:rFonts w:ascii="宋体" w:hAnsi="宋体" w:cs="Arial"/>
          <w:bCs/>
          <w:kern w:val="36"/>
          <w:sz w:val="21"/>
          <w:szCs w:val="24"/>
        </w:rPr>
      </w:pPr>
      <w:r w:rsidRPr="002E61E6">
        <w:rPr>
          <w:rFonts w:ascii="宋体" w:hAnsi="宋体" w:cs="Arial" w:hint="eastAsia"/>
          <w:b/>
          <w:bCs/>
          <w:kern w:val="36"/>
          <w:sz w:val="21"/>
          <w:szCs w:val="24"/>
        </w:rPr>
        <w:t>三、操作办法</w:t>
      </w:r>
    </w:p>
    <w:p w14:paraId="4EFD9DED" w14:textId="77777777" w:rsidR="002E61E6" w:rsidRPr="002E61E6" w:rsidRDefault="002E61E6" w:rsidP="002E61E6">
      <w:pPr>
        <w:spacing w:line="360" w:lineRule="auto"/>
        <w:ind w:firstLineChars="200" w:firstLine="422"/>
        <w:rPr>
          <w:rFonts w:ascii="宋体" w:hAnsi="宋体" w:cs="Arial"/>
          <w:b/>
          <w:bCs/>
          <w:kern w:val="36"/>
          <w:sz w:val="21"/>
          <w:szCs w:val="24"/>
        </w:rPr>
      </w:pPr>
      <w:r w:rsidRPr="002E61E6">
        <w:rPr>
          <w:rFonts w:ascii="宋体" w:hAnsi="宋体" w:cs="Arial" w:hint="eastAsia"/>
          <w:b/>
          <w:bCs/>
          <w:kern w:val="36"/>
          <w:sz w:val="21"/>
          <w:szCs w:val="24"/>
        </w:rPr>
        <w:t>1.网上申报方式：</w:t>
      </w:r>
    </w:p>
    <w:p w14:paraId="72A074A5"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cs="Arial" w:hint="eastAsia"/>
          <w:bCs/>
          <w:kern w:val="36"/>
          <w:sz w:val="21"/>
          <w:szCs w:val="24"/>
        </w:rPr>
        <w:t>使用</w:t>
      </w:r>
      <w:r w:rsidRPr="002E61E6">
        <w:rPr>
          <w:rFonts w:ascii="宋体" w:hAnsi="宋体" w:cs="Arial"/>
          <w:kern w:val="0"/>
          <w:sz w:val="21"/>
          <w:szCs w:val="24"/>
        </w:rPr>
        <w:t>CA</w:t>
      </w:r>
      <w:r w:rsidRPr="002E61E6">
        <w:rPr>
          <w:rFonts w:ascii="宋体" w:hAnsi="宋体" w:cs="Arial" w:hint="eastAsia"/>
          <w:kern w:val="0"/>
          <w:sz w:val="21"/>
          <w:szCs w:val="24"/>
        </w:rPr>
        <w:t>证书登录</w:t>
      </w:r>
      <w:r w:rsidRPr="002E61E6">
        <w:rPr>
          <w:rFonts w:ascii="宋体" w:hAnsi="宋体" w:cs="宋体" w:hint="eastAsia"/>
          <w:kern w:val="0"/>
          <w:sz w:val="21"/>
          <w:szCs w:val="24"/>
        </w:rPr>
        <w:t>北京市社会保险网上服务平台</w:t>
      </w:r>
      <w:r w:rsidRPr="002E61E6">
        <w:rPr>
          <w:rFonts w:ascii="宋体" w:hAnsi="宋体" w:cs="Arial" w:hint="eastAsia"/>
          <w:bCs/>
          <w:kern w:val="36"/>
          <w:sz w:val="21"/>
          <w:szCs w:val="24"/>
        </w:rPr>
        <w:t>，</w:t>
      </w:r>
      <w:r w:rsidRPr="002E61E6">
        <w:rPr>
          <w:rFonts w:ascii="宋体" w:hAnsi="宋体" w:hint="eastAsia"/>
          <w:sz w:val="21"/>
          <w:szCs w:val="24"/>
        </w:rPr>
        <w:t>点击</w:t>
      </w:r>
      <w:r w:rsidRPr="002E61E6">
        <w:rPr>
          <w:rFonts w:ascii="宋体" w:hAnsi="宋体" w:hint="eastAsia"/>
          <w:b/>
          <w:sz w:val="21"/>
          <w:szCs w:val="24"/>
        </w:rPr>
        <w:t>“申报业务管理→普通减员→零星减员”</w:t>
      </w:r>
      <w:r w:rsidRPr="002E61E6">
        <w:rPr>
          <w:rFonts w:ascii="宋体" w:hAnsi="宋体" w:hint="eastAsia"/>
          <w:sz w:val="21"/>
          <w:szCs w:val="24"/>
        </w:rPr>
        <w:t>，输入要减少人员的身份证号和姓名点击</w:t>
      </w:r>
      <w:r w:rsidRPr="002E61E6">
        <w:rPr>
          <w:rFonts w:ascii="宋体" w:hAnsi="宋体" w:hint="eastAsia"/>
          <w:b/>
          <w:sz w:val="21"/>
          <w:szCs w:val="24"/>
        </w:rPr>
        <w:t>“查询”</w:t>
      </w:r>
      <w:r w:rsidRPr="002E61E6">
        <w:rPr>
          <w:rFonts w:ascii="宋体" w:hAnsi="宋体" w:hint="eastAsia"/>
          <w:sz w:val="21"/>
          <w:szCs w:val="24"/>
        </w:rPr>
        <w:t>，减少原因默认为转往他区（一般情况下均选此原因），缴费截止月份默认为上月（就是上月已缴，当月不再缴费），停止缴费险种为参加的全部险种，点击</w:t>
      </w:r>
      <w:r w:rsidRPr="002E61E6">
        <w:rPr>
          <w:rFonts w:ascii="宋体" w:hAnsi="宋体" w:hint="eastAsia"/>
          <w:b/>
          <w:sz w:val="21"/>
          <w:szCs w:val="24"/>
        </w:rPr>
        <w:t>“保存”</w:t>
      </w:r>
      <w:r w:rsidRPr="002E61E6">
        <w:rPr>
          <w:rFonts w:ascii="宋体" w:hAnsi="宋体" w:hint="eastAsia"/>
          <w:sz w:val="21"/>
          <w:szCs w:val="24"/>
        </w:rPr>
        <w:t>并</w:t>
      </w:r>
      <w:r w:rsidRPr="002E61E6">
        <w:rPr>
          <w:rFonts w:ascii="宋体" w:hAnsi="宋体" w:hint="eastAsia"/>
          <w:b/>
          <w:sz w:val="21"/>
          <w:szCs w:val="24"/>
        </w:rPr>
        <w:t>“提交”</w:t>
      </w:r>
      <w:r w:rsidRPr="002E61E6">
        <w:rPr>
          <w:rFonts w:ascii="宋体" w:hAnsi="宋体" w:hint="eastAsia"/>
          <w:sz w:val="21"/>
          <w:szCs w:val="24"/>
        </w:rPr>
        <w:t>。</w:t>
      </w:r>
    </w:p>
    <w:p w14:paraId="10A7DF32"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在显示成功的状态下，点击</w:t>
      </w:r>
      <w:r w:rsidRPr="002E61E6">
        <w:rPr>
          <w:rFonts w:ascii="宋体" w:hAnsi="宋体" w:hint="eastAsia"/>
          <w:b/>
          <w:sz w:val="21"/>
          <w:szCs w:val="24"/>
        </w:rPr>
        <w:t>“业务报表查询→人员减少表”</w:t>
      </w:r>
      <w:r w:rsidRPr="002E61E6">
        <w:rPr>
          <w:rFonts w:ascii="宋体" w:hAnsi="宋体" w:hint="eastAsia"/>
          <w:sz w:val="21"/>
          <w:szCs w:val="24"/>
        </w:rPr>
        <w:t>，选择起止时间，点击</w:t>
      </w:r>
      <w:r w:rsidRPr="002E61E6">
        <w:rPr>
          <w:rFonts w:ascii="宋体" w:hAnsi="宋体" w:hint="eastAsia"/>
          <w:b/>
          <w:sz w:val="21"/>
          <w:szCs w:val="24"/>
        </w:rPr>
        <w:t>“查询→下载打印”</w:t>
      </w:r>
      <w:r w:rsidRPr="002E61E6">
        <w:rPr>
          <w:rFonts w:ascii="宋体" w:hAnsi="宋体" w:hint="eastAsia"/>
          <w:sz w:val="21"/>
          <w:szCs w:val="24"/>
        </w:rPr>
        <w:t>，打印出《北京市社会保险人员减少表》，核对无误后盖章自己留存，</w:t>
      </w:r>
      <w:r w:rsidRPr="002E61E6">
        <w:rPr>
          <w:rFonts w:ascii="宋体" w:hAnsi="宋体" w:cs="Arial" w:hint="eastAsia"/>
          <w:b/>
          <w:bCs/>
          <w:kern w:val="36"/>
          <w:sz w:val="21"/>
          <w:szCs w:val="24"/>
        </w:rPr>
        <w:t>无需再到社保中心</w:t>
      </w:r>
      <w:r w:rsidRPr="002E61E6">
        <w:rPr>
          <w:rFonts w:ascii="宋体" w:hAnsi="宋体" w:cs="Arial" w:hint="eastAsia"/>
          <w:bCs/>
          <w:kern w:val="36"/>
          <w:sz w:val="21"/>
          <w:szCs w:val="24"/>
        </w:rPr>
        <w:t>。</w:t>
      </w:r>
    </w:p>
    <w:p w14:paraId="132A4161"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注</w:t>
      </w:r>
      <w:r w:rsidRPr="002E61E6">
        <w:rPr>
          <w:rFonts w:ascii="宋体" w:hAnsi="宋体"/>
          <w:b/>
          <w:sz w:val="21"/>
          <w:szCs w:val="24"/>
        </w:rPr>
        <w:t>：</w:t>
      </w:r>
      <w:r w:rsidRPr="002E61E6">
        <w:rPr>
          <w:rFonts w:ascii="宋体" w:hAnsi="宋体" w:hint="eastAsia"/>
          <w:sz w:val="21"/>
          <w:szCs w:val="24"/>
        </w:rPr>
        <w:t>（1）网上</w:t>
      </w:r>
      <w:r w:rsidRPr="002E61E6">
        <w:rPr>
          <w:rFonts w:ascii="宋体" w:hAnsi="宋体"/>
          <w:sz w:val="21"/>
          <w:szCs w:val="24"/>
        </w:rPr>
        <w:t>申报人员</w:t>
      </w:r>
      <w:r w:rsidRPr="002E61E6">
        <w:rPr>
          <w:rFonts w:ascii="宋体" w:hAnsi="宋体" w:hint="eastAsia"/>
          <w:sz w:val="21"/>
          <w:szCs w:val="24"/>
        </w:rPr>
        <w:t>减少如有疑问</w:t>
      </w:r>
      <w:r w:rsidRPr="002E61E6">
        <w:rPr>
          <w:rFonts w:ascii="宋体" w:hAnsi="宋体"/>
          <w:sz w:val="21"/>
          <w:szCs w:val="24"/>
        </w:rPr>
        <w:t>，请</w:t>
      </w:r>
      <w:r w:rsidRPr="002E61E6">
        <w:rPr>
          <w:rFonts w:ascii="宋体" w:hAnsi="宋体" w:hint="eastAsia"/>
          <w:spacing w:val="-8"/>
          <w:sz w:val="21"/>
          <w:szCs w:val="24"/>
        </w:rPr>
        <w:t>参照网上申报登录界面《用户指南》；</w:t>
      </w:r>
    </w:p>
    <w:p w14:paraId="571AF343" w14:textId="77777777" w:rsidR="002E61E6" w:rsidRPr="002E61E6" w:rsidRDefault="002E61E6" w:rsidP="002E61E6">
      <w:pPr>
        <w:spacing w:line="360" w:lineRule="auto"/>
        <w:ind w:firstLineChars="350" w:firstLine="735"/>
        <w:rPr>
          <w:rFonts w:ascii="宋体" w:hAnsi="宋体" w:cs="Arial"/>
          <w:bCs/>
          <w:kern w:val="36"/>
          <w:sz w:val="21"/>
          <w:szCs w:val="24"/>
        </w:rPr>
      </w:pPr>
      <w:r w:rsidRPr="002E61E6">
        <w:rPr>
          <w:rFonts w:ascii="宋体" w:hAnsi="宋体" w:hint="eastAsia"/>
          <w:sz w:val="21"/>
          <w:szCs w:val="24"/>
        </w:rPr>
        <w:t>（2）</w:t>
      </w:r>
      <w:r w:rsidRPr="002E61E6">
        <w:rPr>
          <w:rFonts w:ascii="宋体" w:hAnsi="宋体" w:cs="宋体" w:hint="eastAsia"/>
          <w:kern w:val="0"/>
          <w:sz w:val="21"/>
          <w:szCs w:val="24"/>
        </w:rPr>
        <w:t>北京社保网上服务平台</w:t>
      </w:r>
      <w:r w:rsidRPr="002E61E6">
        <w:rPr>
          <w:rFonts w:ascii="宋体" w:hAnsi="宋体" w:cs="宋体"/>
          <w:kern w:val="0"/>
          <w:sz w:val="21"/>
          <w:szCs w:val="24"/>
        </w:rPr>
        <w:t>：</w:t>
      </w:r>
      <w:hyperlink r:id="rId16" w:history="1">
        <w:r w:rsidRPr="002E61E6">
          <w:rPr>
            <w:rFonts w:ascii="宋体" w:hAnsi="宋体" w:cs="Arial"/>
            <w:bCs/>
            <w:color w:val="0000FF"/>
            <w:kern w:val="36"/>
            <w:sz w:val="21"/>
            <w:szCs w:val="24"/>
            <w:u w:val="single"/>
          </w:rPr>
          <w:t>http://www.bjrbj.gov.cn/csibiz</w:t>
        </w:r>
      </w:hyperlink>
      <w:r w:rsidRPr="002E61E6">
        <w:rPr>
          <w:rFonts w:ascii="宋体" w:hAnsi="宋体" w:cs="Arial" w:hint="eastAsia"/>
          <w:bCs/>
          <w:kern w:val="36"/>
          <w:sz w:val="21"/>
          <w:szCs w:val="24"/>
        </w:rPr>
        <w:t>；</w:t>
      </w:r>
    </w:p>
    <w:p w14:paraId="3FF3470D" w14:textId="77777777" w:rsidR="002E61E6" w:rsidRPr="002E61E6" w:rsidRDefault="002E61E6" w:rsidP="002E61E6">
      <w:pPr>
        <w:spacing w:line="360" w:lineRule="auto"/>
        <w:ind w:firstLineChars="350" w:firstLine="735"/>
        <w:rPr>
          <w:rFonts w:ascii="宋体" w:hAnsi="宋体" w:cs="Arial"/>
          <w:bCs/>
          <w:kern w:val="36"/>
          <w:sz w:val="21"/>
          <w:szCs w:val="24"/>
        </w:rPr>
      </w:pPr>
      <w:r w:rsidRPr="002E61E6">
        <w:rPr>
          <w:rFonts w:ascii="宋体" w:hAnsi="宋体" w:cs="Arial" w:hint="eastAsia"/>
          <w:bCs/>
          <w:kern w:val="36"/>
          <w:sz w:val="21"/>
          <w:szCs w:val="24"/>
        </w:rPr>
        <w:t>（3）要求</w:t>
      </w:r>
      <w:r w:rsidRPr="002E61E6">
        <w:rPr>
          <w:rFonts w:ascii="宋体" w:hAnsi="宋体" w:cs="Arial"/>
          <w:bCs/>
          <w:kern w:val="36"/>
          <w:sz w:val="21"/>
          <w:szCs w:val="24"/>
        </w:rPr>
        <w:t>：</w:t>
      </w:r>
      <w:r w:rsidRPr="002E61E6">
        <w:rPr>
          <w:rFonts w:ascii="宋体" w:hAnsi="宋体" w:cs="Arial" w:hint="eastAsia"/>
          <w:bCs/>
          <w:kern w:val="36"/>
          <w:sz w:val="21"/>
          <w:szCs w:val="24"/>
        </w:rPr>
        <w:t>能使用网上申报的必须使用网上申报方式</w:t>
      </w:r>
    </w:p>
    <w:p w14:paraId="72F9A545"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2．企业版软件报盘方式</w:t>
      </w:r>
      <w:r w:rsidRPr="002E61E6">
        <w:rPr>
          <w:rFonts w:ascii="宋体" w:hAnsi="宋体" w:hint="eastAsia"/>
          <w:sz w:val="21"/>
          <w:szCs w:val="24"/>
        </w:rPr>
        <w:t>（不能使用网上申报的单位），</w:t>
      </w:r>
      <w:r w:rsidRPr="002E61E6">
        <w:rPr>
          <w:rFonts w:ascii="宋体" w:hAnsi="宋体"/>
          <w:sz w:val="21"/>
          <w:szCs w:val="24"/>
        </w:rPr>
        <w:t>具体方式</w:t>
      </w:r>
      <w:r w:rsidRPr="002E61E6">
        <w:rPr>
          <w:rFonts w:ascii="宋体" w:hAnsi="宋体" w:hint="eastAsia"/>
          <w:sz w:val="21"/>
          <w:szCs w:val="24"/>
        </w:rPr>
        <w:t>参见《企业版软件操作指南》。</w:t>
      </w:r>
    </w:p>
    <w:p w14:paraId="6E464951" w14:textId="77777777" w:rsidR="002E61E6" w:rsidRPr="002E61E6" w:rsidRDefault="002E61E6" w:rsidP="002E61E6">
      <w:pPr>
        <w:spacing w:line="360" w:lineRule="auto"/>
        <w:ind w:firstLineChars="200" w:firstLine="422"/>
        <w:rPr>
          <w:rFonts w:ascii="宋体" w:hAnsi="宋体" w:cs="Arial"/>
          <w:b/>
          <w:bCs/>
          <w:kern w:val="36"/>
          <w:sz w:val="21"/>
          <w:szCs w:val="24"/>
        </w:rPr>
      </w:pPr>
      <w:r w:rsidRPr="002E61E6">
        <w:rPr>
          <w:rFonts w:ascii="宋体" w:hAnsi="宋体" w:cs="Arial" w:hint="eastAsia"/>
          <w:b/>
          <w:bCs/>
          <w:kern w:val="36"/>
          <w:sz w:val="21"/>
          <w:szCs w:val="24"/>
        </w:rPr>
        <w:t>四、经办流程</w:t>
      </w:r>
    </w:p>
    <w:p w14:paraId="19778F01" w14:textId="77777777" w:rsidR="002E61E6" w:rsidRPr="002E61E6" w:rsidRDefault="002E61E6" w:rsidP="002E61E6">
      <w:pPr>
        <w:spacing w:line="360" w:lineRule="auto"/>
        <w:ind w:firstLineChars="200" w:firstLine="420"/>
        <w:rPr>
          <w:rFonts w:ascii="宋体" w:hAnsi="宋体" w:cs="Arial"/>
          <w:bCs/>
          <w:kern w:val="36"/>
          <w:sz w:val="21"/>
          <w:szCs w:val="24"/>
        </w:rPr>
      </w:pPr>
      <w:r w:rsidRPr="002E61E6">
        <w:rPr>
          <w:rFonts w:ascii="宋体" w:hAnsi="宋体" w:cs="Arial" w:hint="eastAsia"/>
          <w:bCs/>
          <w:kern w:val="36"/>
          <w:sz w:val="21"/>
          <w:szCs w:val="24"/>
        </w:rPr>
        <w:t>1．使用网上申报减员的，系统审核成功并打印报表核对无误即可，</w:t>
      </w:r>
      <w:r w:rsidRPr="002E61E6">
        <w:rPr>
          <w:rFonts w:ascii="宋体" w:hAnsi="宋体" w:cs="Arial" w:hint="eastAsia"/>
          <w:b/>
          <w:bCs/>
          <w:kern w:val="36"/>
          <w:sz w:val="21"/>
          <w:szCs w:val="24"/>
        </w:rPr>
        <w:t>无需再到社保中心</w:t>
      </w:r>
      <w:r w:rsidRPr="002E61E6">
        <w:rPr>
          <w:rFonts w:ascii="宋体" w:hAnsi="宋体" w:cs="Arial" w:hint="eastAsia"/>
          <w:bCs/>
          <w:kern w:val="36"/>
          <w:sz w:val="21"/>
          <w:szCs w:val="24"/>
        </w:rPr>
        <w:t>。</w:t>
      </w:r>
    </w:p>
    <w:p w14:paraId="1AB5E678" w14:textId="77777777" w:rsidR="002E61E6" w:rsidRPr="002E61E6" w:rsidRDefault="002E61E6" w:rsidP="002E61E6">
      <w:pPr>
        <w:spacing w:line="360" w:lineRule="auto"/>
        <w:ind w:firstLineChars="200" w:firstLine="420"/>
        <w:rPr>
          <w:rFonts w:ascii="宋体" w:hAnsi="宋体" w:cs="Arial"/>
          <w:kern w:val="0"/>
          <w:sz w:val="21"/>
          <w:szCs w:val="24"/>
        </w:rPr>
      </w:pPr>
      <w:r w:rsidRPr="002E61E6">
        <w:rPr>
          <w:rFonts w:ascii="宋体" w:hAnsi="宋体" w:cs="Arial" w:hint="eastAsia"/>
          <w:bCs/>
          <w:kern w:val="36"/>
          <w:sz w:val="21"/>
          <w:szCs w:val="24"/>
        </w:rPr>
        <w:t>2．使用企业版软件报盘或者需要手工操作减员的（失业转街道、转外国籍、死亡清算等），先在网上</w:t>
      </w:r>
      <w:r w:rsidRPr="002E61E6">
        <w:rPr>
          <w:rFonts w:ascii="宋体" w:hAnsi="宋体" w:cs="Arial" w:hint="eastAsia"/>
          <w:kern w:val="0"/>
          <w:sz w:val="21"/>
          <w:szCs w:val="24"/>
        </w:rPr>
        <w:t>预约人员减少业务，然后携带所需材料到社保中心三层取号办理减员手续。</w:t>
      </w:r>
    </w:p>
    <w:p w14:paraId="4F57398C" w14:textId="77777777" w:rsidR="002E61E6" w:rsidRPr="002E61E6" w:rsidRDefault="002E61E6" w:rsidP="002E61E6">
      <w:pPr>
        <w:spacing w:line="360" w:lineRule="auto"/>
        <w:ind w:firstLineChars="200" w:firstLine="422"/>
        <w:rPr>
          <w:rFonts w:ascii="宋体" w:hAnsi="宋体" w:cs="Arial"/>
          <w:b/>
          <w:bCs/>
          <w:kern w:val="36"/>
          <w:sz w:val="21"/>
          <w:szCs w:val="24"/>
        </w:rPr>
      </w:pPr>
      <w:r w:rsidRPr="002E61E6">
        <w:rPr>
          <w:rFonts w:ascii="宋体" w:hAnsi="宋体" w:cs="Arial" w:hint="eastAsia"/>
          <w:b/>
          <w:bCs/>
          <w:kern w:val="36"/>
          <w:sz w:val="21"/>
          <w:szCs w:val="24"/>
        </w:rPr>
        <w:t>五、注意事项：</w:t>
      </w:r>
    </w:p>
    <w:p w14:paraId="6047934A" w14:textId="77777777" w:rsidR="002E61E6" w:rsidRPr="002E61E6" w:rsidRDefault="002E61E6" w:rsidP="002E61E6">
      <w:pPr>
        <w:spacing w:line="360" w:lineRule="auto"/>
        <w:ind w:firstLineChars="200" w:firstLine="420"/>
        <w:rPr>
          <w:rFonts w:ascii="宋体" w:hAnsi="宋体" w:cs="Arial"/>
          <w:bCs/>
          <w:kern w:val="36"/>
          <w:sz w:val="21"/>
          <w:szCs w:val="24"/>
        </w:rPr>
      </w:pPr>
      <w:r w:rsidRPr="002E61E6">
        <w:rPr>
          <w:rFonts w:ascii="宋体" w:hAnsi="宋体" w:cs="Arial" w:hint="eastAsia"/>
          <w:bCs/>
          <w:kern w:val="36"/>
          <w:sz w:val="21"/>
          <w:szCs w:val="24"/>
        </w:rPr>
        <w:t>1．业务</w:t>
      </w:r>
      <w:r w:rsidRPr="002E61E6">
        <w:rPr>
          <w:rFonts w:ascii="宋体" w:hAnsi="宋体" w:cs="Arial"/>
          <w:bCs/>
          <w:kern w:val="36"/>
          <w:sz w:val="21"/>
          <w:szCs w:val="24"/>
        </w:rPr>
        <w:t>办理岗位：</w:t>
      </w:r>
      <w:r w:rsidRPr="002E61E6">
        <w:rPr>
          <w:rFonts w:ascii="宋体" w:hAnsi="宋体" w:cs="宋体" w:hint="eastAsia"/>
          <w:sz w:val="21"/>
          <w:szCs w:val="24"/>
        </w:rPr>
        <w:t>社保中心登记业务岗</w:t>
      </w:r>
      <w:r w:rsidRPr="002E61E6">
        <w:rPr>
          <w:rFonts w:ascii="宋体" w:hAnsi="宋体" w:cs="Arial" w:hint="eastAsia"/>
          <w:bCs/>
          <w:kern w:val="36"/>
          <w:sz w:val="21"/>
          <w:szCs w:val="24"/>
        </w:rPr>
        <w:t>。</w:t>
      </w:r>
    </w:p>
    <w:p w14:paraId="34EA5925" w14:textId="77777777" w:rsidR="002E61E6" w:rsidRPr="002E61E6" w:rsidRDefault="002E61E6" w:rsidP="002E61E6">
      <w:pPr>
        <w:spacing w:line="360" w:lineRule="auto"/>
        <w:ind w:firstLineChars="200" w:firstLine="420"/>
        <w:rPr>
          <w:rFonts w:ascii="宋体" w:hAnsi="宋体" w:cs="Arial"/>
          <w:bCs/>
          <w:kern w:val="36"/>
          <w:sz w:val="21"/>
          <w:szCs w:val="24"/>
        </w:rPr>
      </w:pPr>
      <w:r w:rsidRPr="002E61E6">
        <w:rPr>
          <w:rFonts w:ascii="宋体" w:hAnsi="宋体" w:cs="Arial" w:hint="eastAsia"/>
          <w:bCs/>
          <w:kern w:val="36"/>
          <w:sz w:val="21"/>
          <w:szCs w:val="24"/>
        </w:rPr>
        <w:t>2．网上申报减少原因为：转往本区或者转往他区（无特殊情况减员均选此原因）。</w:t>
      </w:r>
    </w:p>
    <w:p w14:paraId="1D6AC36D"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cs="Arial" w:hint="eastAsia"/>
          <w:bCs/>
          <w:kern w:val="36"/>
          <w:sz w:val="21"/>
          <w:szCs w:val="24"/>
        </w:rPr>
        <w:t>3．</w:t>
      </w:r>
      <w:r w:rsidRPr="002E61E6">
        <w:rPr>
          <w:rFonts w:ascii="宋体" w:hAnsi="宋体" w:cs="Arial" w:hint="eastAsia"/>
          <w:b/>
          <w:bCs/>
          <w:kern w:val="36"/>
          <w:sz w:val="21"/>
          <w:szCs w:val="24"/>
        </w:rPr>
        <w:t>死亡减员：</w:t>
      </w:r>
      <w:r w:rsidRPr="002E61E6">
        <w:rPr>
          <w:rFonts w:ascii="宋体" w:hAnsi="宋体" w:cs="Arial" w:hint="eastAsia"/>
          <w:bCs/>
          <w:kern w:val="36"/>
          <w:sz w:val="21"/>
          <w:szCs w:val="24"/>
        </w:rPr>
        <w:t>需再</w:t>
      </w:r>
      <w:r w:rsidRPr="002E61E6">
        <w:rPr>
          <w:rFonts w:ascii="宋体" w:hAnsi="宋体" w:hint="eastAsia"/>
          <w:sz w:val="21"/>
          <w:szCs w:val="24"/>
        </w:rPr>
        <w:t>提供北京市居民医学死亡证明书复印件或乡、镇及以上派出所出具的死亡证明复印件或火化证明；</w:t>
      </w:r>
    </w:p>
    <w:p w14:paraId="23D7DE0D"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转外国籍：</w:t>
      </w:r>
      <w:r w:rsidRPr="002E61E6">
        <w:rPr>
          <w:rFonts w:ascii="宋体" w:hAnsi="宋体" w:hint="eastAsia"/>
          <w:sz w:val="21"/>
          <w:szCs w:val="24"/>
        </w:rPr>
        <w:t>需提供国籍证明复印件和户口注销证明；</w:t>
      </w:r>
    </w:p>
    <w:p w14:paraId="2B6E6E11" w14:textId="77777777" w:rsidR="002E61E6" w:rsidRPr="002E61E6" w:rsidRDefault="002E61E6" w:rsidP="002E61E6">
      <w:pPr>
        <w:spacing w:line="360" w:lineRule="auto"/>
        <w:ind w:firstLineChars="200" w:firstLine="422"/>
        <w:rPr>
          <w:rFonts w:ascii="宋体" w:hAnsi="宋体" w:cs="Arial"/>
          <w:bCs/>
          <w:kern w:val="36"/>
          <w:sz w:val="21"/>
          <w:szCs w:val="24"/>
        </w:rPr>
      </w:pPr>
      <w:r w:rsidRPr="002E61E6">
        <w:rPr>
          <w:rFonts w:ascii="宋体" w:hAnsi="宋体" w:hint="eastAsia"/>
          <w:b/>
          <w:sz w:val="21"/>
          <w:szCs w:val="24"/>
        </w:rPr>
        <w:t>转城乡居民养老保险</w:t>
      </w:r>
      <w:r w:rsidRPr="002E61E6">
        <w:rPr>
          <w:rFonts w:ascii="宋体" w:hAnsi="宋体" w:hint="eastAsia"/>
          <w:sz w:val="21"/>
          <w:szCs w:val="24"/>
        </w:rPr>
        <w:t>（转农保）：需提供转入区县农保部门加盖公章《北京市养老保险基金城保转农保确认表》复印件（需注明转入区县农保部门账号、行号、开户名称、单位名</w:t>
      </w:r>
      <w:r w:rsidRPr="002E61E6">
        <w:rPr>
          <w:rFonts w:ascii="宋体" w:hAnsi="宋体" w:hint="eastAsia"/>
          <w:sz w:val="21"/>
          <w:szCs w:val="24"/>
        </w:rPr>
        <w:lastRenderedPageBreak/>
        <w:t>称等信息）。</w:t>
      </w:r>
    </w:p>
    <w:p w14:paraId="468157BE" w14:textId="77777777" w:rsidR="002E61E6" w:rsidRPr="002E61E6" w:rsidRDefault="002E61E6" w:rsidP="002E61E6">
      <w:pPr>
        <w:spacing w:line="360" w:lineRule="auto"/>
        <w:ind w:firstLineChars="200" w:firstLine="420"/>
        <w:rPr>
          <w:rFonts w:ascii="宋体" w:hAnsi="宋体" w:cs="Arial"/>
          <w:bCs/>
          <w:kern w:val="36"/>
          <w:sz w:val="21"/>
          <w:szCs w:val="24"/>
        </w:rPr>
      </w:pPr>
      <w:r w:rsidRPr="002E61E6">
        <w:rPr>
          <w:rFonts w:ascii="宋体" w:hAnsi="宋体" w:cs="Arial"/>
          <w:bCs/>
          <w:kern w:val="36"/>
          <w:sz w:val="21"/>
          <w:szCs w:val="24"/>
        </w:rPr>
        <w:t>4</w:t>
      </w:r>
      <w:r w:rsidRPr="002E61E6">
        <w:rPr>
          <w:rFonts w:ascii="宋体" w:hAnsi="宋体" w:cs="Arial" w:hint="eastAsia"/>
          <w:bCs/>
          <w:kern w:val="36"/>
          <w:sz w:val="21"/>
          <w:szCs w:val="24"/>
        </w:rPr>
        <w:t>．网上申报操作时间为每月5日至25日早6：00至晚10：00。</w:t>
      </w:r>
    </w:p>
    <w:p w14:paraId="6B0FFE7F" w14:textId="77777777" w:rsidR="002E61E6" w:rsidRDefault="002E61E6" w:rsidP="002E61E6">
      <w:pPr>
        <w:spacing w:line="360" w:lineRule="auto"/>
        <w:ind w:firstLineChars="200" w:firstLine="420"/>
        <w:rPr>
          <w:rFonts w:ascii="宋体" w:hAnsi="宋体" w:cs="Arial"/>
          <w:b/>
          <w:bCs/>
          <w:kern w:val="36"/>
          <w:sz w:val="21"/>
          <w:szCs w:val="24"/>
        </w:rPr>
      </w:pPr>
      <w:r w:rsidRPr="002E61E6">
        <w:rPr>
          <w:rFonts w:ascii="宋体" w:hAnsi="宋体" w:cs="Arial" w:hint="eastAsia"/>
          <w:bCs/>
          <w:kern w:val="36"/>
          <w:sz w:val="21"/>
          <w:szCs w:val="24"/>
        </w:rPr>
        <w:t>5．</w:t>
      </w:r>
      <w:r w:rsidRPr="002E61E6">
        <w:rPr>
          <w:rFonts w:ascii="宋体" w:hAnsi="宋体" w:cs="Arial"/>
          <w:bCs/>
          <w:kern w:val="36"/>
          <w:sz w:val="21"/>
          <w:szCs w:val="24"/>
        </w:rPr>
        <w:t>办理业务所需提交的</w:t>
      </w:r>
      <w:r w:rsidRPr="002E61E6">
        <w:rPr>
          <w:rFonts w:ascii="宋体" w:hAnsi="宋体" w:cs="Arial" w:hint="eastAsia"/>
          <w:bCs/>
          <w:kern w:val="36"/>
          <w:sz w:val="21"/>
          <w:szCs w:val="24"/>
        </w:rPr>
        <w:t>纸质材料</w:t>
      </w:r>
      <w:proofErr w:type="gramStart"/>
      <w:r w:rsidRPr="002E61E6">
        <w:rPr>
          <w:rFonts w:ascii="宋体" w:hAnsi="宋体" w:cs="Arial"/>
          <w:bCs/>
          <w:kern w:val="36"/>
          <w:sz w:val="21"/>
          <w:szCs w:val="24"/>
        </w:rPr>
        <w:t>请统一</w:t>
      </w:r>
      <w:proofErr w:type="gramEnd"/>
      <w:r w:rsidRPr="002E61E6">
        <w:rPr>
          <w:rFonts w:ascii="宋体" w:hAnsi="宋体" w:cs="Arial"/>
          <w:bCs/>
          <w:kern w:val="36"/>
          <w:sz w:val="21"/>
          <w:szCs w:val="24"/>
        </w:rPr>
        <w:t>使用</w:t>
      </w:r>
      <w:r w:rsidRPr="002E61E6">
        <w:rPr>
          <w:rFonts w:ascii="宋体" w:hAnsi="宋体" w:cs="Arial" w:hint="eastAsia"/>
          <w:b/>
          <w:bCs/>
          <w:kern w:val="36"/>
          <w:sz w:val="21"/>
          <w:szCs w:val="24"/>
        </w:rPr>
        <w:t>A4纸</w:t>
      </w:r>
      <w:r w:rsidRPr="002E61E6">
        <w:rPr>
          <w:rFonts w:ascii="宋体" w:hAnsi="宋体" w:cs="Arial"/>
          <w:b/>
          <w:bCs/>
          <w:kern w:val="36"/>
          <w:sz w:val="21"/>
          <w:szCs w:val="24"/>
        </w:rPr>
        <w:t>打印或复印，并加盖单位公章。</w:t>
      </w:r>
    </w:p>
    <w:p w14:paraId="5FA32C3F" w14:textId="77777777" w:rsidR="002E61E6" w:rsidRPr="002E61E6" w:rsidRDefault="002E61E6" w:rsidP="002E61E6">
      <w:pPr>
        <w:spacing w:line="360" w:lineRule="auto"/>
        <w:ind w:firstLineChars="200" w:firstLine="422"/>
        <w:rPr>
          <w:rFonts w:ascii="宋体" w:hAnsi="宋体" w:cs="Arial"/>
          <w:b/>
          <w:bCs/>
          <w:kern w:val="36"/>
          <w:sz w:val="21"/>
          <w:szCs w:val="24"/>
        </w:rPr>
      </w:pPr>
    </w:p>
    <w:p w14:paraId="11E54C20" w14:textId="77777777" w:rsidR="002E61E6" w:rsidRPr="002E61E6" w:rsidRDefault="002E61E6" w:rsidP="002E61E6"/>
    <w:p w14:paraId="24A615EF" w14:textId="77777777" w:rsidR="006C230D" w:rsidRPr="00D817F3" w:rsidRDefault="00B11741" w:rsidP="00D817F3">
      <w:pPr>
        <w:pStyle w:val="3"/>
      </w:pPr>
      <w:bookmarkStart w:id="30" w:name="_Toc382209144"/>
      <w:r>
        <w:rPr>
          <w:noProof/>
        </w:rPr>
        <w:pict w14:anchorId="0B152B33">
          <v:group id="Group 2608" o:spid="_x0000_s2184" style="position:absolute;left:0;text-align:left;margin-left:-25.35pt;margin-top:24.15pt;width:460.2pt;height:587.45pt;z-index:22" coordorigin="1524,2330" coordsize="9204,11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">
            <v:group id="Group 2605" o:spid="_x0000_s2185" style="position:absolute;left:2938;top:2787;width:6247;height:639" coordorigin="2938,2787" coordsize="6247,6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c213vIAAAA&#10;3QAAAA8AAAAAAAAAAAAAAAAAqgIAAGRycy9kb3ducmV2LnhtbFBLBQYAAAAABAAEAPoAAACfAwAA&#10;AAA=&#10;">
              <v:shape id="AutoShape 158" o:spid="_x0000_s2186" type="#_x0000_t32" style="position:absolute;left:6169;top:2787;width:0;height:3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HXisIAAADdAAAADwAAAGRycy9kb3ducmV2LnhtbERPzUrDQBC+C32HZQre7CYqtsRuSxVF&#10;T0qrDzBkxySYnU13x2z06V1B6G0+vt9ZbyfXq5FC7DwbKBcFKOLa244bA+9vjxcrUFGQLfaeycA3&#10;RdhuZmdrrKxPvKfxII3KIRwrNNCKDJXWsW7JYVz4gThzHz44lAxDo23AlMNdry+L4kY77Dg3tDjQ&#10;fUv15+HLGXgpR3mVp6O9ugurh7RP6cdfJ2PO59PuFpTQJCfxv/vZ5vnLZQl/3+QT9OY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HXisIAAADdAAAADwAAAAAAAAAAAAAA&#10;AAChAgAAZHJzL2Rvd25yZXYueG1sUEsFBgAAAAAEAAQA+QAAAJADAAAAAA==&#10;" strokecolor="#76923c"/>
              <v:shape id="AutoShape 159" o:spid="_x0000_s2187" type="#_x0000_t32" style="position:absolute;left:2938;top:3140;width:6247;height:1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MwQ8EAAADdAAAADwAAAGRycy9kb3ducmV2LnhtbERPTYvCMBC9C/sfwix403QFrXaNsgjK&#10;gl6se/A4NGNbbCYlibX7740geJvH+5zlujeN6Mj52rKCr3ECgriwuuZSwd9pO5qD8AFZY2OZFPyT&#10;h/XqY7DETNs7H6nLQyliCPsMFVQhtJmUvqjIoB/bljhyF+sMhghdKbXDeww3jZwkyUwarDk2VNjS&#10;pqLimt+MgjTpNtPzdHHe+YVx2/3tYHP0Sg0/+59vEIH68Ba/3L86zk/TCTy/iS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gzBDwQAAAN0AAAAPAAAAAAAAAAAAAAAA&#10;AKECAABkcnMvZG93bnJldi54bWxQSwUGAAAAAAQABAD5AAAAjwMAAAAA&#10;" strokecolor="#76923c"/>
              <v:shape id="AutoShape 160" o:spid="_x0000_s2188" type="#_x0000_t32" style="position:absolute;left:2938;top:3155;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DusEAAADdAAAADwAAAGRycy9kb3ducmV2LnhtbERPS2sCMRC+C/0PYQq9abYWddkapRQt&#10;4s31cR42083SzWRJUl3/vREEb/PxPWe+7G0rzuRD41jB+ygDQVw53XCt4LBfD3MQISJrbB2TgisF&#10;WC5eBnMstLvwjs5lrEUK4VCgAhNjV0gZKkMWw8h1xIn7dd5iTNDXUnu8pHDbynGWTaXFhlODwY6+&#10;DVV/5b9VsD0e2Ez9pu3z3Kwom/ys3f6k1Ntr//UJIlIfn+KHe6PT/NnsA+7fpBPk4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iIO6wQAAAN0AAAAPAAAAAAAAAAAAAAAA&#10;AKECAABkcnMvZG93bnJldi54bWxQSwUGAAAAAAQABAD5AAAAjwMAAAAA&#10;" strokecolor="#76923c">
                <v:stroke endarrow="block"/>
              </v:shape>
              <v:shape id="AutoShape 161" o:spid="_x0000_s2189" type="#_x0000_t32" style="position:absolute;left:9185;top:3140;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EbzsEAAADdAAAADwAAAGRycy9kb3ducmV2LnhtbERPS2sCMRC+C/0PYQq9abZSddkapRQt&#10;4s31cR42083SzWRJUl3/vREEb/PxPWe+7G0rzuRD41jB+ygDQVw53XCt4LBfD3MQISJrbB2TgisF&#10;WC5eBnMstLvwjs5lrEUK4VCgAhNjV0gZKkMWw8h1xIn7dd5iTNDXUnu8pHDbynGWTaXFhlODwY6+&#10;DVV/5b9VsD0e2Ez9pu3z3Kwom/ys3f6k1Ntr//UJIlIfn+KHe6PT/NnsA+7fpBPk4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YRvOwQAAAN0AAAAPAAAAAAAAAAAAAAAA&#10;AKECAABkcnMvZG93bnJldi54bWxQSwUGAAAAAAQABAD5AAAAjwMAAAAA&#10;" strokecolor="#76923c">
                <v:stroke endarrow="block"/>
              </v:shape>
            </v:group>
            <v:group id="Group 2607" o:spid="_x0000_s2190" style="position:absolute;left:1524;top:2330;width:9204;height:11749" coordorigin="1524,2330" coordsize="9204,117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BdOPFAAAA3QAA&#10;AA8AAAAAAAAAAAAAAAAAqgIAAGRycy9kb3ducmV2LnhtbFBLBQYAAAAABAAEAPoAAACcAwAAAAA=&#10;">
              <v:group id="Group 2047" o:spid="_x0000_s2191" style="position:absolute;left:1524;top:2330;width:9204;height:11160" coordorigin="1544,2313" coordsize="9204,11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eT6pTFAAAA3QAA&#10;AA8AAAAAAAAAAAAAAAAAqgIAAGRycy9kb3ducmV2LnhtbFBLBQYAAAAABAAEAPoAAACcAwAAAAA=&#10;">
                <v:shape id="AutoShape 172" o:spid="_x0000_s2192" type="#_x0000_t32" style="position:absolute;left:6253;top:13162;width:0;height:31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OFucEAAADdAAAADwAAAGRycy9kb3ducmV2LnhtbERPS4vCMBC+L/gfwgje1lRBW7pGEVGR&#10;va2PPQ/N2BSbSUmi1n+/WVjY23x8z1msetuKB/nQOFYwGWcgiCunG64VnE+79wJEiMgaW8ek4EUB&#10;VsvB2wJL7Z78RY9jrEUK4VCiAhNjV0oZKkMWw9h1xIm7Om8xJuhrqT0+U7ht5TTL5tJiw6nBYEcb&#10;Q9XteLcKPi9nNnN/aPuiMFvKZvudO30rNRr26w8Qkfr4L/5zH3San+c5/H6TTpD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s4W5wQAAAN0AAAAPAAAAAAAAAAAAAAAA&#10;AKECAABkcnMvZG93bnJldi54bWxQSwUGAAAAAAQABAD5AAAAjwMAAAAA&#10;" strokecolor="#76923c">
                  <v:stroke endarrow="block"/>
                </v:shape>
                <v:group id="Group 2046" o:spid="_x0000_s2193" style="position:absolute;left:1544;top:2313;width:9204;height:10879" coordorigin="1544,2313" coordsize="9204,108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AlA233IAAAA&#10;3QAAAA8AAAAAAAAAAAAAAAAAqgIAAGRycy9kb3ducmV2LnhtbFBLBQYAAAAABAAEAPoAAACfAwAA&#10;AAA=&#10;">
                  <v:group id="组合 162" o:spid="_x0000_s2194" style="position:absolute;left:4600;top:5563;width:3075;height:2481" coordorigin="4058,4713" coordsize="3705,24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gx+5sQAAADdAAAADwAAAGRycy9kb3ducmV2LnhtbERPS2vCQBC+F/oflil4&#10;000qNZq6ikhbPIjgA6S3ITsmwexsyG6T+O9dQehtPr7nzJe9qURLjSstK4hHEQjizOqScwWn4/dw&#10;CsJ5ZI2VZVJwIwfLxevLHFNtO95Te/C5CCHsUlRQeF+nUrqsIINuZGviwF1sY9AH2ORSN9iFcFPJ&#10;9yiaSIMlh4YCa1oXlF0Pf0bBT4fdahx/tdvrZX37PX7sztuYlBq89atPEJ56/y9+ujc6zE+SGT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gx+5sQAAADdAAAA&#10;DwAAAAAAAAAAAAAAAACqAgAAZHJzL2Rvd25yZXYueG1sUEsFBgAAAAAEAAQA+gAAAJsDAAAAAA==&#10;">
                    <v:shape id="AutoShape 166" o:spid="_x0000_s2195" type="#_x0000_t13" style="position:absolute;left:7287;top:6059;width:476;height:3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giMcA&#10;AADdAAAADwAAAGRycy9kb3ducmV2LnhtbESPQW/CMAyF70j7D5GRdkEj7Q6ACgExxKSdttFunE1j&#10;2orGqZoMyr+fD5N2s/We3/u82gyuVVfqQ+PZQDpNQBGX3jZcGfgqXp8WoEJEtth6JgN3CrBZP4xW&#10;mFl/4wNd81gpCeGQoYE6xi7TOpQ1OQxT3xGLdva9wyhrX2nb403CXaufk2SmHTYsDTV2tKupvOQ/&#10;zsDRFUX1sc9PuPucvKfz8yH93r8Y8zgetktQkYb4b/67frOCP18Iv3wjI+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8cYIjHAAAA3QAAAA8AAAAAAAAAAAAAAAAAmAIAAGRy&#10;cy9kb3ducmV2LnhtbFBLBQYAAAAABAAEAPUAAACMAwAAAAA=&#10;" adj="14651" fillcolor="#daeef3" strokecolor="#4f81bd" strokeweight="2.25pt"/>
                    <v:shape id="AutoShape 167" o:spid="_x0000_s2196" type="#_x0000_t66" style="position:absolute;left:4058;top:6046;width:514;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5ij8QA&#10;AADdAAAADwAAAGRycy9kb3ducmV2LnhtbERPTUvDQBC9C/6HZQre7KYiNsRuSxHUgodqWhBvY3aa&#10;hGZnwu7axP56VxC8zeN9zmI1uk6dyIdW2MBsmoEirsS2XBvY7x6vc1AhIlvshMnANwVYLS8vFlhY&#10;GfiNTmWsVQrhUKCBJsa+0DpUDTkMU+mJE3cQ7zAm6GttPQ4p3HX6JsvutMOWU0ODPT00VB3LL2fg&#10;aT5sXz9v5Xnz3tLHi0hVnn1uzNVkXN+DijTGf/Gfe2PT/Hk+g99v0gl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eYo/EAAAA3QAAAA8AAAAAAAAAAAAAAAAAmAIAAGRycy9k&#10;b3ducmV2LnhtbFBLBQYAAAAABAAEAPUAAACJAwAAAAA=&#10;" adj="7173" fillcolor="#daeef3" strokecolor="#4f81bd" strokeweight="2.25pt"/>
                    <v:rect id="Rectangle 168" o:spid="_x0000_s2197" style="position:absolute;left:4466;top:4713;width:2904;height:24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ropsMA&#10;AADdAAAADwAAAGRycy9kb3ducmV2LnhtbERPTWvCQBC9F/oflin0VjfNoZXUVUraingQGoVeh+yY&#10;BLOz6e6o8d+7BaG3ebzPmS1G16sThdh5NvA8yUAR19523BjYbb+epqCiIFvsPZOBC0VYzO/vZlhY&#10;f+ZvOlXSqBTCsUADrchQaB3rlhzGiR+IE7f3waEkGBptA55TuOt1nmUv2mHHqaHFgcqW6kN1dAYq&#10;+aGsX1P3m4el1Jd1+bn5KI15fBjf30AJjfIvvrlXNs1/nebw9006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ropsMAAADdAAAADwAAAAAAAAAAAAAAAACYAgAAZHJzL2Rv&#10;d25yZXYueG1sUEsFBgAAAAAEAAQA9QAAAIgDAAAAAA==&#10;" fillcolor="#fde9d9" strokecolor="#f79646" strokeweight="1pt">
                      <v:stroke dashstyle="dash"/>
                      <v:shadow color="#868686"/>
                      <v:textbox>
                        <w:txbxContent>
                          <w:p w14:paraId="3DBE74E3" w14:textId="77777777" w:rsidR="005F0000" w:rsidRPr="00610145" w:rsidRDefault="005F0000" w:rsidP="00263970">
                            <w:pPr>
                              <w:pStyle w:val="a4"/>
                              <w:spacing w:line="276" w:lineRule="auto"/>
                              <w:ind w:firstLineChars="0" w:firstLine="0"/>
                              <w:rPr>
                                <w:rFonts w:ascii="宋体" w:hAnsi="宋体"/>
                                <w:sz w:val="18"/>
                                <w:szCs w:val="18"/>
                              </w:rPr>
                            </w:pPr>
                            <w:r w:rsidRPr="00610145">
                              <w:rPr>
                                <w:rFonts w:ascii="宋体" w:hAnsi="宋体" w:hint="eastAsia"/>
                                <w:sz w:val="18"/>
                                <w:szCs w:val="18"/>
                              </w:rPr>
                              <w:t>1.</w:t>
                            </w:r>
                            <w:r w:rsidRPr="00610145">
                              <w:rPr>
                                <w:rFonts w:ascii="宋体" w:hAnsi="宋体" w:hint="eastAsia"/>
                                <w:sz w:val="18"/>
                                <w:szCs w:val="18"/>
                              </w:rPr>
                              <w:t>网上</w:t>
                            </w:r>
                            <w:r w:rsidRPr="00610145">
                              <w:rPr>
                                <w:rFonts w:ascii="宋体" w:hAnsi="宋体"/>
                                <w:sz w:val="18"/>
                                <w:szCs w:val="18"/>
                              </w:rPr>
                              <w:t>申报</w:t>
                            </w:r>
                            <w:r w:rsidRPr="00610145">
                              <w:rPr>
                                <w:rFonts w:ascii="宋体" w:hAnsi="宋体" w:hint="eastAsia"/>
                                <w:sz w:val="18"/>
                                <w:szCs w:val="18"/>
                              </w:rPr>
                              <w:t>：减员原因为</w:t>
                            </w:r>
                            <w:r w:rsidRPr="00610145">
                              <w:rPr>
                                <w:rFonts w:ascii="宋体" w:hAnsi="宋体"/>
                                <w:sz w:val="18"/>
                                <w:szCs w:val="18"/>
                              </w:rPr>
                              <w:t>“</w:t>
                            </w:r>
                            <w:r w:rsidRPr="00610145">
                              <w:rPr>
                                <w:rFonts w:ascii="宋体" w:hAnsi="宋体" w:hint="eastAsia"/>
                                <w:sz w:val="18"/>
                                <w:szCs w:val="18"/>
                              </w:rPr>
                              <w:t>转往他</w:t>
                            </w:r>
                            <w:r w:rsidRPr="00610145">
                              <w:rPr>
                                <w:rFonts w:ascii="宋体" w:hAnsi="宋体"/>
                                <w:sz w:val="18"/>
                                <w:szCs w:val="18"/>
                              </w:rPr>
                              <w:t>区”</w:t>
                            </w:r>
                            <w:r w:rsidRPr="00610145">
                              <w:rPr>
                                <w:rFonts w:ascii="宋体" w:hAnsi="宋体" w:hint="eastAsia"/>
                                <w:sz w:val="18"/>
                                <w:szCs w:val="18"/>
                              </w:rPr>
                              <w:t>；缴费截止月份为上月；停止缴费险种为参加的全部险种。</w:t>
                            </w:r>
                          </w:p>
                          <w:p w14:paraId="4E9709A5" w14:textId="77777777" w:rsidR="005F0000" w:rsidRPr="00610145" w:rsidRDefault="005F0000" w:rsidP="00263970">
                            <w:pPr>
                              <w:spacing w:line="276" w:lineRule="auto"/>
                              <w:rPr>
                                <w:rFonts w:ascii="宋体" w:hAnsi="宋体"/>
                                <w:sz w:val="18"/>
                                <w:szCs w:val="18"/>
                              </w:rPr>
                            </w:pPr>
                            <w:r w:rsidRPr="00610145">
                              <w:rPr>
                                <w:rFonts w:ascii="宋体" w:hAnsi="宋体"/>
                                <w:sz w:val="18"/>
                                <w:szCs w:val="18"/>
                              </w:rPr>
                              <w:t>2</w:t>
                            </w:r>
                            <w:r w:rsidRPr="00610145">
                              <w:rPr>
                                <w:rFonts w:ascii="宋体" w:hAnsi="宋体" w:hint="eastAsia"/>
                                <w:sz w:val="18"/>
                                <w:szCs w:val="18"/>
                              </w:rPr>
                              <w:t>.</w:t>
                            </w:r>
                            <w:r w:rsidRPr="00610145">
                              <w:rPr>
                                <w:rFonts w:ascii="宋体" w:hAnsi="宋体" w:cs="Arial" w:hint="eastAsia"/>
                                <w:bCs/>
                                <w:kern w:val="36"/>
                                <w:sz w:val="18"/>
                                <w:szCs w:val="18"/>
                              </w:rPr>
                              <w:t>失业转街道、转外国籍、死亡清算等网上</w:t>
                            </w:r>
                            <w:r w:rsidRPr="00610145">
                              <w:rPr>
                                <w:rFonts w:ascii="宋体" w:hAnsi="宋体" w:cs="Arial"/>
                                <w:bCs/>
                                <w:kern w:val="36"/>
                                <w:sz w:val="18"/>
                                <w:szCs w:val="18"/>
                              </w:rPr>
                              <w:t>申报不能做的业务，请用企业</w:t>
                            </w:r>
                            <w:proofErr w:type="gramStart"/>
                            <w:r w:rsidRPr="00610145">
                              <w:rPr>
                                <w:rFonts w:ascii="宋体" w:hAnsi="宋体" w:cs="Arial"/>
                                <w:bCs/>
                                <w:kern w:val="36"/>
                                <w:sz w:val="18"/>
                                <w:szCs w:val="18"/>
                              </w:rPr>
                              <w:t>版操作</w:t>
                            </w:r>
                            <w:proofErr w:type="gramEnd"/>
                            <w:r w:rsidRPr="00610145">
                              <w:rPr>
                                <w:rFonts w:ascii="宋体" w:hAnsi="宋体" w:cs="Arial"/>
                                <w:bCs/>
                                <w:kern w:val="36"/>
                                <w:sz w:val="18"/>
                                <w:szCs w:val="18"/>
                              </w:rPr>
                              <w:t>减员。</w:t>
                            </w:r>
                          </w:p>
                        </w:txbxContent>
                      </v:textbox>
                    </v:rect>
                  </v:group>
                  <v:shape id="AutoShape 197" o:spid="_x0000_s2198" type="#_x0000_t32" style="position:absolute;left:2988;top:10654;width:0;height:57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HoG8UAAADdAAAADwAAAGRycy9kb3ducmV2LnhtbERPTWvCQBC9C/0PyxR6kbpRwbapq4hF&#10;sQiWJj30OGQn2dDsbMiuGv99VxC8zeN9znzZ20acqPO1YwXjUQKCuHC65krBT755fgXhA7LGxjEp&#10;uJCH5eJhMMdUuzN/0ykLlYgh7FNUYEJoUyl9YciiH7mWOHKl6yyGCLtK6g7PMdw2cpIkM2mx5thg&#10;sKW1oeIvO1oFv8nX9vPDbEoueZfn08N6P2xrpZ4e+9U7iEB9uItv7p2O81/eJnD9Jp4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LHoG8UAAADdAAAADwAAAAAAAAAA&#10;AAAAAAChAgAAZHJzL2Rvd25yZXYueG1sUEsFBgAAAAAEAAQA+QAAAJMDAAAAAA==&#10;" strokecolor="#76923c" strokeweight="1pt">
                    <v:stroke endarrow="block"/>
                    <v:shadow color="#4e6128" offset="1pt"/>
                  </v:shape>
                  <v:group id="组合 159" o:spid="_x0000_s2199" style="position:absolute;left:4812;top:8260;width:2901;height:4742" coordorigin="4308,6927" coordsize="3496,4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xOSvFAAAA3QAA&#10;AA8AAAAAAAAAAAAAAAAAqgIAAGRycy9kb3ducmV2LnhtbFBLBQYAAAAABAAEAPoAAACcAwAAAAA=&#10;">
                    <v:shape id="AutoShape 163" o:spid="_x0000_s2200" type="#_x0000_t13" style="position:absolute;left:7326;top:10643;width:478;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ZcIA&#10;AADdAAAADwAAAGRycy9kb3ducmV2LnhtbERPTWvCQBC9F/wPywi96UYtNURXEUuwFCoYxfOQHZOY&#10;7GzIrpr++25B6G0e73OW69404k6dqywrmIwjEMS51RUXCk7HdBSDcB5ZY2OZFPyQg/Vq8LLERNsH&#10;H+ie+UKEEHYJKii9bxMpXV6SQTe2LXHgLrYz6APsCqk7fIRw08hpFL1LgxWHhhJb2paU19nNKEhr&#10;XTREtTnP9uluNv3++Ir9VanXYb9ZgPDU+3/x0/2pw/x5/AZ/34QT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KwhlwgAAAN0AAAAPAAAAAAAAAAAAAAAAAJgCAABkcnMvZG93&#10;bnJldi54bWxQSwUGAAAAAAQABAD1AAAAhwMAAAAA&#10;" fillcolor="#daeef3" strokecolor="#4f81bd" strokeweight="2.25pt"/>
                    <v:rect id="Rectangle 164" o:spid="_x0000_s2201" style="position:absolute;left:4308;top:6927;width:3185;height:47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Nw0sMA&#10;AADdAAAADwAAAGRycy9kb3ducmV2LnhtbERPS2vCQBC+C/0PyxS86aaCrURXkfRB8VBoKngdsmMS&#10;zM6mu1ON/75bKHibj+85q83gOnWmEFvPBh6mGSjiytuWawP7r9fJAlQUZIudZzJwpQib9d1ohbn1&#10;F/6kcym1SiEcczTQiPS51rFqyGGc+p44cUcfHEqCodY24CWFu07PsuxRO2w5NTTYU9FQdSp/nIFS&#10;DpR1O2q/Z+FNquuuePl4LowZ3w/bJSihQW7if/e7TfOfFnP4+yad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Nw0sMAAADdAAAADwAAAAAAAAAAAAAAAACYAgAAZHJzL2Rv&#10;d25yZXYueG1sUEsFBgAAAAAEAAQA9QAAAIgDAAAAAA==&#10;" fillcolor="#fde9d9" strokecolor="#f79646" strokeweight="1pt">
                      <v:stroke dashstyle="dash"/>
                      <v:shadow color="#868686"/>
                      <v:textbox>
                        <w:txbxContent>
                          <w:p w14:paraId="7C3F7B66"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相关材料</w:t>
                            </w:r>
                            <w:r w:rsidRPr="00610145">
                              <w:rPr>
                                <w:rFonts w:ascii="宋体" w:hAnsi="宋体"/>
                                <w:b/>
                                <w:sz w:val="18"/>
                                <w:szCs w:val="18"/>
                              </w:rPr>
                              <w:t>说明：</w:t>
                            </w:r>
                          </w:p>
                          <w:p w14:paraId="2A6DEAFF"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1．《北京市社会保险人员减少表》一式两份。</w:t>
                            </w:r>
                          </w:p>
                          <w:p w14:paraId="55DD04B0" w14:textId="77777777" w:rsidR="005F0000" w:rsidRPr="00610145" w:rsidRDefault="005F0000" w:rsidP="00263970">
                            <w:pPr>
                              <w:spacing w:line="276" w:lineRule="auto"/>
                              <w:rPr>
                                <w:rFonts w:ascii="宋体" w:hAnsi="宋体"/>
                                <w:sz w:val="18"/>
                                <w:szCs w:val="18"/>
                              </w:rPr>
                            </w:pPr>
                            <w:r w:rsidRPr="00610145">
                              <w:rPr>
                                <w:rFonts w:ascii="宋体" w:hAnsi="宋体"/>
                                <w:sz w:val="18"/>
                                <w:szCs w:val="18"/>
                              </w:rPr>
                              <w:t>2</w:t>
                            </w:r>
                            <w:r w:rsidRPr="00610145">
                              <w:rPr>
                                <w:rFonts w:ascii="宋体" w:hAnsi="宋体" w:hint="eastAsia"/>
                                <w:sz w:val="18"/>
                                <w:szCs w:val="18"/>
                              </w:rPr>
                              <w:t>．人员减少报盘文件。</w:t>
                            </w:r>
                          </w:p>
                          <w:p w14:paraId="1B09BBCA"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3．</w:t>
                            </w:r>
                            <w:r w:rsidRPr="00610145">
                              <w:rPr>
                                <w:rFonts w:ascii="宋体" w:hAnsi="宋体" w:hint="eastAsia"/>
                                <w:b/>
                                <w:sz w:val="18"/>
                                <w:szCs w:val="18"/>
                              </w:rPr>
                              <w:t>死亡减员，</w:t>
                            </w:r>
                            <w:r w:rsidRPr="00610145">
                              <w:rPr>
                                <w:rFonts w:ascii="宋体" w:hAnsi="宋体"/>
                                <w:sz w:val="18"/>
                                <w:szCs w:val="18"/>
                              </w:rPr>
                              <w:t>需</w:t>
                            </w:r>
                            <w:r w:rsidRPr="00610145">
                              <w:rPr>
                                <w:rFonts w:ascii="宋体" w:hAnsi="宋体" w:hint="eastAsia"/>
                                <w:sz w:val="18"/>
                                <w:szCs w:val="18"/>
                              </w:rPr>
                              <w:t>提供北京市居民医学死亡证明书复印件或乡、镇及以上派出所出具的死亡证明复印件或火化证明。</w:t>
                            </w:r>
                          </w:p>
                          <w:p w14:paraId="5F7604C7"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4．</w:t>
                            </w:r>
                            <w:r w:rsidRPr="00610145">
                              <w:rPr>
                                <w:rFonts w:ascii="宋体" w:hAnsi="宋体" w:hint="eastAsia"/>
                                <w:b/>
                                <w:sz w:val="18"/>
                                <w:szCs w:val="18"/>
                              </w:rPr>
                              <w:t>转外国籍需</w:t>
                            </w:r>
                            <w:r w:rsidRPr="00610145">
                              <w:rPr>
                                <w:rFonts w:ascii="宋体" w:hAnsi="宋体" w:hint="eastAsia"/>
                                <w:sz w:val="18"/>
                                <w:szCs w:val="18"/>
                              </w:rPr>
                              <w:t>提供国籍证明复印件和户口注销证明。</w:t>
                            </w:r>
                          </w:p>
                          <w:p w14:paraId="4DA242AC"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5．</w:t>
                            </w:r>
                            <w:r w:rsidRPr="00610145">
                              <w:rPr>
                                <w:rFonts w:ascii="宋体" w:hAnsi="宋体" w:hint="eastAsia"/>
                                <w:b/>
                                <w:sz w:val="18"/>
                                <w:szCs w:val="18"/>
                              </w:rPr>
                              <w:t>转城乡居民养老保险</w:t>
                            </w:r>
                            <w:r w:rsidRPr="00610145">
                              <w:rPr>
                                <w:rFonts w:ascii="宋体" w:hAnsi="宋体" w:hint="eastAsia"/>
                                <w:sz w:val="18"/>
                                <w:szCs w:val="18"/>
                              </w:rPr>
                              <w:t>需提供转入区县农保部门加盖公章的《北京市养老保险基金城保转农保确认表》复印件（需注明转入区县农保部门账号、行号、开户名称、单位名称等信息）。</w:t>
                            </w:r>
                          </w:p>
                        </w:txbxContent>
                      </v:textbox>
                    </v:rect>
                  </v:group>
                  <v:shape id="AutoShape 174" o:spid="_x0000_s2202" type="#_x0000_t32" style="position:absolute;left:2964;top:12546;width:2;height:64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0/2cIAAADdAAAADwAAAGRycy9kb3ducmV2LnhtbERPzUrDQBC+C32HZQre7KYqbYjdFhVF&#10;T5a2PsCQHZNgdjbujtno07uC4G0+vt/Z7CbXq5FC7DwbWC4KUMS1tx03Bl5PjxclqCjIFnvPZOCL&#10;Iuy2s7MNVtYnPtB4lEblEI4VGmhFhkrrWLfkMC78QJy5Nx8cSoah0TZgyuGu15dFsdIOO84NLQ50&#10;31L9fvx0Bl6Wo+zl6cNe3YXyIR1S+vbXyZjz+XR7A0pokn/xn/vZ5vnrcgW/3+QT9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A0/2cIAAADdAAAADwAAAAAAAAAAAAAA&#10;AAChAgAAZHJzL2Rvd25yZXYueG1sUEsFBgAAAAAEAAQA+QAAAJADAAAAAA==&#10;" strokecolor="#76923c"/>
                  <v:shape id="AutoShape 195" o:spid="_x0000_s2203" type="#_x0000_t32" style="position:absolute;left:3003;top:8108;width:0;height: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dXsUAAADdAAAADwAAAGRycy9kb3ducmV2LnhtbERPTWvCQBC9C/0PyxR6kbqpBZWYjRTF&#10;YhFaajx4HLKTbDA7G7JbTf99tyB4m8f7nGw12FZcqPeNYwUvkwQEcel0w7WCY7F9XoDwAVlj65gU&#10;/JKHVf4wyjDV7srfdDmEWsQQ9ikqMCF0qZS+NGTRT1xHHLnK9RZDhH0tdY/XGG5bOU2SmbTYcGww&#10;2NHaUHk+/FgFp+Tr/WNjthVXvCuK18/1ftw1Sj09Dm9LEIGGcBff3Dsd588Xc/j/Jp4g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R/dXsUAAADdAAAADwAAAAAAAAAA&#10;AAAAAAChAgAAZHJzL2Rvd25yZXYueG1sUEsFBgAAAAAEAAQA+QAAAJMDAAAAAA==&#10;" strokecolor="#76923c" strokeweight="1pt">
                    <v:stroke endarrow="block"/>
                    <v:shadow color="#4e6128" offset="1pt"/>
                  </v:shape>
                  <v:shape id="AutoShape 176" o:spid="_x0000_s2204" type="#_x0000_t32" style="position:absolute;left:3009;top:6088;width:0;height:57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BJLMcAAADdAAAADwAAAGRycy9kb3ducmV2LnhtbESPQUvDQBCF74L/YRnBi9hNFTSk3RZp&#10;qbQUFBsPPQ7ZSTaYnQ3ZtY3/vnMoeJvhvXnvm/ly9J060RDbwAamkwwUcRVsy42B73LzmIOKCdli&#10;F5gM/FGE5eL2Zo6FDWf+otMhNUpCOBZowKXUF1rHypHHOAk9sWh1GDwmWYdG2wHPEu47/ZRlL9pj&#10;y9LgsKeVo+rn8OsNHLPP993abWqueVuWzx+r/UPfGnN/N77NQCUa07/5er21gv+aC658IyPox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EgEksxwAAAN0AAAAPAAAAAAAA&#10;AAAAAAAAAKECAABkcnMvZG93bnJldi54bWxQSwUGAAAAAAQABAD5AAAAlQMAAAAA&#10;" strokecolor="#76923c" strokeweight="1pt">
                    <v:stroke endarrow="block"/>
                    <v:shadow color="#4e6128" offset="1pt"/>
                  </v:shape>
                  <v:rect id="Rectangle 192" o:spid="_x0000_s2205" style="position:absolute;left:1544;top:6661;width:3024;height:15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4E5MQA&#10;AADdAAAADwAAAGRycy9kb3ducmV2LnhtbERP22rCQBB9L/Qflin4VjdVNDZ1FREE8QLV9gPG7DQJ&#10;zc6G3dXEv3cFwbc5nOtM552pxYWcrywr+OgnIIhzqysuFPz+rN4nIHxA1lhbJgVX8jCfvb5MMdO2&#10;5QNdjqEQMYR9hgrKEJpMSp+XZND3bUMcuT/rDIYIXSG1wzaGm1oOkmQsDVYcG0psaFlS/n88GwW7&#10;IlkvhvvRcLSp3O7Qfqenk9wq1XvrFl8gAnXhKX641zrOTyefcP8mniB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eBOT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3403912A"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个人信息录入并申报减员：</w:t>
                          </w:r>
                        </w:p>
                        <w:p w14:paraId="07E4D9BE"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用人单位通过</w:t>
                          </w:r>
                          <w:r w:rsidRPr="00610145">
                            <w:rPr>
                              <w:rFonts w:ascii="宋体" w:hAnsi="宋体" w:hint="eastAsia"/>
                              <w:b/>
                              <w:i/>
                              <w:sz w:val="18"/>
                              <w:szCs w:val="18"/>
                            </w:rPr>
                            <w:t>“申报业务管理”</w:t>
                          </w:r>
                          <w:r w:rsidRPr="00610145">
                            <w:rPr>
                              <w:rFonts w:ascii="宋体" w:hAnsi="宋体" w:hint="eastAsia"/>
                              <w:sz w:val="18"/>
                              <w:szCs w:val="18"/>
                            </w:rPr>
                            <w:t>中的</w:t>
                          </w:r>
                          <w:r w:rsidRPr="00610145">
                            <w:rPr>
                              <w:rFonts w:ascii="宋体" w:hAnsi="宋体" w:hint="eastAsia"/>
                              <w:b/>
                              <w:i/>
                              <w:sz w:val="18"/>
                              <w:szCs w:val="18"/>
                            </w:rPr>
                            <w:t>“普通减员”</w:t>
                          </w:r>
                          <w:r w:rsidRPr="00610145">
                            <w:rPr>
                              <w:rFonts w:ascii="宋体" w:hAnsi="宋体" w:hint="eastAsia"/>
                              <w:sz w:val="18"/>
                              <w:szCs w:val="18"/>
                            </w:rPr>
                            <w:t>模块</w:t>
                          </w:r>
                          <w:r w:rsidRPr="00610145">
                            <w:rPr>
                              <w:rFonts w:ascii="宋体" w:hAnsi="宋体" w:hint="eastAsia"/>
                              <w:b/>
                              <w:i/>
                              <w:sz w:val="18"/>
                              <w:szCs w:val="18"/>
                            </w:rPr>
                            <w:t>，</w:t>
                          </w:r>
                          <w:r w:rsidRPr="00610145">
                            <w:rPr>
                              <w:rFonts w:ascii="宋体" w:hAnsi="宋体" w:hint="eastAsia"/>
                              <w:sz w:val="18"/>
                              <w:szCs w:val="18"/>
                            </w:rPr>
                            <w:t>输入要减少</w:t>
                          </w:r>
                          <w:r w:rsidRPr="00610145">
                            <w:rPr>
                              <w:rFonts w:ascii="宋体" w:hAnsi="宋体"/>
                              <w:sz w:val="18"/>
                              <w:szCs w:val="18"/>
                            </w:rPr>
                            <w:t>的职工的信息并</w:t>
                          </w:r>
                          <w:r w:rsidRPr="00610145">
                            <w:rPr>
                              <w:rFonts w:ascii="宋体" w:hAnsi="宋体" w:hint="eastAsia"/>
                              <w:sz w:val="18"/>
                              <w:szCs w:val="18"/>
                            </w:rPr>
                            <w:t>提交</w:t>
                          </w:r>
                          <w:r w:rsidRPr="00610145">
                            <w:rPr>
                              <w:rFonts w:ascii="宋体" w:hAnsi="宋体"/>
                              <w:sz w:val="18"/>
                              <w:szCs w:val="18"/>
                            </w:rPr>
                            <w:t>。</w:t>
                          </w:r>
                        </w:p>
                      </w:txbxContent>
                    </v:textbox>
                  </v:rect>
                  <v:rect id="Rectangle 194" o:spid="_x0000_s2206" style="position:absolute;left:1544;top:8680;width:3024;height:20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07pMcA&#10;AADdAAAADwAAAGRycy9kb3ducmV2LnhtbESP0WrCQBBF3wv+wzJC3+pGxVpTVxGhINVCtX7AmJ0m&#10;wexs2N2a9O87D0LfZrh37j2zXPeuUTcKsfZsYDzKQBEX3tZcGjh/vT29gIoJ2WLjmQz8UoT1avCw&#10;xNz6jo90O6VSSQjHHA1UKbW51rGoyGEc+ZZYtG8fHCZZQ6ltwE7CXaMnWfasHdYsDRW2tK2ouJ5+&#10;nIFDme0204/ZdPZeh8Ox+5xfLnpvzOOw37yCStSnf/P9emcFf74Qfv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9O6T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254F285A" w14:textId="77777777" w:rsidR="005F0000" w:rsidRPr="00610145" w:rsidRDefault="005F0000" w:rsidP="00263970">
                          <w:pPr>
                            <w:spacing w:line="276" w:lineRule="auto"/>
                            <w:rPr>
                              <w:rFonts w:ascii="宋体" w:hAnsi="宋体"/>
                              <w:b/>
                              <w:color w:val="000000"/>
                              <w:sz w:val="18"/>
                              <w:szCs w:val="18"/>
                            </w:rPr>
                          </w:pPr>
                          <w:r w:rsidRPr="00610145">
                            <w:rPr>
                              <w:rFonts w:ascii="宋体" w:hAnsi="宋体" w:hint="eastAsia"/>
                              <w:b/>
                              <w:color w:val="000000"/>
                              <w:sz w:val="18"/>
                              <w:szCs w:val="18"/>
                            </w:rPr>
                            <w:t>查询业务办理回馈：</w:t>
                          </w:r>
                        </w:p>
                        <w:p w14:paraId="68CBD2D8" w14:textId="77777777" w:rsidR="005F0000" w:rsidRPr="00610145" w:rsidRDefault="005F0000" w:rsidP="00263970">
                          <w:pPr>
                            <w:spacing w:line="276" w:lineRule="auto"/>
                            <w:rPr>
                              <w:rFonts w:ascii="宋体" w:hAnsi="宋体"/>
                              <w:color w:val="000000"/>
                              <w:sz w:val="18"/>
                              <w:szCs w:val="18"/>
                            </w:rPr>
                          </w:pPr>
                          <w:r w:rsidRPr="00610145">
                            <w:rPr>
                              <w:rFonts w:ascii="宋体" w:hAnsi="宋体" w:hint="eastAsia"/>
                              <w:color w:val="000000"/>
                              <w:sz w:val="18"/>
                              <w:szCs w:val="18"/>
                            </w:rPr>
                            <w:t>用人单位通过</w:t>
                          </w:r>
                          <w:r w:rsidRPr="00610145">
                            <w:rPr>
                              <w:rFonts w:ascii="宋体" w:hAnsi="宋体" w:hint="eastAsia"/>
                              <w:b/>
                              <w:i/>
                              <w:color w:val="000000"/>
                              <w:sz w:val="18"/>
                              <w:szCs w:val="18"/>
                            </w:rPr>
                            <w:t>“查询管理”</w:t>
                          </w:r>
                          <w:r w:rsidRPr="00610145">
                            <w:rPr>
                              <w:rFonts w:ascii="宋体" w:hAnsi="宋体" w:hint="eastAsia"/>
                              <w:color w:val="000000"/>
                              <w:sz w:val="18"/>
                              <w:szCs w:val="18"/>
                            </w:rPr>
                            <w:t>中的</w:t>
                          </w:r>
                          <w:r w:rsidRPr="00610145">
                            <w:rPr>
                              <w:rFonts w:ascii="宋体" w:hAnsi="宋体" w:hint="eastAsia"/>
                              <w:b/>
                              <w:i/>
                              <w:color w:val="000000"/>
                              <w:sz w:val="18"/>
                              <w:szCs w:val="18"/>
                            </w:rPr>
                            <w:t>“申报信息状态查询”</w:t>
                          </w:r>
                          <w:r w:rsidRPr="00610145">
                            <w:rPr>
                              <w:rFonts w:ascii="宋体" w:hAnsi="宋体" w:hint="eastAsia"/>
                              <w:color w:val="000000"/>
                              <w:sz w:val="18"/>
                              <w:szCs w:val="18"/>
                            </w:rPr>
                            <w:t>模块查询该职工医疗及</w:t>
                          </w:r>
                          <w:proofErr w:type="gramStart"/>
                          <w:r w:rsidRPr="00610145">
                            <w:rPr>
                              <w:rFonts w:ascii="宋体" w:hAnsi="宋体" w:hint="eastAsia"/>
                              <w:color w:val="000000"/>
                              <w:sz w:val="18"/>
                              <w:szCs w:val="18"/>
                            </w:rPr>
                            <w:t>四险是否</w:t>
                          </w:r>
                          <w:proofErr w:type="gramEnd"/>
                          <w:r w:rsidRPr="00610145">
                            <w:rPr>
                              <w:rFonts w:ascii="宋体" w:hAnsi="宋体" w:hint="eastAsia"/>
                              <w:color w:val="000000"/>
                              <w:sz w:val="18"/>
                              <w:szCs w:val="18"/>
                            </w:rPr>
                            <w:t>导入成功。反馈导入成功后，参保单位</w:t>
                          </w:r>
                          <w:r w:rsidRPr="00610145">
                            <w:rPr>
                              <w:rFonts w:ascii="宋体" w:hAnsi="宋体" w:hint="eastAsia"/>
                              <w:b/>
                              <w:color w:val="000000"/>
                              <w:sz w:val="18"/>
                              <w:szCs w:val="18"/>
                            </w:rPr>
                            <w:t>无需再到社保中心</w:t>
                          </w:r>
                          <w:r w:rsidRPr="00610145">
                            <w:rPr>
                              <w:rFonts w:ascii="宋体" w:hAnsi="宋体" w:hint="eastAsia"/>
                              <w:color w:val="000000"/>
                              <w:sz w:val="18"/>
                              <w:szCs w:val="18"/>
                            </w:rPr>
                            <w:t>办理人员减少审核手续。</w:t>
                          </w:r>
                        </w:p>
                      </w:txbxContent>
                    </v:textbox>
                  </v:rect>
                  <v:rect id="Rectangle 196" o:spid="_x0000_s2207" style="position:absolute;left:1544;top:11227;width:3024;height:16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eP8QA&#10;AADdAAAADwAAAGRycy9kb3ducmV2LnhtbERP3WrCMBS+H+wdwhl4t6ZOtLMzigiCOAfT+QCnzVlb&#10;1pyUJNr69osw2N35+H7PYjWYVlzJ+caygnGSgiAurW64UnD+2j6/gvABWWNrmRTcyMNq+fiwwFzb&#10;no90PYVKxBD2OSqoQ+hyKX1Zk0Gf2I44ct/WGQwRukpqh30MN618SdOZNNhwbKixo01N5c/pYhQc&#10;qnS3nnxMJ9N94w7H/jMrCvmu1OhpWL+BCDSEf/Gfe6fj/Gw+hvs38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xnj/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237FE480"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报表打印：</w:t>
                          </w:r>
                        </w:p>
                        <w:p w14:paraId="7C6DBCB7" w14:textId="77777777" w:rsidR="005F0000" w:rsidRPr="00610145" w:rsidRDefault="005F0000" w:rsidP="00263970">
                          <w:pPr>
                            <w:spacing w:line="276" w:lineRule="auto"/>
                            <w:rPr>
                              <w:rFonts w:ascii="宋体" w:hAnsi="宋体"/>
                              <w:color w:val="C00000"/>
                              <w:sz w:val="18"/>
                              <w:szCs w:val="18"/>
                            </w:rPr>
                          </w:pPr>
                          <w:r w:rsidRPr="00610145">
                            <w:rPr>
                              <w:rFonts w:ascii="宋体" w:hAnsi="宋体" w:hint="eastAsia"/>
                              <w:sz w:val="18"/>
                              <w:szCs w:val="18"/>
                            </w:rPr>
                            <w:t>用人单位通过</w:t>
                          </w:r>
                          <w:r w:rsidRPr="00610145">
                            <w:rPr>
                              <w:rFonts w:ascii="宋体" w:hAnsi="宋体" w:hint="eastAsia"/>
                              <w:b/>
                              <w:i/>
                              <w:sz w:val="18"/>
                              <w:szCs w:val="18"/>
                            </w:rPr>
                            <w:t>“业务报表查询”</w:t>
                          </w:r>
                          <w:r w:rsidRPr="00610145">
                            <w:rPr>
                              <w:rFonts w:ascii="宋体" w:hAnsi="宋体" w:hint="eastAsia"/>
                              <w:sz w:val="18"/>
                              <w:szCs w:val="18"/>
                            </w:rPr>
                            <w:t>模块，打印出《北京市社会保险参保人员减少表》留存</w:t>
                          </w:r>
                          <w:r w:rsidRPr="00610145">
                            <w:rPr>
                              <w:rFonts w:ascii="宋体" w:hAnsi="宋体" w:hint="eastAsia"/>
                              <w:color w:val="000000"/>
                              <w:sz w:val="18"/>
                              <w:szCs w:val="18"/>
                            </w:rPr>
                            <w:t>备查，</w:t>
                          </w:r>
                          <w:r w:rsidRPr="00610145">
                            <w:rPr>
                              <w:rFonts w:ascii="宋体" w:hAnsi="宋体" w:hint="eastAsia"/>
                              <w:b/>
                              <w:color w:val="000000"/>
                              <w:sz w:val="18"/>
                              <w:szCs w:val="18"/>
                            </w:rPr>
                            <w:t>无需提交社保中心</w:t>
                          </w:r>
                          <w:r w:rsidRPr="00610145">
                            <w:rPr>
                              <w:rFonts w:ascii="宋体" w:hAnsi="宋体" w:hint="eastAsia"/>
                              <w:color w:val="000000"/>
                              <w:sz w:val="18"/>
                              <w:szCs w:val="18"/>
                            </w:rPr>
                            <w:t>。</w:t>
                          </w:r>
                        </w:p>
                      </w:txbxContent>
                    </v:textbox>
                  </v:rect>
                  <v:shape id="AutoShape 2015" o:spid="_x0000_s2208" type="#_x0000_t176" style="position:absolute;left:3852;top:2313;width:4635;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6DsYA&#10;AADdAAAADwAAAGRycy9kb3ducmV2LnhtbERP30vDMBB+F/wfwgm+iEs2wblu2XAy2VAm2A72ejZn&#10;W2wuNcm2+t8vguDbfXw/b7bobSuO5EPjWMNwoEAQl840XGnYFc+3DyBCRDbYOiYNPxRgMb+8mGFm&#10;3Inf6ZjHSqQQDhlqqGPsMilDWZPFMHAdceI+nbcYE/SVNB5PKdy2cqTUvbTYcGqosaOnmsqv/GA1&#10;+NG2WC33perU983Lxyp/K17XpPX1Vf84BRGpj//iP/fGpPnjyR38fpNOkP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c6DsYAAADdAAAADwAAAAAAAAAAAAAAAACYAgAAZHJz&#10;L2Rvd25yZXYueG1sUEsFBgAAAAAEAAQA9QAAAIsDAAAAAA==&#10;" fillcolor="#a3c4ff" strokecolor="#4579b8">
                    <v:fill color2="#e5eeff" rotate="t" angle="180" colors="0 #a3c4ff;22938f #bfd5ff;1 #e5eeff" focus="100%" type="gradient"/>
                    <v:shadow on="t" color="black" opacity="24903f" origin=",.5" offset="0,.55556mm"/>
                    <v:textbox>
                      <w:txbxContent>
                        <w:p w14:paraId="73993A52" w14:textId="77777777" w:rsidR="005F0000" w:rsidRPr="00610145" w:rsidRDefault="005F0000" w:rsidP="00E95C9C">
                          <w:pPr>
                            <w:spacing w:line="360" w:lineRule="auto"/>
                            <w:jc w:val="center"/>
                            <w:rPr>
                              <w:rFonts w:ascii="宋体" w:hAnsi="宋体"/>
                              <w:b/>
                              <w:sz w:val="28"/>
                              <w:szCs w:val="18"/>
                            </w:rPr>
                          </w:pPr>
                          <w:r w:rsidRPr="00610145">
                            <w:rPr>
                              <w:rFonts w:ascii="宋体" w:hAnsi="宋体" w:hint="eastAsia"/>
                              <w:b/>
                              <w:sz w:val="28"/>
                              <w:szCs w:val="18"/>
                            </w:rPr>
                            <w:t>用人</w:t>
                          </w:r>
                          <w:r w:rsidRPr="00610145">
                            <w:rPr>
                              <w:rFonts w:ascii="宋体" w:hAnsi="宋体"/>
                              <w:b/>
                              <w:sz w:val="28"/>
                              <w:szCs w:val="18"/>
                            </w:rPr>
                            <w:t>单位参保人</w:t>
                          </w:r>
                          <w:proofErr w:type="gramStart"/>
                          <w:r w:rsidRPr="00610145">
                            <w:rPr>
                              <w:rFonts w:ascii="宋体" w:hAnsi="宋体"/>
                              <w:b/>
                              <w:sz w:val="28"/>
                              <w:szCs w:val="18"/>
                            </w:rPr>
                            <w:t>员减少</w:t>
                          </w:r>
                          <w:proofErr w:type="gramEnd"/>
                          <w:r w:rsidRPr="00610145">
                            <w:rPr>
                              <w:rFonts w:ascii="宋体" w:hAnsi="宋体" w:hint="eastAsia"/>
                              <w:b/>
                              <w:sz w:val="28"/>
                              <w:szCs w:val="18"/>
                            </w:rPr>
                            <w:t>流程</w:t>
                          </w:r>
                          <w:r w:rsidRPr="00610145">
                            <w:rPr>
                              <w:rFonts w:ascii="宋体" w:hAnsi="宋体"/>
                              <w:b/>
                              <w:sz w:val="28"/>
                              <w:szCs w:val="18"/>
                            </w:rPr>
                            <w:t>图</w:t>
                          </w:r>
                        </w:p>
                        <w:p w14:paraId="585F4BBB" w14:textId="77777777" w:rsidR="005F0000" w:rsidRPr="00610145" w:rsidRDefault="005F0000" w:rsidP="00E95C9C">
                          <w:pPr>
                            <w:spacing w:line="360" w:lineRule="auto"/>
                            <w:jc w:val="center"/>
                            <w:rPr>
                              <w:rFonts w:ascii="宋体" w:hAnsi="宋体"/>
                              <w:b/>
                              <w:sz w:val="28"/>
                              <w:szCs w:val="18"/>
                            </w:rPr>
                          </w:pPr>
                        </w:p>
                      </w:txbxContent>
                    </v:textbox>
                  </v:shape>
                  <v:shape id="AutoShape 2017" o:spid="_x0000_s2209" type="#_x0000_t32" style="position:absolute;left:2962;top:3756;width:1;height: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39NMEAAADdAAAADwAAAGRycy9kb3ducmV2LnhtbERPTWsCMRC9C/6HMII3zSrVblejSKki&#10;3qq252EzbhY3kyVJdf33TUHobR7vc5brzjbiRj7UjhVMxhkI4tLpmisF59N2lIMIEVlj45gUPCjA&#10;etXvLbHQ7s6fdDvGSqQQDgUqMDG2hZShNGQxjF1LnLiL8xZjgr6S2uM9hdtGTrNsLi3WnBoMtvRu&#10;qLwef6yCw9eZzdzvmy7PzQdls93Wnb6VGg66zQJEpC7+i5/uvU7zX99e4O+bdIJ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bf00wQAAAN0AAAAPAAAAAAAAAAAAAAAA&#10;AKECAABkcnMvZG93bnJldi54bWxQSwUGAAAAAAQABAD5AAAAjwMAAAAA&#10;" strokecolor="#76923c">
                    <v:stroke endarrow="block"/>
                  </v:shape>
                  <v:roundrect id="AutoShape 2018" o:spid="_x0000_s2210" style="position:absolute;left:1574;top:3409;width:2774;height:4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eo8YA&#10;AADdAAAADwAAAGRycy9kb3ducmV2LnhtbERP20rDQBB9L/gPywi+SLtRaI0xmyJesFQQTIulb0N2&#10;TEKzs2F3beLfuwWhb3M418mXo+nEkZxvLSu4mSUgiCurW64VbDev0xSED8gaO8uk4Jc8LIuLSY6Z&#10;tgN/0rEMtYgh7DNU0ITQZ1L6qiGDfmZ74sh9W2cwROhqqR0OMdx08jZJFtJgy7GhwZ6eGqoO5Y9R&#10;kD6H9/X2ZcFOXr8dyuRj/jXs9kpdXY6PDyACjeEs/nevdJx/dz+H0zfxBF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eo8YAAADdAAAADwAAAAAAAAAAAAAAAACYAgAAZHJz&#10;L2Rvd25yZXYueG1sUEsFBgAAAAAEAAQA9QAAAIsDAAAAAA==&#10;" fillcolor="#9eeaff" strokecolor="#40a7c2">
                    <v:fill color2="#e4f9ff" rotate="t" angle="180" colors="0 #9eeaff;22938f #bbefff;1 #e4f9ff" focus="100%" type="gradient"/>
                    <v:shadow on="t" color="black" opacity="24903f" origin=",.5" offset="0,.55556mm"/>
                    <v:textbox>
                      <w:txbxContent>
                        <w:p w14:paraId="3E764AC5" w14:textId="77777777" w:rsidR="005F0000" w:rsidRPr="00610145" w:rsidRDefault="005F0000" w:rsidP="006C230D">
                          <w:pPr>
                            <w:jc w:val="center"/>
                            <w:rPr>
                              <w:rFonts w:ascii="宋体" w:hAnsi="宋体"/>
                              <w:b/>
                              <w:sz w:val="21"/>
                            </w:rPr>
                          </w:pPr>
                          <w:r w:rsidRPr="00610145">
                            <w:rPr>
                              <w:rFonts w:ascii="宋体" w:hAnsi="宋体" w:hint="eastAsia"/>
                              <w:b/>
                              <w:sz w:val="21"/>
                            </w:rPr>
                            <w:t>网上申报方式（</w:t>
                          </w:r>
                          <w:r w:rsidRPr="00610145">
                            <w:rPr>
                              <w:rFonts w:ascii="宋体" w:hAnsi="宋体"/>
                              <w:b/>
                              <w:sz w:val="21"/>
                            </w:rPr>
                            <w:t>推荐）</w:t>
                          </w:r>
                        </w:p>
                      </w:txbxContent>
                    </v:textbox>
                  </v:roundrect>
                  <v:rect id="Rectangle 2019" o:spid="_x0000_s2211" style="position:absolute;left:1544;top:4287;width:3024;height:1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GS8QA&#10;AADdAAAADwAAAGRycy9kb3ducmV2LnhtbERP22rCQBB9F/yHZYS+1Y0VjUZXkUJBWgv18gFjdkyC&#10;2dmwuzXx791Cwbc5nOss152pxY2crywrGA0TEMS51RUXCk7Hj9cZCB+QNdaWScGdPKxX/d4SM21b&#10;3tPtEAoRQ9hnqKAMocmk9HlJBv3QNsSRu1hnMEToCqkdtjHc1PItSabSYMWxocSG3kvKr4dfo2BX&#10;JNvN+HsynnxWbrdvf9LzWX4p9TLoNgsQgbrwFP+7tzrOT+dT+Psmni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YBkv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5B33AC66"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安装BJCA数字证书后登陆网上申报系统：</w:t>
                          </w:r>
                        </w:p>
                        <w:p w14:paraId="68699F31"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用人单位登陆北京市社会保险网上服务平台进入单位用户登陆入口，使用单位数字证书（USB Key），进入网上申报系统。</w:t>
                          </w:r>
                        </w:p>
                      </w:txbxContent>
                    </v:textbox>
                  </v:rect>
                  <v:group id="Group 2045" o:spid="_x0000_s2212" style="position:absolute;left:2963;top:3413;width:7785;height:9779" coordorigin="2963,3413" coordsize="7785,9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NOp9cQAAADdAAAADwAAAGRycy9kb3ducmV2LnhtbERPS2vCQBC+F/oflil4&#10;000qNZq6ikhbPIjgA6S3ITsmwexsyG6T+O9dQehtPr7nzJe9qURLjSstK4hHEQjizOqScwWn4/dw&#10;CsJ5ZI2VZVJwIwfLxevLHFNtO95Te/C5CCHsUlRQeF+nUrqsIINuZGviwF1sY9AH2ORSN9iFcFPJ&#10;9yiaSIMlh4YCa1oXlF0Pf0bBT4fdahx/tdvrZX37PX7sztuYlBq89atPEJ56/y9+ujc6zE9mCT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NOp9cQAAADdAAAA&#10;DwAAAAAAAAAAAAAAAACqAgAAZHJzL2Rvd25yZXYueG1sUEsFBgAAAAAEAAQA+gAAAJsDAAAAAA==&#10;">
                    <v:shape id="AutoShape 2032" o:spid="_x0000_s2213" type="#_x0000_t32" style="position:absolute;left:9322;top:12613;width:2;height:57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eY7cQAAADdAAAADwAAAGRycy9kb3ducmV2LnhtbESPwU7EMAxE70j8Q2Qkbmy6gGApm10B&#10;AsEJtAsfYDWmrWickpim8PX4gMTN1oxnntfbOQxmopT7yA6WiwoMcRN9z62Dt9eHkxWYLMgeh8jk&#10;4JsybDeHB2usfSy8o2kvrdEQzjU66ETG2trcdBQwL+JIrNp7TAFF19Ran7BoeBjsaVVd2IA9a0OH&#10;I9111Hzsv4KD5+UkL/L46c9u0+q+7Er5iefFueOj+eYajNAs/+a/6yev+JdXiqvf6Ah2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B5jtxAAAAN0AAAAPAAAAAAAAAAAA&#10;AAAAAKECAABkcnMvZG93bnJldi54bWxQSwUGAAAAAAQABAD5AAAAkgMAAAAA&#10;" strokecolor="#76923c"/>
                    <v:shape id="AutoShape 2033" o:spid="_x0000_s2214" type="#_x0000_t32" style="position:absolute;left:2963;top:13172;width:635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s9dsMAAADdAAAADwAAAGRycy9kb3ducmV2LnhtbERPzU7DMAy+I+0dIk/ixtIBgq1bNg0E&#10;ghNogwewGq+t1jglMU3h6QkSEjd/+n693o6uUwOF2Ho2MJ8VoIgrb1uuDby/PV4sQEVBtth5JgNf&#10;FGG7mZytsbQ+8Z6Gg9Qqh3As0UAj0pdax6ohh3Hme+LMHX1wKBmGWtuAKYe7Tl8WxY122HJuaLCn&#10;+4aq0+HTGXiZD/IqTx/26i4sHtI+pW9/nYw5n467FSihUf7Ff+5nm+ffLpfw+00+Q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LPXbDAAAA3QAAAA8AAAAAAAAAAAAA&#10;AAAAoQIAAGRycy9kb3ducmV2LnhtbFBLBQYAAAAABAAEAPkAAACRAwAAAAA=&#10;" strokecolor="#76923c"/>
                    <v:shape id="AutoShape 2034" o:spid="_x0000_s2215" type="#_x0000_t32" style="position:absolute;left:9172;top:5714;width:1;height:5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j65sMAAADdAAAADwAAAGRycy9kb3ducmV2LnhtbESPzWoDMQyE74W+g1Ght8ZuoGHZxgml&#10;JCXk1vydxVpdL13Li+0mm7ePDoHeJGY082m+HEOvzpRyF9nC68SAIm6i67i1cNivXypQuSA77COT&#10;hStlWC4eH+ZYu3jhbzrvSqskhHONFnwpQ611bjwFzJM4EIv2E1PAImtqtUt4kfDQ66kxMx2wY2nw&#10;ONCnp+Z39xcsbI8H9rO06ceq8isyb1/ruD9Z+/w0fryDKjSWf/P9euMEvzLCL9/ICHp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o+ubDAAAA3QAAAA8AAAAAAAAAAAAA&#10;AAAAoQIAAGRycy9kb3ducmV2LnhtbFBLBQYAAAAABAAEAPkAAACRAwAAAAA=&#10;" strokecolor="#76923c">
                      <v:stroke endarrow="block"/>
                    </v:shape>
                    <v:shape id="AutoShape 2035" o:spid="_x0000_s2216" type="#_x0000_t32" style="position:absolute;left:9246;top:10690;width:0;height:4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RffcAAAADdAAAADwAAAGRycy9kb3ducmV2LnhtbERPTWsCMRC9F/wPYYTeamJBWVajiKiI&#10;t6rtediMm8XNZElS3f57UxC8zeN9znzZu1bcKMTGs4bxSIEgrrxpuNZwPm0/ChAxIRtsPZOGP4qw&#10;XAze5lgaf+cvuh1TLXIIxxI12JS6UspYWXIYR74jztzFB4cpw1BLE/Cew10rP5WaSocN5waLHa0t&#10;Vdfjr9Nw+D6znYZ92xeF3ZCa7Lb+9KP1+7BfzUAk6tNL/HTvTZ5fqDH8f5NPkI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6kX33AAAAA3QAAAA8AAAAAAAAAAAAAAAAA&#10;oQIAAGRycy9kb3ducmV2LnhtbFBLBQYAAAAABAAEAPkAAACOAwAAAAA=&#10;" strokecolor="#76923c">
                      <v:stroke endarrow="block"/>
                    </v:shape>
                    <v:shape id="AutoShape 2036" o:spid="_x0000_s2217" type="#_x0000_t32" style="position:absolute;left:9205;top:9122;width:0;height:47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bBCsAAAADdAAAADwAAAGRycy9kb3ducmV2LnhtbERPS2sCMRC+C/0PYQreNFFQlq1RRKpI&#10;bz7a87CZbhY3kyVJdf33jSB4m4/vOYtV71pxpRAbzxomYwWCuPKm4VrD+bQdFSBiQjbYeiYNd4qw&#10;Wr4NFlgaf+MDXY+pFjmEY4kabEpdKWWsLDmMY98RZ+7XB4cpw1BLE/CWw10rp0rNpcOGc4PFjjaW&#10;qsvxz2n4+j6znYd92xeF/SQ122396Ufr4Xu//gCRqE8v8dO9N3l+oabw+CafIJ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52wQrAAAAA3QAAAA8AAAAAAAAAAAAAAAAA&#10;oQIAAGRycy9kb3ducmV2LnhtbFBLBQYAAAAABAAEAPkAAACOAwAAAAA=&#10;" strokecolor="#76923c">
                      <v:stroke endarrow="block"/>
                    </v:shape>
                    <v:shape id="AutoShape 2037" o:spid="_x0000_s2218" type="#_x0000_t32" style="position:absolute;left:9197;top:7538;width:0;height:5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kkcAAAADdAAAADwAAAGRycy9kb3ducmV2LnhtbERPTWsCMRC9F/wPYQRvNbFSWVajiFSR&#10;3qq252EzbhY3kyWJuv57Uyj0No/3OYtV71pxoxAbzxomYwWCuPKm4VrD6bh9LUDEhGyw9UwaHhRh&#10;tRy8LLA0/s5fdDukWuQQjiVqsCl1pZSxsuQwjn1HnLmzDw5ThqGWJuA9h7tWvik1kw4bzg0WO9pY&#10;qi6Hq9Pw+X1iOwv7ti8K+0Hqfbf1xx+tR8N+PQeRqE//4j/33uT5hZrC7zf5BLl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E6ZJHAAAAA3QAAAA8AAAAAAAAAAAAAAAAA&#10;oQIAAGRycy9kb3ducmV2LnhtbFBLBQYAAAAABAAEAPkAAACOAwAAAAA=&#10;" strokecolor="#76923c">
                      <v:stroke endarrow="block"/>
                    </v:shape>
                    <v:rect id="Rectangle 2038" o:spid="_x0000_s2219" style="position:absolute;left:7724;top:6230;width:3024;height:15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g8dsMA&#10;AADdAAAADwAAAGRycy9kb3ducmV2LnhtbERP22oCMRB9L/gPYQTfaqJWK1ujSKEgrYLafsC4GXcX&#10;N5Mlie7696ZQ6NscznUWq87W4kY+VI41jIYKBHHuTMWFhp/vj+c5iBCRDdaOScOdAqyWvacFZsa1&#10;fKDbMRYihXDIUEMZY5NJGfKSLIaha4gTd3beYkzQF9J4bFO4reVYqZm0WHFqKLGh95Lyy/FqNWwL&#10;tVlPdtPJ9LPy20O7fz2d5JfWg363fgMRqYv/4j/3xqT5c/UCv9+kE+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g8d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0A06073E"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软件减员操作：</w:t>
                            </w:r>
                          </w:p>
                          <w:p w14:paraId="24507EE3"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用人单位在</w:t>
                            </w:r>
                            <w:r w:rsidRPr="00610145">
                              <w:rPr>
                                <w:rFonts w:ascii="宋体" w:hAnsi="宋体" w:hint="eastAsia"/>
                                <w:b/>
                                <w:i/>
                                <w:sz w:val="18"/>
                                <w:szCs w:val="18"/>
                              </w:rPr>
                              <w:t>“基本信息管理”</w:t>
                            </w:r>
                            <w:r w:rsidRPr="00610145">
                              <w:rPr>
                                <w:rFonts w:ascii="宋体" w:hAnsi="宋体" w:hint="eastAsia"/>
                                <w:sz w:val="18"/>
                                <w:szCs w:val="18"/>
                              </w:rPr>
                              <w:t>中依次录入单位信息、个人信息后，在</w:t>
                            </w:r>
                            <w:r w:rsidRPr="00610145">
                              <w:rPr>
                                <w:rFonts w:ascii="宋体" w:hAnsi="宋体" w:hint="eastAsia"/>
                                <w:b/>
                                <w:i/>
                                <w:sz w:val="18"/>
                                <w:szCs w:val="18"/>
                              </w:rPr>
                              <w:t>“个人变更登记”</w:t>
                            </w:r>
                            <w:r w:rsidRPr="00610145">
                              <w:rPr>
                                <w:rFonts w:ascii="宋体" w:hAnsi="宋体" w:hint="eastAsia"/>
                                <w:sz w:val="18"/>
                                <w:szCs w:val="18"/>
                              </w:rPr>
                              <w:t>中选择</w:t>
                            </w:r>
                            <w:r w:rsidRPr="00610145">
                              <w:rPr>
                                <w:rFonts w:ascii="宋体" w:hAnsi="宋体" w:hint="eastAsia"/>
                                <w:b/>
                                <w:i/>
                                <w:sz w:val="18"/>
                                <w:szCs w:val="18"/>
                              </w:rPr>
                              <w:t>“减员”</w:t>
                            </w:r>
                            <w:r w:rsidRPr="00610145">
                              <w:rPr>
                                <w:rFonts w:ascii="宋体" w:hAnsi="宋体" w:hint="eastAsia"/>
                                <w:sz w:val="18"/>
                                <w:szCs w:val="18"/>
                              </w:rPr>
                              <w:t>，进行减员处理。</w:t>
                            </w:r>
                          </w:p>
                          <w:p w14:paraId="3F208822" w14:textId="77777777" w:rsidR="005F0000" w:rsidRPr="00610145" w:rsidRDefault="005F0000" w:rsidP="006C230D">
                            <w:pPr>
                              <w:rPr>
                                <w:rFonts w:ascii="宋体" w:hAnsi="宋体"/>
                                <w:sz w:val="18"/>
                                <w:szCs w:val="18"/>
                              </w:rPr>
                            </w:pPr>
                          </w:p>
                          <w:p w14:paraId="5E1346A2" w14:textId="77777777" w:rsidR="005F0000" w:rsidRPr="00610145" w:rsidRDefault="005F0000" w:rsidP="006C230D">
                            <w:pPr>
                              <w:rPr>
                                <w:rFonts w:ascii="宋体" w:hAnsi="宋体"/>
                                <w:sz w:val="18"/>
                                <w:szCs w:val="18"/>
                              </w:rPr>
                            </w:pPr>
                          </w:p>
                          <w:p w14:paraId="24899D3B" w14:textId="77777777" w:rsidR="005F0000" w:rsidRPr="00610145" w:rsidRDefault="005F0000" w:rsidP="006C230D">
                            <w:pPr>
                              <w:rPr>
                                <w:rFonts w:ascii="宋体" w:hAnsi="宋体"/>
                                <w:sz w:val="18"/>
                                <w:szCs w:val="18"/>
                              </w:rPr>
                            </w:pPr>
                          </w:p>
                          <w:p w14:paraId="4E6194E2" w14:textId="77777777" w:rsidR="005F0000" w:rsidRPr="00610145" w:rsidRDefault="005F0000" w:rsidP="006C230D">
                            <w:pPr>
                              <w:rPr>
                                <w:rFonts w:ascii="宋体" w:hAnsi="宋体"/>
                                <w:sz w:val="18"/>
                                <w:szCs w:val="18"/>
                              </w:rPr>
                            </w:pPr>
                          </w:p>
                          <w:p w14:paraId="109981A3" w14:textId="77777777" w:rsidR="005F0000" w:rsidRPr="00610145" w:rsidRDefault="005F0000" w:rsidP="006C230D">
                            <w:pPr>
                              <w:rPr>
                                <w:rFonts w:ascii="宋体" w:hAnsi="宋体"/>
                                <w:sz w:val="18"/>
                                <w:szCs w:val="18"/>
                              </w:rPr>
                            </w:pPr>
                          </w:p>
                        </w:txbxContent>
                      </v:textbox>
                    </v:rect>
                    <v:rect id="Rectangle 2039" o:spid="_x0000_s2220" style="position:absolute;left:7701;top:8054;width:3024;height:12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SZ7cMA&#10;AADdAAAADwAAAGRycy9kb3ducmV2LnhtbERP22oCMRB9L/gPYQTfalJlW9kaRYSCWIV6+YBxM91d&#10;upksSepu/94IQt/mcK4zX/a2EVfyoXas4WWsQBAXztRcajifPp5nIEJENtg4Jg1/FGC5GDzNMTeu&#10;4wNdj7EUKYRDjhqqGNtcylBUZDGMXUucuG/nLcYEfSmNxy6F20ZOlHqVFmtODRW2tK6o+Dn+Wg27&#10;Um1W0302zba13x26r7fLRX5qPRr2q3cQkfr4L364NybNn6kM7t+kE+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7SZ7c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198E39CA"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生成报盘文件：</w:t>
                            </w:r>
                          </w:p>
                          <w:p w14:paraId="004BBECC"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用人单位在</w:t>
                            </w:r>
                            <w:r w:rsidRPr="00610145">
                              <w:rPr>
                                <w:rFonts w:ascii="宋体" w:hAnsi="宋体" w:hint="eastAsia"/>
                                <w:b/>
                                <w:i/>
                                <w:sz w:val="18"/>
                                <w:szCs w:val="18"/>
                              </w:rPr>
                              <w:t>“数据交换”</w:t>
                            </w:r>
                            <w:r w:rsidRPr="00610145">
                              <w:rPr>
                                <w:rFonts w:ascii="宋体" w:hAnsi="宋体" w:hint="eastAsia"/>
                                <w:sz w:val="18"/>
                                <w:szCs w:val="18"/>
                              </w:rPr>
                              <w:t>中选择</w:t>
                            </w:r>
                            <w:r w:rsidRPr="00610145">
                              <w:rPr>
                                <w:rFonts w:ascii="宋体" w:hAnsi="宋体" w:hint="eastAsia"/>
                                <w:b/>
                                <w:i/>
                                <w:sz w:val="18"/>
                                <w:szCs w:val="18"/>
                              </w:rPr>
                              <w:t>“个人续保、减员信息报盘”</w:t>
                            </w:r>
                            <w:r w:rsidRPr="00610145">
                              <w:rPr>
                                <w:rFonts w:ascii="宋体" w:hAnsi="宋体" w:hint="eastAsia"/>
                                <w:sz w:val="18"/>
                                <w:szCs w:val="18"/>
                              </w:rPr>
                              <w:t>，生成报盘文件存至U盘。</w:t>
                            </w:r>
                          </w:p>
                        </w:txbxContent>
                      </v:textbox>
                    </v:rect>
                    <v:rect id="Rectangle 2040" o:spid="_x0000_s2221" style="position:absolute;left:7723;top:9595;width:3024;height:12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HmsMA&#10;AADdAAAADwAAAGRycy9kb3ducmV2LnhtbERP22oCMRB9L/Qfwgh9q4kVraxGkUJB1IJaP2DcjLuL&#10;m8mSpO7690YQ+jaHc53ZorO1uJIPlWMNg74CQZw7U3Gh4fj7/T4BESKywdoxabhRgMX89WWGmXEt&#10;7+l6iIVIIRwy1FDG2GRShrwki6HvGuLEnZ23GBP0hTQe2xRua/mh1FharDg1lNjQV0n55fBnNWwL&#10;tVoOf0bD0bry2327+zyd5Ebrt163nIKI1MV/8dO9Mmn+RI3h8U06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YHm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4DE8F5E6"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报表打印：</w:t>
                            </w:r>
                          </w:p>
                          <w:p w14:paraId="7D2E5D2E"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用人单位在</w:t>
                            </w:r>
                            <w:r w:rsidRPr="00610145">
                              <w:rPr>
                                <w:rFonts w:ascii="宋体" w:hAnsi="宋体" w:hint="eastAsia"/>
                                <w:b/>
                                <w:i/>
                                <w:sz w:val="18"/>
                                <w:szCs w:val="18"/>
                              </w:rPr>
                              <w:t>“报表打印”</w:t>
                            </w:r>
                            <w:r w:rsidRPr="00610145">
                              <w:rPr>
                                <w:rFonts w:ascii="宋体" w:hAnsi="宋体" w:hint="eastAsia"/>
                                <w:sz w:val="18"/>
                                <w:szCs w:val="18"/>
                              </w:rPr>
                              <w:t>中选择并打印出《北京市社会保险参保人员减少表》一式两份。</w:t>
                            </w:r>
                          </w:p>
                        </w:txbxContent>
                      </v:textbox>
                    </v:rect>
                    <v:rect id="Rectangle 2041" o:spid="_x0000_s2222" style="position:absolute;left:7723;top:11150;width:3025;height:17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qiAcQA&#10;AADdAAAADwAAAGRycy9kb3ducmV2LnhtbERP3WrCMBS+H+wdwhF2NxMnTqmNIoOBbA6m8wFOm2Nb&#10;bE5Kktnu7RdB8O58fL8nXw+2FRfyoXGsYTJWIIhLZxquNBx/3p8XIEJENtg6Jg1/FGC9enzIMTOu&#10;5z1dDrESKYRDhhrqGLtMylDWZDGMXUecuJPzFmOCvpLGY5/CbStflHqVFhtODTV29FZTeT78Wg27&#10;Sm0306/ZdPbR+N2+/54XhfzU+mk0bJYgIg3xLr65tybNX6g5XL9JJ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qogH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4BFE5F94"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预约办理</w:t>
                            </w:r>
                            <w:r w:rsidRPr="00610145">
                              <w:rPr>
                                <w:rFonts w:ascii="宋体" w:hAnsi="宋体"/>
                                <w:b/>
                                <w:sz w:val="18"/>
                                <w:szCs w:val="18"/>
                              </w:rPr>
                              <w:t>减员业务</w:t>
                            </w:r>
                            <w:r w:rsidRPr="00610145">
                              <w:rPr>
                                <w:rFonts w:ascii="宋体" w:hAnsi="宋体" w:hint="eastAsia"/>
                                <w:b/>
                                <w:sz w:val="18"/>
                                <w:szCs w:val="18"/>
                              </w:rPr>
                              <w:t>：</w:t>
                            </w:r>
                          </w:p>
                          <w:p w14:paraId="78A59C96" w14:textId="77777777" w:rsidR="005F0000" w:rsidRPr="00610145" w:rsidRDefault="005F0000" w:rsidP="00263970">
                            <w:pPr>
                              <w:spacing w:line="276" w:lineRule="auto"/>
                              <w:rPr>
                                <w:rFonts w:ascii="宋体" w:hAnsi="宋体"/>
                                <w:sz w:val="18"/>
                                <w:szCs w:val="18"/>
                              </w:rPr>
                            </w:pPr>
                            <w:r w:rsidRPr="00610145">
                              <w:rPr>
                                <w:rFonts w:ascii="宋体" w:hAnsi="宋体" w:hint="eastAsia"/>
                                <w:sz w:val="18"/>
                                <w:szCs w:val="18"/>
                              </w:rPr>
                              <w:t>用人单位请先</w:t>
                            </w:r>
                            <w:r w:rsidRPr="00610145">
                              <w:rPr>
                                <w:rFonts w:ascii="宋体" w:hAnsi="宋体"/>
                                <w:sz w:val="18"/>
                                <w:szCs w:val="18"/>
                              </w:rPr>
                              <w:t>在</w:t>
                            </w:r>
                            <w:r w:rsidR="00B06592" w:rsidRPr="00610145">
                              <w:rPr>
                                <w:rFonts w:ascii="宋体" w:hAnsi="宋体" w:hint="eastAsia"/>
                                <w:sz w:val="18"/>
                                <w:szCs w:val="18"/>
                              </w:rPr>
                              <w:t>各区</w:t>
                            </w:r>
                            <w:proofErr w:type="gramStart"/>
                            <w:r w:rsidRPr="00610145">
                              <w:rPr>
                                <w:rFonts w:ascii="宋体" w:hAnsi="宋体"/>
                                <w:sz w:val="18"/>
                                <w:szCs w:val="18"/>
                              </w:rPr>
                              <w:t>人保局</w:t>
                            </w:r>
                            <w:proofErr w:type="gramEnd"/>
                            <w:r w:rsidRPr="00610145">
                              <w:rPr>
                                <w:rFonts w:ascii="宋体" w:hAnsi="宋体"/>
                                <w:sz w:val="18"/>
                                <w:szCs w:val="18"/>
                              </w:rPr>
                              <w:t>网站进行预约登记，</w:t>
                            </w:r>
                            <w:r w:rsidRPr="00610145">
                              <w:rPr>
                                <w:rFonts w:ascii="宋体" w:hAnsi="宋体" w:hint="eastAsia"/>
                                <w:sz w:val="18"/>
                                <w:szCs w:val="18"/>
                              </w:rPr>
                              <w:t>预约</w:t>
                            </w:r>
                            <w:r w:rsidRPr="00610145">
                              <w:rPr>
                                <w:rFonts w:ascii="宋体" w:hAnsi="宋体"/>
                                <w:sz w:val="18"/>
                                <w:szCs w:val="18"/>
                              </w:rPr>
                              <w:t>成功后</w:t>
                            </w:r>
                            <w:r w:rsidRPr="00610145">
                              <w:rPr>
                                <w:rFonts w:ascii="宋体" w:hAnsi="宋体" w:hint="eastAsia"/>
                                <w:sz w:val="18"/>
                                <w:szCs w:val="18"/>
                              </w:rPr>
                              <w:t>请携带</w:t>
                            </w:r>
                            <w:r w:rsidRPr="00610145">
                              <w:rPr>
                                <w:rFonts w:ascii="宋体" w:hAnsi="宋体" w:hint="eastAsia"/>
                                <w:b/>
                                <w:color w:val="000000"/>
                                <w:sz w:val="18"/>
                                <w:szCs w:val="18"/>
                              </w:rPr>
                              <w:t>左侧所列相关材料</w:t>
                            </w:r>
                            <w:r w:rsidRPr="00610145">
                              <w:rPr>
                                <w:rFonts w:ascii="宋体" w:hAnsi="宋体" w:hint="eastAsia"/>
                                <w:color w:val="000000"/>
                                <w:sz w:val="18"/>
                                <w:szCs w:val="18"/>
                              </w:rPr>
                              <w:t>及报</w:t>
                            </w:r>
                            <w:r w:rsidRPr="00610145">
                              <w:rPr>
                                <w:rFonts w:ascii="宋体" w:hAnsi="宋体" w:hint="eastAsia"/>
                                <w:sz w:val="18"/>
                                <w:szCs w:val="18"/>
                              </w:rPr>
                              <w:t>盘文件（U盘）到社保中心三层扫描</w:t>
                            </w:r>
                            <w:proofErr w:type="gramStart"/>
                            <w:r w:rsidRPr="00610145">
                              <w:rPr>
                                <w:rFonts w:ascii="宋体" w:hAnsi="宋体" w:hint="eastAsia"/>
                                <w:sz w:val="18"/>
                                <w:szCs w:val="18"/>
                              </w:rPr>
                              <w:t>二维码</w:t>
                            </w:r>
                            <w:r w:rsidRPr="00610145">
                              <w:rPr>
                                <w:rFonts w:ascii="宋体" w:hAnsi="宋体"/>
                                <w:sz w:val="18"/>
                                <w:szCs w:val="18"/>
                              </w:rPr>
                              <w:t>取号</w:t>
                            </w:r>
                            <w:proofErr w:type="gramEnd"/>
                            <w:r w:rsidRPr="00610145">
                              <w:rPr>
                                <w:rFonts w:ascii="宋体" w:hAnsi="宋体"/>
                                <w:sz w:val="18"/>
                                <w:szCs w:val="18"/>
                              </w:rPr>
                              <w:t>办理业务。</w:t>
                            </w:r>
                          </w:p>
                        </w:txbxContent>
                      </v:textbox>
                    </v:rect>
                    <v:shape id="AutoShape 2042" o:spid="_x0000_s2223" type="#_x0000_t32" style="position:absolute;left:9172;top:3709;width:1;height:51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724MMAAADdAAAADwAAAGRycy9kb3ducmV2LnhtbESPzWoDMQyE74W+g1Ght8ZuoGHZxgml&#10;JCXk1vydxVpdL13Li+0mm7ePDoHeJGY082m+HEOvzpRyF9nC68SAIm6i67i1cNivXypQuSA77COT&#10;hStlWC4eH+ZYu3jhbzrvSqskhHONFnwpQ611bjwFzJM4EIv2E1PAImtqtUt4kfDQ66kxMx2wY2nw&#10;ONCnp+Z39xcsbI8H9rO06ceq8isyb1/ruD9Z+/w0fryDKjSWf/P9euMEvzKCK9/ICHp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9uDDAAAA3QAAAA8AAAAAAAAAAAAA&#10;AAAAoQIAAGRycy9kb3ducmV2LnhtbFBLBQYAAAAABAAEAPkAAACRAwAAAAA=&#10;" strokecolor="#76923c">
                      <v:stroke endarrow="block"/>
                    </v:shape>
                    <v:roundrect id="AutoShape 2043" o:spid="_x0000_s2224" style="position:absolute;left:7947;top:3413;width:2460;height:48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yVd8UA&#10;AADdAAAADwAAAGRycy9kb3ducmV2LnhtbERP30vDMBB+F/wfwgl7kS1x4OjqsiFuojgQ1o0N347m&#10;bMuaS0niWv97Iwi+3cf38xarwbbiQj40jjXcTRQI4tKZhisNh/3zOAMRIrLB1jFp+KYAq+X11QJz&#10;43re0aWIlUghHHLUUMfY5VKGsiaLYeI64sR9Om8xJugraTz2Kdy2cqrUTFpsODXU2NFTTeW5+LIa&#10;snXcvh02M/by9uVcqPf7Y3/60Hp0Mzw+gIg0xH/xn/vVpPmZmsPvN+kE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7JV3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19CB157C" w14:textId="77777777" w:rsidR="005F0000" w:rsidRPr="00610145" w:rsidRDefault="005F0000" w:rsidP="006C230D">
                            <w:pPr>
                              <w:jc w:val="center"/>
                              <w:rPr>
                                <w:rFonts w:ascii="宋体" w:hAnsi="宋体"/>
                                <w:b/>
                                <w:sz w:val="21"/>
                              </w:rPr>
                            </w:pPr>
                            <w:r w:rsidRPr="00610145">
                              <w:rPr>
                                <w:rFonts w:ascii="宋体" w:hAnsi="宋体" w:hint="eastAsia"/>
                                <w:b/>
                                <w:sz w:val="21"/>
                              </w:rPr>
                              <w:t>企业版报盘申报方式</w:t>
                            </w:r>
                          </w:p>
                        </w:txbxContent>
                      </v:textbox>
                    </v:roundrect>
                    <v:rect id="Rectangle 2044" o:spid="_x0000_s2225" style="position:absolute;left:7705;top:4257;width:3024;height:16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sqMYA&#10;AADdAAAADwAAAGRycy9kb3ducmV2LnhtbESP0WrCQBBF3wv9h2UKvtWNilWiq0hBEGtBbT9gzI5J&#10;aHY27K4m/n3nodC3Ge6de88s171r1J1CrD0bGA0zUMSFtzWXBr6/tq9zUDEhW2w8k4EHRVivnp+W&#10;mFvf8Ynu51QqCeGYo4EqpTbXOhYVOYxD3xKLdvXBYZI1lNoG7CTcNXqcZW/aYc3SUGFL7xUVP+eb&#10;M3Aos91m8jmdTPd1OJy64+xy0R/GDF76zQJUoj79m/+ud1bw5yPhl29kBL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sqM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76759094" w14:textId="77777777" w:rsidR="005F0000" w:rsidRPr="00610145" w:rsidRDefault="005F0000" w:rsidP="00263970">
                            <w:pPr>
                              <w:spacing w:line="276" w:lineRule="auto"/>
                              <w:rPr>
                                <w:rFonts w:ascii="宋体" w:hAnsi="宋体"/>
                                <w:b/>
                                <w:sz w:val="18"/>
                                <w:szCs w:val="18"/>
                              </w:rPr>
                            </w:pPr>
                            <w:r w:rsidRPr="00610145">
                              <w:rPr>
                                <w:rFonts w:ascii="宋体" w:hAnsi="宋体" w:hint="eastAsia"/>
                                <w:b/>
                                <w:sz w:val="18"/>
                                <w:szCs w:val="18"/>
                              </w:rPr>
                              <w:t>下载并安装企业版软件：</w:t>
                            </w:r>
                          </w:p>
                          <w:p w14:paraId="17387474" w14:textId="77777777" w:rsidR="005F0000" w:rsidRPr="00610145" w:rsidRDefault="005F0000" w:rsidP="00645C3F">
                            <w:pPr>
                              <w:rPr>
                                <w:rFonts w:ascii="宋体" w:hAnsi="宋体"/>
                                <w:sz w:val="18"/>
                                <w:szCs w:val="18"/>
                              </w:rPr>
                            </w:pPr>
                            <w:r w:rsidRPr="00610145">
                              <w:rPr>
                                <w:rFonts w:ascii="宋体" w:hAnsi="宋体" w:hint="eastAsia"/>
                                <w:sz w:val="18"/>
                                <w:szCs w:val="18"/>
                              </w:rPr>
                              <w:t>登陆北京市社会保险网上服务平台下载专区，下载《五险合一采集软件安装程序（普通单位版）》及最新补丁，按照提示安装并升级软件后登陆。（用户名：admin，密码：1）</w:t>
                            </w:r>
                          </w:p>
                        </w:txbxContent>
                      </v:textbox>
                    </v:rect>
                  </v:group>
                </v:group>
              </v:group>
              <v:roundrect id="AutoShape 2606" o:spid="_x0000_s2226" style="position:absolute;left:5017;top:13490;width:2441;height:5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lk8MA&#10;AADdAAAADwAAAGRycy9kb3ducmV2LnhtbERPTWvCQBC9F/oflil4q5t4EEndhKIVKl6qFnqdZqdJ&#10;NDsbdleT/Hu3IHibx/ucZTGYVlzJ+caygnSagCAurW64UvB93LwuQPiArLG1TApG8lDkz09LzLTt&#10;eU/XQ6hEDGGfoYI6hC6T0pc1GfRT2xFH7s86gyFCV0ntsI/hppWzJJlLgw3Hhho7WtVUng8Xo+B3&#10;/NhI/mrtz5i67Q73x1M/Wys1eRne30AEGsJDfHd/6jh/kabw/008Qe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klk8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6549047A" w14:textId="77777777" w:rsidR="005F0000" w:rsidRPr="00610145" w:rsidRDefault="005F0000" w:rsidP="0024101E">
                      <w:pPr>
                        <w:jc w:val="center"/>
                        <w:rPr>
                          <w:rFonts w:ascii="宋体" w:hAnsi="宋体"/>
                          <w:b/>
                          <w:sz w:val="28"/>
                          <w:szCs w:val="18"/>
                        </w:rPr>
                      </w:pPr>
                      <w:r w:rsidRPr="00610145">
                        <w:rPr>
                          <w:rFonts w:ascii="宋体" w:hAnsi="宋体" w:hint="eastAsia"/>
                          <w:b/>
                          <w:sz w:val="28"/>
                          <w:szCs w:val="18"/>
                        </w:rPr>
                        <w:t>业务</w:t>
                      </w:r>
                      <w:r w:rsidRPr="00610145">
                        <w:rPr>
                          <w:rFonts w:ascii="宋体" w:hAnsi="宋体"/>
                          <w:b/>
                          <w:sz w:val="28"/>
                          <w:szCs w:val="18"/>
                        </w:rPr>
                        <w:t>办理完毕</w:t>
                      </w:r>
                    </w:p>
                  </w:txbxContent>
                </v:textbox>
              </v:roundrect>
            </v:group>
          </v:group>
        </w:pict>
      </w:r>
      <w:r w:rsidR="002E61E6">
        <w:t>9</w:t>
      </w:r>
      <w:r w:rsidR="002B0038" w:rsidRPr="00D817F3">
        <w:rPr>
          <w:rFonts w:hint="eastAsia"/>
        </w:rPr>
        <w:t>.用人</w:t>
      </w:r>
      <w:r w:rsidR="002B0038" w:rsidRPr="00D817F3">
        <w:t>单位</w:t>
      </w:r>
      <w:r w:rsidR="002B0038" w:rsidRPr="00D817F3">
        <w:rPr>
          <w:rFonts w:hint="eastAsia"/>
        </w:rPr>
        <w:t>参保人</w:t>
      </w:r>
      <w:proofErr w:type="gramStart"/>
      <w:r w:rsidR="002B0038" w:rsidRPr="00D817F3">
        <w:rPr>
          <w:rFonts w:hint="eastAsia"/>
        </w:rPr>
        <w:t>员减少</w:t>
      </w:r>
      <w:proofErr w:type="gramEnd"/>
      <w:r w:rsidR="002B0038" w:rsidRPr="00D817F3">
        <w:rPr>
          <w:rFonts w:hint="eastAsia"/>
        </w:rPr>
        <w:t>流程图</w:t>
      </w:r>
      <w:bookmarkEnd w:id="29"/>
      <w:bookmarkEnd w:id="30"/>
    </w:p>
    <w:p w14:paraId="12A42F0B" w14:textId="77777777" w:rsidR="00263970" w:rsidRPr="009C73EB" w:rsidRDefault="00263970" w:rsidP="009C73EB">
      <w:pPr>
        <w:spacing w:line="360" w:lineRule="auto"/>
        <w:rPr>
          <w:rFonts w:ascii="宋体" w:hAnsi="宋体"/>
          <w:szCs w:val="24"/>
        </w:rPr>
      </w:pPr>
    </w:p>
    <w:p w14:paraId="3FAD7BD5" w14:textId="77777777" w:rsidR="002B0038" w:rsidRPr="009C73EB" w:rsidRDefault="002B0038" w:rsidP="009C73EB">
      <w:pPr>
        <w:spacing w:line="360" w:lineRule="auto"/>
        <w:rPr>
          <w:rFonts w:ascii="宋体" w:hAnsi="宋体"/>
          <w:szCs w:val="24"/>
        </w:rPr>
      </w:pPr>
    </w:p>
    <w:p w14:paraId="7D74751D" w14:textId="77777777" w:rsidR="006C230D" w:rsidRPr="009C73EB" w:rsidRDefault="006C230D" w:rsidP="009C73EB">
      <w:pPr>
        <w:spacing w:line="360" w:lineRule="auto"/>
        <w:rPr>
          <w:rFonts w:ascii="宋体" w:hAnsi="宋体"/>
          <w:szCs w:val="24"/>
        </w:rPr>
      </w:pPr>
    </w:p>
    <w:p w14:paraId="77BDD876" w14:textId="77777777" w:rsidR="006C230D" w:rsidRPr="009C73EB" w:rsidRDefault="006C230D" w:rsidP="009C73EB">
      <w:pPr>
        <w:spacing w:line="360" w:lineRule="auto"/>
        <w:rPr>
          <w:rFonts w:ascii="宋体" w:hAnsi="宋体"/>
          <w:szCs w:val="24"/>
        </w:rPr>
      </w:pPr>
    </w:p>
    <w:p w14:paraId="49261BAE" w14:textId="77777777" w:rsidR="006C230D" w:rsidRPr="009C73EB" w:rsidRDefault="006C230D" w:rsidP="009C73EB">
      <w:pPr>
        <w:spacing w:line="360" w:lineRule="auto"/>
        <w:rPr>
          <w:rFonts w:ascii="宋体" w:hAnsi="宋体"/>
          <w:szCs w:val="24"/>
        </w:rPr>
      </w:pPr>
    </w:p>
    <w:p w14:paraId="5600C2F1" w14:textId="77777777" w:rsidR="006C230D" w:rsidRPr="009C73EB" w:rsidRDefault="006C230D" w:rsidP="009C73EB">
      <w:pPr>
        <w:spacing w:line="360" w:lineRule="auto"/>
        <w:rPr>
          <w:rFonts w:ascii="宋体" w:hAnsi="宋体"/>
          <w:szCs w:val="24"/>
        </w:rPr>
      </w:pPr>
    </w:p>
    <w:p w14:paraId="7643847E" w14:textId="77777777" w:rsidR="006C230D" w:rsidRPr="009C73EB" w:rsidRDefault="006C230D" w:rsidP="009C73EB">
      <w:pPr>
        <w:spacing w:line="360" w:lineRule="auto"/>
        <w:rPr>
          <w:rFonts w:ascii="宋体" w:hAnsi="宋体"/>
          <w:szCs w:val="24"/>
        </w:rPr>
      </w:pPr>
    </w:p>
    <w:p w14:paraId="173EDA06" w14:textId="77777777" w:rsidR="006C230D" w:rsidRPr="009C73EB" w:rsidRDefault="006C230D" w:rsidP="009C73EB">
      <w:pPr>
        <w:spacing w:line="360" w:lineRule="auto"/>
        <w:rPr>
          <w:rFonts w:ascii="宋体" w:hAnsi="宋体"/>
          <w:szCs w:val="24"/>
        </w:rPr>
      </w:pPr>
    </w:p>
    <w:p w14:paraId="613EE295" w14:textId="77777777" w:rsidR="006C230D" w:rsidRPr="009C73EB" w:rsidRDefault="006C230D" w:rsidP="009C73EB">
      <w:pPr>
        <w:spacing w:line="360" w:lineRule="auto"/>
        <w:rPr>
          <w:rFonts w:ascii="宋体" w:hAnsi="宋体"/>
          <w:szCs w:val="24"/>
        </w:rPr>
      </w:pPr>
    </w:p>
    <w:p w14:paraId="44875621" w14:textId="77777777" w:rsidR="006C230D" w:rsidRPr="009C73EB" w:rsidRDefault="006C230D" w:rsidP="009C73EB">
      <w:pPr>
        <w:spacing w:line="360" w:lineRule="auto"/>
        <w:rPr>
          <w:rFonts w:ascii="宋体" w:hAnsi="宋体"/>
          <w:szCs w:val="24"/>
        </w:rPr>
      </w:pPr>
    </w:p>
    <w:p w14:paraId="17000E53" w14:textId="77777777" w:rsidR="006C230D" w:rsidRPr="009C73EB" w:rsidRDefault="006C230D" w:rsidP="009C73EB">
      <w:pPr>
        <w:spacing w:line="360" w:lineRule="auto"/>
        <w:rPr>
          <w:rFonts w:ascii="宋体" w:hAnsi="宋体"/>
          <w:szCs w:val="24"/>
        </w:rPr>
      </w:pPr>
    </w:p>
    <w:p w14:paraId="783253ED" w14:textId="77777777" w:rsidR="006C230D" w:rsidRPr="009C73EB" w:rsidRDefault="006C230D" w:rsidP="009C73EB">
      <w:pPr>
        <w:spacing w:line="360" w:lineRule="auto"/>
        <w:rPr>
          <w:rFonts w:ascii="宋体" w:hAnsi="宋体"/>
          <w:szCs w:val="24"/>
        </w:rPr>
      </w:pPr>
    </w:p>
    <w:p w14:paraId="3DCA99C4" w14:textId="77777777" w:rsidR="006C230D" w:rsidRPr="009C73EB" w:rsidRDefault="006C230D" w:rsidP="009C73EB">
      <w:pPr>
        <w:spacing w:line="360" w:lineRule="auto"/>
        <w:rPr>
          <w:rFonts w:ascii="宋体" w:hAnsi="宋体"/>
          <w:szCs w:val="24"/>
        </w:rPr>
      </w:pPr>
    </w:p>
    <w:p w14:paraId="2079D8FC" w14:textId="77777777" w:rsidR="006C230D" w:rsidRPr="009C73EB" w:rsidRDefault="006C230D" w:rsidP="009C73EB">
      <w:pPr>
        <w:spacing w:line="360" w:lineRule="auto"/>
        <w:rPr>
          <w:rFonts w:ascii="宋体" w:hAnsi="宋体"/>
          <w:szCs w:val="24"/>
        </w:rPr>
      </w:pPr>
    </w:p>
    <w:p w14:paraId="7D85FAC8" w14:textId="77777777" w:rsidR="006C230D" w:rsidRPr="009C73EB" w:rsidRDefault="006C230D" w:rsidP="009C73EB">
      <w:pPr>
        <w:spacing w:line="360" w:lineRule="auto"/>
        <w:rPr>
          <w:rFonts w:ascii="宋体" w:hAnsi="宋体"/>
          <w:szCs w:val="24"/>
        </w:rPr>
      </w:pPr>
    </w:p>
    <w:p w14:paraId="17F2D68D" w14:textId="77777777" w:rsidR="006C230D" w:rsidRPr="009C73EB" w:rsidRDefault="006C230D" w:rsidP="009C73EB">
      <w:pPr>
        <w:spacing w:line="360" w:lineRule="auto"/>
        <w:rPr>
          <w:rFonts w:ascii="宋体" w:hAnsi="宋体"/>
          <w:szCs w:val="24"/>
        </w:rPr>
      </w:pPr>
    </w:p>
    <w:p w14:paraId="5A1D977E" w14:textId="77777777" w:rsidR="006C230D" w:rsidRPr="009C73EB" w:rsidRDefault="006C230D" w:rsidP="009C73EB">
      <w:pPr>
        <w:spacing w:line="360" w:lineRule="auto"/>
        <w:rPr>
          <w:rFonts w:ascii="宋体" w:hAnsi="宋体"/>
          <w:szCs w:val="24"/>
        </w:rPr>
      </w:pPr>
    </w:p>
    <w:p w14:paraId="3C49A66C" w14:textId="77777777" w:rsidR="006C230D" w:rsidRPr="009C73EB" w:rsidRDefault="006C230D" w:rsidP="009C73EB">
      <w:pPr>
        <w:spacing w:line="360" w:lineRule="auto"/>
        <w:rPr>
          <w:rFonts w:ascii="宋体" w:hAnsi="宋体"/>
          <w:szCs w:val="24"/>
        </w:rPr>
      </w:pPr>
    </w:p>
    <w:p w14:paraId="70825B6B" w14:textId="77777777" w:rsidR="006C230D" w:rsidRPr="009C73EB" w:rsidRDefault="006C230D" w:rsidP="009C73EB">
      <w:pPr>
        <w:spacing w:line="360" w:lineRule="auto"/>
        <w:rPr>
          <w:rFonts w:ascii="宋体" w:hAnsi="宋体"/>
          <w:szCs w:val="24"/>
        </w:rPr>
      </w:pPr>
    </w:p>
    <w:p w14:paraId="53F9FE13" w14:textId="77777777" w:rsidR="006C230D" w:rsidRPr="009C73EB" w:rsidRDefault="006C230D" w:rsidP="009C73EB">
      <w:pPr>
        <w:spacing w:line="360" w:lineRule="auto"/>
        <w:rPr>
          <w:rFonts w:ascii="宋体" w:hAnsi="宋体"/>
          <w:szCs w:val="24"/>
        </w:rPr>
      </w:pPr>
    </w:p>
    <w:p w14:paraId="3894EF73" w14:textId="77777777" w:rsidR="006C230D" w:rsidRPr="009C73EB" w:rsidRDefault="006C230D" w:rsidP="009C73EB">
      <w:pPr>
        <w:spacing w:line="360" w:lineRule="auto"/>
        <w:rPr>
          <w:rFonts w:ascii="宋体" w:hAnsi="宋体"/>
          <w:szCs w:val="24"/>
        </w:rPr>
      </w:pPr>
    </w:p>
    <w:p w14:paraId="44B2F2BB" w14:textId="77777777" w:rsidR="006C230D" w:rsidRPr="009C73EB" w:rsidRDefault="006C230D" w:rsidP="009C73EB">
      <w:pPr>
        <w:spacing w:line="360" w:lineRule="auto"/>
        <w:rPr>
          <w:rFonts w:ascii="宋体" w:hAnsi="宋体"/>
          <w:szCs w:val="24"/>
        </w:rPr>
      </w:pPr>
    </w:p>
    <w:p w14:paraId="2016D59D" w14:textId="77777777" w:rsidR="006C230D" w:rsidRPr="009C73EB" w:rsidRDefault="006C230D" w:rsidP="009C73EB">
      <w:pPr>
        <w:spacing w:line="360" w:lineRule="auto"/>
        <w:rPr>
          <w:rFonts w:ascii="宋体" w:hAnsi="宋体"/>
          <w:szCs w:val="24"/>
        </w:rPr>
      </w:pPr>
    </w:p>
    <w:p w14:paraId="270DAE2B" w14:textId="77777777" w:rsidR="006C230D" w:rsidRPr="009C73EB" w:rsidRDefault="006C230D" w:rsidP="009C73EB">
      <w:pPr>
        <w:spacing w:line="360" w:lineRule="auto"/>
        <w:rPr>
          <w:rFonts w:ascii="宋体" w:hAnsi="宋体"/>
          <w:szCs w:val="24"/>
        </w:rPr>
      </w:pPr>
    </w:p>
    <w:p w14:paraId="52DF820F" w14:textId="77777777" w:rsidR="006C230D" w:rsidRPr="009C73EB" w:rsidRDefault="00B11741" w:rsidP="009C73EB">
      <w:pPr>
        <w:spacing w:line="360" w:lineRule="auto"/>
        <w:rPr>
          <w:rFonts w:ascii="宋体" w:hAnsi="宋体"/>
          <w:szCs w:val="24"/>
        </w:rPr>
      </w:pPr>
      <w:r>
        <w:rPr>
          <w:rFonts w:ascii="宋体" w:hAnsi="宋体"/>
          <w:noProof/>
          <w:szCs w:val="24"/>
        </w:rPr>
        <w:pict w14:anchorId="4626EEC3">
          <v:rect id="_x0000_s2227" style="position:absolute;left:0;text-align:left;margin-left:-25.35pt;margin-top:14.4pt;width:471pt;height:153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" stroked="f">
            <v:textbox>
              <w:txbxContent>
                <w:p w14:paraId="015CD60D" w14:textId="77777777" w:rsidR="005F0000" w:rsidRPr="00610145" w:rsidRDefault="005F0000" w:rsidP="00FC2E68">
                  <w:pPr>
                    <w:ind w:firstLineChars="200" w:firstLine="361"/>
                    <w:rPr>
                      <w:rFonts w:ascii="宋体" w:hAnsi="宋体" w:cs="Arial"/>
                      <w:bCs/>
                      <w:kern w:val="36"/>
                      <w:sz w:val="18"/>
                      <w:szCs w:val="24"/>
                    </w:rPr>
                  </w:pPr>
                  <w:r w:rsidRPr="00610145">
                    <w:rPr>
                      <w:rFonts w:ascii="宋体" w:hAnsi="宋体" w:cs="Arial" w:hint="eastAsia"/>
                      <w:b/>
                      <w:bCs/>
                      <w:kern w:val="36"/>
                      <w:sz w:val="18"/>
                      <w:szCs w:val="24"/>
                    </w:rPr>
                    <w:t>注意事项：</w:t>
                  </w:r>
                </w:p>
                <w:p w14:paraId="618C5643" w14:textId="77777777" w:rsidR="005F0000" w:rsidRPr="00610145" w:rsidRDefault="005F0000" w:rsidP="00FC2E68">
                  <w:pPr>
                    <w:ind w:firstLineChars="200" w:firstLine="360"/>
                    <w:rPr>
                      <w:rFonts w:ascii="宋体" w:hAnsi="宋体" w:cs="Arial"/>
                      <w:bCs/>
                      <w:kern w:val="36"/>
                      <w:sz w:val="18"/>
                      <w:szCs w:val="24"/>
                    </w:rPr>
                  </w:pPr>
                  <w:r w:rsidRPr="00610145">
                    <w:rPr>
                      <w:rFonts w:ascii="宋体" w:hAnsi="宋体" w:cs="Arial" w:hint="eastAsia"/>
                      <w:bCs/>
                      <w:kern w:val="36"/>
                      <w:sz w:val="18"/>
                      <w:szCs w:val="24"/>
                    </w:rPr>
                    <w:t>1．业务</w:t>
                  </w:r>
                  <w:r w:rsidRPr="00610145">
                    <w:rPr>
                      <w:rFonts w:ascii="宋体" w:hAnsi="宋体" w:cs="Arial"/>
                      <w:bCs/>
                      <w:kern w:val="36"/>
                      <w:sz w:val="18"/>
                      <w:szCs w:val="24"/>
                    </w:rPr>
                    <w:t>办理岗位：</w:t>
                  </w:r>
                  <w:r w:rsidRPr="00610145">
                    <w:rPr>
                      <w:rFonts w:ascii="宋体" w:hAnsi="宋体" w:cs="Arial" w:hint="eastAsia"/>
                      <w:bCs/>
                      <w:kern w:val="36"/>
                      <w:sz w:val="18"/>
                      <w:szCs w:val="24"/>
                    </w:rPr>
                    <w:t>社保中心登记业务岗。</w:t>
                  </w:r>
                </w:p>
                <w:p w14:paraId="5FD62241" w14:textId="77777777" w:rsidR="005F0000" w:rsidRPr="00610145" w:rsidRDefault="005F0000" w:rsidP="00FC2E68">
                  <w:pPr>
                    <w:ind w:firstLineChars="200" w:firstLine="360"/>
                    <w:rPr>
                      <w:rFonts w:ascii="宋体" w:hAnsi="宋体" w:cs="Arial"/>
                      <w:bCs/>
                      <w:kern w:val="36"/>
                      <w:sz w:val="18"/>
                      <w:szCs w:val="24"/>
                    </w:rPr>
                  </w:pPr>
                  <w:r w:rsidRPr="00610145">
                    <w:rPr>
                      <w:rFonts w:ascii="宋体" w:hAnsi="宋体" w:cs="Arial" w:hint="eastAsia"/>
                      <w:bCs/>
                      <w:kern w:val="36"/>
                      <w:sz w:val="18"/>
                      <w:szCs w:val="24"/>
                    </w:rPr>
                    <w:t>2．网上申报减少原因为：转往本区或者转往他区（无特殊情况减员均选此原因）。如</w:t>
                  </w:r>
                  <w:proofErr w:type="gramStart"/>
                  <w:r w:rsidRPr="00610145">
                    <w:rPr>
                      <w:rFonts w:ascii="宋体" w:hAnsi="宋体" w:cs="Arial" w:hint="eastAsia"/>
                      <w:bCs/>
                      <w:kern w:val="36"/>
                      <w:sz w:val="18"/>
                      <w:szCs w:val="24"/>
                    </w:rPr>
                    <w:t>遇无法</w:t>
                  </w:r>
                  <w:proofErr w:type="gramEnd"/>
                  <w:r w:rsidRPr="00610145">
                    <w:rPr>
                      <w:rFonts w:ascii="宋体" w:hAnsi="宋体" w:cs="Arial" w:hint="eastAsia"/>
                      <w:bCs/>
                      <w:kern w:val="36"/>
                      <w:sz w:val="18"/>
                      <w:szCs w:val="24"/>
                    </w:rPr>
                    <w:t>在网上申报系统办理的特殊情况，请通过企业版软件报盘，到社保中心办理。</w:t>
                  </w:r>
                </w:p>
                <w:p w14:paraId="34ECFBB8" w14:textId="77777777" w:rsidR="005F0000" w:rsidRPr="00610145" w:rsidRDefault="005F0000" w:rsidP="006265E2">
                  <w:pPr>
                    <w:ind w:firstLineChars="200" w:firstLine="360"/>
                    <w:rPr>
                      <w:rFonts w:ascii="宋体" w:hAnsi="宋体"/>
                      <w:b/>
                      <w:color w:val="000000"/>
                      <w:sz w:val="18"/>
                    </w:rPr>
                  </w:pPr>
                  <w:r w:rsidRPr="00610145">
                    <w:rPr>
                      <w:rFonts w:ascii="宋体" w:hAnsi="宋体" w:cs="Arial" w:hint="eastAsia"/>
                      <w:bCs/>
                      <w:kern w:val="36"/>
                      <w:sz w:val="18"/>
                      <w:szCs w:val="24"/>
                    </w:rPr>
                    <w:t>3．网上申报操作时间为每月5日至25日早6：00至晚10：00，</w:t>
                  </w:r>
                  <w:hyperlink r:id="rId17" w:history="1">
                    <w:r w:rsidRPr="00610145">
                      <w:rPr>
                        <w:rStyle w:val="a3"/>
                        <w:rFonts w:ascii="宋体" w:hAnsi="宋体" w:hint="eastAsia"/>
                        <w:sz w:val="18"/>
                      </w:rPr>
                      <w:t>www.bjrbj.gov.cn/csibiz</w:t>
                    </w:r>
                  </w:hyperlink>
                  <w:r w:rsidRPr="00610145">
                    <w:rPr>
                      <w:rFonts w:ascii="宋体" w:hAnsi="宋体" w:hint="eastAsia"/>
                      <w:color w:val="000000"/>
                      <w:sz w:val="18"/>
                    </w:rPr>
                    <w:t>。</w:t>
                  </w:r>
                </w:p>
                <w:p w14:paraId="02818F19" w14:textId="77777777" w:rsidR="005F0000" w:rsidRPr="001E0337" w:rsidRDefault="005F0000" w:rsidP="00FC2E68">
                  <w:pPr>
                    <w:ind w:firstLineChars="200" w:firstLine="360"/>
                    <w:rPr>
                      <w:sz w:val="18"/>
                      <w:szCs w:val="18"/>
                    </w:rPr>
                  </w:pPr>
                  <w:r w:rsidRPr="00610145">
                    <w:rPr>
                      <w:rFonts w:ascii="宋体" w:hAnsi="宋体" w:cs="Arial"/>
                      <w:bCs/>
                      <w:kern w:val="36"/>
                      <w:sz w:val="18"/>
                      <w:szCs w:val="24"/>
                    </w:rPr>
                    <w:t>4</w:t>
                  </w:r>
                  <w:r w:rsidRPr="00610145">
                    <w:rPr>
                      <w:rFonts w:ascii="宋体" w:hAnsi="宋体" w:cs="Arial" w:hint="eastAsia"/>
                      <w:bCs/>
                      <w:kern w:val="36"/>
                      <w:sz w:val="18"/>
                      <w:szCs w:val="24"/>
                    </w:rPr>
                    <w:t>．死亡减员办理时间：在职职工死亡次月办理减少业务，退休人员死亡当月办理减少业务。</w:t>
                  </w:r>
                  <w:r w:rsidRPr="00610145">
                    <w:rPr>
                      <w:rFonts w:ascii="宋体" w:hAnsi="宋体" w:cs="Arial" w:hint="eastAsia"/>
                      <w:bCs/>
                      <w:kern w:val="36"/>
                      <w:sz w:val="18"/>
                      <w:szCs w:val="24"/>
                    </w:rPr>
                    <w:br/>
                  </w:r>
                  <w:r w:rsidRPr="00610145">
                    <w:rPr>
                      <w:rFonts w:ascii="宋体" w:hAnsi="宋体" w:cs="Arial"/>
                      <w:bCs/>
                      <w:kern w:val="36"/>
                      <w:sz w:val="18"/>
                      <w:szCs w:val="24"/>
                    </w:rPr>
                    <w:t xml:space="preserve">    5</w:t>
                  </w:r>
                  <w:r w:rsidRPr="00610145">
                    <w:rPr>
                      <w:rFonts w:ascii="宋体" w:hAnsi="宋体" w:cs="Arial" w:hint="eastAsia"/>
                      <w:bCs/>
                      <w:kern w:val="36"/>
                      <w:sz w:val="18"/>
                      <w:szCs w:val="24"/>
                    </w:rPr>
                    <w:t>．参保单位的最后一位正常缴费的职工的医疗减员可通过网上申报系统办理，</w:t>
                  </w:r>
                  <w:proofErr w:type="gramStart"/>
                  <w:r w:rsidRPr="00610145">
                    <w:rPr>
                      <w:rFonts w:ascii="宋体" w:hAnsi="宋体" w:cs="Arial" w:hint="eastAsia"/>
                      <w:bCs/>
                      <w:kern w:val="36"/>
                      <w:sz w:val="18"/>
                      <w:szCs w:val="24"/>
                    </w:rPr>
                    <w:t>但四</w:t>
                  </w:r>
                  <w:r w:rsidRPr="00FC2E68">
                    <w:rPr>
                      <w:rFonts w:hint="eastAsia"/>
                      <w:sz w:val="18"/>
                      <w:szCs w:val="18"/>
                    </w:rPr>
                    <w:t>险减员</w:t>
                  </w:r>
                  <w:proofErr w:type="gramEnd"/>
                  <w:r w:rsidRPr="00FC2E68">
                    <w:rPr>
                      <w:rFonts w:hint="eastAsia"/>
                      <w:sz w:val="18"/>
                      <w:szCs w:val="18"/>
                    </w:rPr>
                    <w:t>，需携带《北京市社会保险参保人员减少表》（一式二份）到</w:t>
                  </w:r>
                  <w:r>
                    <w:rPr>
                      <w:rFonts w:hint="eastAsia"/>
                      <w:sz w:val="18"/>
                      <w:szCs w:val="18"/>
                    </w:rPr>
                    <w:t>社保中心</w:t>
                  </w:r>
                  <w:r w:rsidRPr="00FC2E68">
                    <w:rPr>
                      <w:rFonts w:hint="eastAsia"/>
                      <w:sz w:val="18"/>
                      <w:szCs w:val="18"/>
                    </w:rPr>
                    <w:t>办理减员手续。</w:t>
                  </w:r>
                  <w:r w:rsidRPr="00FC2E68">
                    <w:rPr>
                      <w:rFonts w:hint="eastAsia"/>
                      <w:sz w:val="18"/>
                      <w:szCs w:val="18"/>
                    </w:rPr>
                    <w:br/>
                  </w:r>
                  <w:r>
                    <w:rPr>
                      <w:sz w:val="18"/>
                      <w:szCs w:val="18"/>
                    </w:rPr>
                    <w:t xml:space="preserve">    6</w:t>
                  </w:r>
                  <w:r w:rsidRPr="00610145">
                    <w:rPr>
                      <w:rFonts w:ascii="宋体" w:hAnsi="宋体" w:cs="Arial" w:hint="eastAsia"/>
                      <w:bCs/>
                      <w:kern w:val="36"/>
                      <w:sz w:val="18"/>
                      <w:szCs w:val="24"/>
                    </w:rPr>
                    <w:t>．</w:t>
                  </w:r>
                  <w:r w:rsidRPr="00FC2E68">
                    <w:rPr>
                      <w:rFonts w:hint="eastAsia"/>
                      <w:sz w:val="18"/>
                      <w:szCs w:val="18"/>
                    </w:rPr>
                    <w:t>医疗保险退休人员死亡减员的，如退休人员是办理减员当月之前死亡的，需向社保中心退回个人账户金额。</w:t>
                  </w:r>
                  <w:r w:rsidRPr="00FC2E68">
                    <w:rPr>
                      <w:rFonts w:hint="eastAsia"/>
                      <w:sz w:val="18"/>
                      <w:szCs w:val="18"/>
                    </w:rPr>
                    <w:br/>
                  </w:r>
                  <w:r>
                    <w:rPr>
                      <w:sz w:val="18"/>
                      <w:szCs w:val="18"/>
                    </w:rPr>
                    <w:t xml:space="preserve">    7</w:t>
                  </w:r>
                  <w:r w:rsidRPr="00610145">
                    <w:rPr>
                      <w:rFonts w:ascii="宋体" w:hAnsi="宋体" w:cs="Arial" w:hint="eastAsia"/>
                      <w:bCs/>
                      <w:kern w:val="36"/>
                      <w:sz w:val="18"/>
                      <w:szCs w:val="24"/>
                    </w:rPr>
                    <w:t>．</w:t>
                  </w:r>
                  <w:r w:rsidRPr="00FC2E68">
                    <w:rPr>
                      <w:rFonts w:hint="eastAsia"/>
                      <w:sz w:val="18"/>
                      <w:szCs w:val="18"/>
                    </w:rPr>
                    <w:t>失业转街道的人员，需在减少表上注明需要转移的街道，到社保中心办理。</w:t>
                  </w:r>
                </w:p>
                <w:p w14:paraId="3F5B6FF9" w14:textId="77777777" w:rsidR="005F0000" w:rsidRPr="00610145" w:rsidRDefault="005F0000" w:rsidP="00FC2E68">
                  <w:pPr>
                    <w:ind w:firstLineChars="200" w:firstLine="360"/>
                    <w:rPr>
                      <w:rFonts w:ascii="宋体" w:hAnsi="宋体" w:cs="Arial"/>
                      <w:b/>
                      <w:bCs/>
                      <w:kern w:val="36"/>
                      <w:sz w:val="18"/>
                      <w:szCs w:val="24"/>
                    </w:rPr>
                  </w:pPr>
                  <w:r w:rsidRPr="00610145">
                    <w:rPr>
                      <w:rFonts w:ascii="宋体" w:hAnsi="宋体" w:cs="Arial"/>
                      <w:bCs/>
                      <w:kern w:val="36"/>
                      <w:sz w:val="18"/>
                      <w:szCs w:val="24"/>
                    </w:rPr>
                    <w:t>8</w:t>
                  </w:r>
                  <w:r w:rsidRPr="00610145">
                    <w:rPr>
                      <w:rFonts w:ascii="宋体" w:hAnsi="宋体" w:cs="Arial" w:hint="eastAsia"/>
                      <w:bCs/>
                      <w:kern w:val="36"/>
                      <w:sz w:val="18"/>
                      <w:szCs w:val="24"/>
                    </w:rPr>
                    <w:t>．</w:t>
                  </w:r>
                  <w:r w:rsidRPr="00610145">
                    <w:rPr>
                      <w:rFonts w:ascii="宋体" w:hAnsi="宋体" w:cs="Arial"/>
                      <w:bCs/>
                      <w:kern w:val="36"/>
                      <w:sz w:val="18"/>
                      <w:szCs w:val="24"/>
                    </w:rPr>
                    <w:t>办理业务所需提交的</w:t>
                  </w:r>
                  <w:r w:rsidRPr="00610145">
                    <w:rPr>
                      <w:rFonts w:ascii="宋体" w:hAnsi="宋体" w:cs="Arial" w:hint="eastAsia"/>
                      <w:bCs/>
                      <w:kern w:val="36"/>
                      <w:sz w:val="18"/>
                      <w:szCs w:val="24"/>
                    </w:rPr>
                    <w:t>纸质材料</w:t>
                  </w:r>
                  <w:proofErr w:type="gramStart"/>
                  <w:r w:rsidRPr="00610145">
                    <w:rPr>
                      <w:rFonts w:ascii="宋体" w:hAnsi="宋体" w:cs="Arial"/>
                      <w:bCs/>
                      <w:kern w:val="36"/>
                      <w:sz w:val="18"/>
                      <w:szCs w:val="24"/>
                    </w:rPr>
                    <w:t>请统一</w:t>
                  </w:r>
                  <w:proofErr w:type="gramEnd"/>
                  <w:r w:rsidRPr="00610145">
                    <w:rPr>
                      <w:rFonts w:ascii="宋体" w:hAnsi="宋体" w:cs="Arial"/>
                      <w:bCs/>
                      <w:kern w:val="36"/>
                      <w:sz w:val="18"/>
                      <w:szCs w:val="24"/>
                    </w:rPr>
                    <w:t>使用</w:t>
                  </w:r>
                  <w:r w:rsidRPr="00610145">
                    <w:rPr>
                      <w:rFonts w:ascii="宋体" w:hAnsi="宋体" w:cs="Arial" w:hint="eastAsia"/>
                      <w:b/>
                      <w:bCs/>
                      <w:kern w:val="36"/>
                      <w:sz w:val="18"/>
                      <w:szCs w:val="24"/>
                    </w:rPr>
                    <w:t>A4纸</w:t>
                  </w:r>
                  <w:r w:rsidRPr="00610145">
                    <w:rPr>
                      <w:rFonts w:ascii="宋体" w:hAnsi="宋体" w:cs="Arial"/>
                      <w:b/>
                      <w:bCs/>
                      <w:kern w:val="36"/>
                      <w:sz w:val="18"/>
                      <w:szCs w:val="24"/>
                    </w:rPr>
                    <w:t>打印或复印，并加盖单位公章。</w:t>
                  </w:r>
                </w:p>
                <w:p w14:paraId="31E37EA6"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9</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18"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7F7E72F4" w14:textId="77777777" w:rsidR="005F0000" w:rsidRPr="00610145" w:rsidRDefault="005F0000" w:rsidP="00FC2E68">
                  <w:pPr>
                    <w:ind w:firstLineChars="200" w:firstLine="361"/>
                    <w:rPr>
                      <w:rFonts w:ascii="宋体" w:hAnsi="宋体" w:cs="Arial"/>
                      <w:b/>
                      <w:bCs/>
                      <w:kern w:val="36"/>
                      <w:sz w:val="18"/>
                      <w:szCs w:val="24"/>
                    </w:rPr>
                  </w:pPr>
                </w:p>
                <w:p w14:paraId="310CF3E0" w14:textId="77777777" w:rsidR="005F0000" w:rsidRPr="00610145" w:rsidRDefault="005F0000" w:rsidP="00FC2E68">
                  <w:pPr>
                    <w:ind w:firstLineChars="200" w:firstLine="360"/>
                    <w:rPr>
                      <w:rFonts w:ascii="宋体" w:hAnsi="宋体"/>
                      <w:color w:val="000000"/>
                      <w:sz w:val="18"/>
                    </w:rPr>
                  </w:pPr>
                </w:p>
              </w:txbxContent>
            </v:textbox>
          </v:rect>
        </w:pict>
      </w:r>
    </w:p>
    <w:p w14:paraId="638D5C81" w14:textId="77777777" w:rsidR="006C230D" w:rsidRPr="009C73EB" w:rsidRDefault="006C230D" w:rsidP="009C73EB">
      <w:pPr>
        <w:spacing w:line="360" w:lineRule="auto"/>
        <w:rPr>
          <w:rFonts w:ascii="宋体" w:hAnsi="宋体"/>
          <w:szCs w:val="24"/>
        </w:rPr>
      </w:pPr>
    </w:p>
    <w:p w14:paraId="41229FA6" w14:textId="77777777" w:rsidR="006C230D" w:rsidRPr="009C73EB" w:rsidRDefault="006C230D" w:rsidP="009C73EB">
      <w:pPr>
        <w:spacing w:line="360" w:lineRule="auto"/>
        <w:rPr>
          <w:rFonts w:ascii="宋体" w:hAnsi="宋体"/>
          <w:szCs w:val="24"/>
        </w:rPr>
      </w:pPr>
    </w:p>
    <w:p w14:paraId="68537486" w14:textId="77777777" w:rsidR="006C230D" w:rsidRDefault="006C230D" w:rsidP="009C73EB">
      <w:pPr>
        <w:spacing w:line="360" w:lineRule="auto"/>
        <w:rPr>
          <w:rFonts w:ascii="宋体" w:hAnsi="宋体"/>
          <w:szCs w:val="24"/>
        </w:rPr>
      </w:pPr>
    </w:p>
    <w:p w14:paraId="64AA34FC" w14:textId="77777777" w:rsidR="001E0337" w:rsidRDefault="001E0337" w:rsidP="009C73EB">
      <w:pPr>
        <w:spacing w:line="360" w:lineRule="auto"/>
        <w:rPr>
          <w:rFonts w:ascii="宋体" w:hAnsi="宋体"/>
          <w:szCs w:val="24"/>
        </w:rPr>
      </w:pPr>
    </w:p>
    <w:p w14:paraId="70BF8E7F" w14:textId="77777777" w:rsidR="001E0337" w:rsidRDefault="001E0337" w:rsidP="001E0337">
      <w:pPr>
        <w:ind w:firstLineChars="200" w:firstLine="361"/>
        <w:rPr>
          <w:rFonts w:ascii="宋体" w:hAnsi="宋体" w:cs="Arial"/>
          <w:b/>
          <w:bCs/>
          <w:kern w:val="36"/>
          <w:sz w:val="18"/>
          <w:szCs w:val="24"/>
        </w:rPr>
      </w:pPr>
    </w:p>
    <w:p w14:paraId="7FCA8E00" w14:textId="77777777" w:rsidR="001E0337" w:rsidRDefault="001E0337" w:rsidP="001E0337">
      <w:pPr>
        <w:ind w:firstLineChars="200" w:firstLine="361"/>
        <w:rPr>
          <w:rFonts w:ascii="宋体" w:hAnsi="宋体" w:cs="Arial"/>
          <w:b/>
          <w:bCs/>
          <w:kern w:val="36"/>
          <w:sz w:val="18"/>
          <w:szCs w:val="24"/>
        </w:rPr>
      </w:pPr>
    </w:p>
    <w:p w14:paraId="18B69D8C" w14:textId="77777777" w:rsidR="002E61E6" w:rsidRDefault="002E61E6" w:rsidP="002E61E6">
      <w:bookmarkStart w:id="31" w:name="_Toc378687697"/>
    </w:p>
    <w:p w14:paraId="30C6CDF7" w14:textId="77777777" w:rsidR="002E61E6" w:rsidRDefault="002E61E6" w:rsidP="002E61E6"/>
    <w:p w14:paraId="55D848DB" w14:textId="77777777" w:rsidR="002E61E6" w:rsidRDefault="002E61E6" w:rsidP="002E61E6"/>
    <w:p w14:paraId="656FE860" w14:textId="77777777" w:rsidR="002E61E6" w:rsidRPr="002E61E6" w:rsidRDefault="002E61E6" w:rsidP="002E61E6">
      <w:pPr>
        <w:keepNext/>
        <w:keepLines/>
        <w:spacing w:before="260" w:after="260" w:line="276" w:lineRule="auto"/>
        <w:jc w:val="center"/>
        <w:outlineLvl w:val="2"/>
        <w:rPr>
          <w:rFonts w:ascii="宋体" w:hAnsi="宋体"/>
          <w:b/>
          <w:bCs/>
          <w:sz w:val="32"/>
          <w:szCs w:val="32"/>
        </w:rPr>
      </w:pPr>
      <w:bookmarkStart w:id="32" w:name="_Toc378687696"/>
      <w:bookmarkStart w:id="33" w:name="_Toc381693069"/>
      <w:bookmarkStart w:id="34" w:name="_Toc382209145"/>
      <w:r w:rsidRPr="002E61E6">
        <w:rPr>
          <w:rFonts w:ascii="宋体" w:hAnsi="宋体" w:hint="eastAsia"/>
          <w:b/>
          <w:bCs/>
          <w:sz w:val="32"/>
          <w:szCs w:val="32"/>
        </w:rPr>
        <w:t>10.用人单位变更</w:t>
      </w:r>
      <w:r w:rsidRPr="002E61E6">
        <w:rPr>
          <w:rFonts w:ascii="宋体" w:hAnsi="宋体"/>
          <w:b/>
          <w:bCs/>
          <w:sz w:val="32"/>
          <w:szCs w:val="32"/>
        </w:rPr>
        <w:t>登记</w:t>
      </w:r>
      <w:r w:rsidRPr="002E61E6">
        <w:rPr>
          <w:rFonts w:ascii="宋体" w:hAnsi="宋体" w:hint="eastAsia"/>
          <w:b/>
          <w:bCs/>
          <w:sz w:val="32"/>
          <w:szCs w:val="32"/>
        </w:rPr>
        <w:t>信息办事指南</w:t>
      </w:r>
      <w:bookmarkEnd w:id="32"/>
      <w:bookmarkEnd w:id="33"/>
      <w:bookmarkEnd w:id="34"/>
    </w:p>
    <w:p w14:paraId="11329D85"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一、业务办理时间：</w:t>
      </w:r>
      <w:r w:rsidRPr="002E61E6">
        <w:rPr>
          <w:rFonts w:ascii="宋体" w:hAnsi="宋体" w:hint="eastAsia"/>
          <w:sz w:val="21"/>
          <w:szCs w:val="24"/>
        </w:rPr>
        <w:t>每月5日至25日（节假日除外）</w:t>
      </w:r>
    </w:p>
    <w:p w14:paraId="5DD1A758"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二、变更</w:t>
      </w:r>
      <w:r w:rsidRPr="002E61E6">
        <w:rPr>
          <w:rFonts w:ascii="宋体" w:hAnsi="宋体"/>
          <w:b/>
          <w:sz w:val="21"/>
          <w:szCs w:val="24"/>
        </w:rPr>
        <w:t>项目</w:t>
      </w:r>
      <w:r w:rsidRPr="002E61E6">
        <w:rPr>
          <w:rFonts w:ascii="宋体" w:hAnsi="宋体" w:hint="eastAsia"/>
          <w:b/>
          <w:sz w:val="21"/>
          <w:szCs w:val="24"/>
        </w:rPr>
        <w:t>所需材料：</w:t>
      </w:r>
      <w:r w:rsidRPr="002E61E6">
        <w:rPr>
          <w:rFonts w:ascii="宋体" w:hAnsi="宋体" w:hint="eastAsia"/>
          <w:sz w:val="21"/>
          <w:szCs w:val="24"/>
        </w:rPr>
        <w:t>（使用企业版软件报盘操作的须携带</w:t>
      </w:r>
      <w:r w:rsidRPr="002E61E6">
        <w:rPr>
          <w:rFonts w:ascii="宋体" w:hAnsi="宋体" w:hint="eastAsia"/>
          <w:b/>
          <w:sz w:val="21"/>
          <w:szCs w:val="24"/>
        </w:rPr>
        <w:t xml:space="preserve">“单位信息变更报盘文件” </w:t>
      </w:r>
      <w:r w:rsidRPr="002E61E6">
        <w:rPr>
          <w:rFonts w:ascii="宋体" w:hAnsi="宋体" w:hint="eastAsia"/>
          <w:sz w:val="21"/>
          <w:szCs w:val="24"/>
        </w:rPr>
        <w:t>）</w:t>
      </w:r>
    </w:p>
    <w:p w14:paraId="4F0DC55E"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1、变更单位名称</w:t>
      </w:r>
      <w:bookmarkStart w:id="35" w:name="_Toc366237984"/>
      <w:r w:rsidRPr="002E61E6">
        <w:rPr>
          <w:rFonts w:ascii="宋体" w:hAnsi="宋体" w:hint="eastAsia"/>
          <w:sz w:val="21"/>
          <w:szCs w:val="24"/>
        </w:rPr>
        <w:t>（①②③④⑤⑧⑨；缴费</w:t>
      </w:r>
      <w:r w:rsidRPr="002E61E6">
        <w:rPr>
          <w:rFonts w:ascii="宋体" w:hAnsi="宋体"/>
          <w:sz w:val="21"/>
          <w:szCs w:val="24"/>
        </w:rPr>
        <w:t>方式为</w:t>
      </w:r>
      <w:r w:rsidRPr="002E61E6">
        <w:rPr>
          <w:rFonts w:ascii="宋体" w:hAnsi="宋体" w:hint="eastAsia"/>
          <w:sz w:val="21"/>
          <w:szCs w:val="24"/>
        </w:rPr>
        <w:t>社保缴费需</w:t>
      </w:r>
      <w:r w:rsidRPr="002E61E6">
        <w:rPr>
          <w:rFonts w:ascii="宋体" w:hAnsi="宋体"/>
          <w:sz w:val="21"/>
          <w:szCs w:val="24"/>
        </w:rPr>
        <w:t>同时提交</w:t>
      </w:r>
      <w:r w:rsidRPr="002E61E6">
        <w:rPr>
          <w:rFonts w:ascii="宋体" w:hAnsi="宋体" w:hint="eastAsia"/>
          <w:sz w:val="21"/>
          <w:szCs w:val="24"/>
        </w:rPr>
        <w:t>⑥；银行缴费需同时</w:t>
      </w:r>
      <w:r w:rsidRPr="002E61E6">
        <w:rPr>
          <w:rFonts w:ascii="宋体" w:hAnsi="宋体"/>
          <w:sz w:val="21"/>
          <w:szCs w:val="24"/>
        </w:rPr>
        <w:t>提交</w:t>
      </w:r>
      <w:r w:rsidRPr="002E61E6">
        <w:rPr>
          <w:rFonts w:ascii="宋体" w:hAnsi="宋体" w:hint="eastAsia"/>
          <w:sz w:val="21"/>
          <w:szCs w:val="24"/>
        </w:rPr>
        <w:t>⑦）</w:t>
      </w:r>
    </w:p>
    <w:p w14:paraId="5E597E4A"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2、变更单位的注册地址、营业执照号码、法人等</w:t>
      </w:r>
      <w:bookmarkEnd w:id="35"/>
      <w:r w:rsidRPr="002E61E6">
        <w:rPr>
          <w:rFonts w:ascii="宋体" w:hAnsi="宋体" w:hint="eastAsia"/>
          <w:sz w:val="21"/>
          <w:szCs w:val="24"/>
        </w:rPr>
        <w:t>（①②③④⑨）</w:t>
      </w:r>
    </w:p>
    <w:p w14:paraId="2A4EC03D"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3、变更单位组织机构代码（①②③④⑨）</w:t>
      </w:r>
    </w:p>
    <w:p w14:paraId="2A31B875"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4、变更单位办公地址（①⑨）</w:t>
      </w:r>
    </w:p>
    <w:p w14:paraId="507E213E"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5、变更单位银行信息（①⑤；社保缴费还要⑥；银行缴费还要⑦；银行缴费变更</w:t>
      </w:r>
      <w:r w:rsidRPr="002E61E6">
        <w:rPr>
          <w:rFonts w:ascii="宋体" w:hAnsi="宋体"/>
          <w:sz w:val="21"/>
          <w:szCs w:val="24"/>
        </w:rPr>
        <w:t>为</w:t>
      </w:r>
      <w:r w:rsidRPr="002E61E6">
        <w:rPr>
          <w:rFonts w:ascii="宋体" w:hAnsi="宋体" w:hint="eastAsia"/>
          <w:sz w:val="21"/>
          <w:szCs w:val="24"/>
        </w:rPr>
        <w:t>社保缴费还要⑩）</w:t>
      </w:r>
    </w:p>
    <w:p w14:paraId="11CE1EF8"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所需</w:t>
      </w:r>
      <w:r w:rsidRPr="002E61E6">
        <w:rPr>
          <w:rFonts w:ascii="宋体" w:hAnsi="宋体"/>
          <w:b/>
          <w:sz w:val="21"/>
          <w:szCs w:val="24"/>
        </w:rPr>
        <w:t>材料说明</w:t>
      </w:r>
      <w:r w:rsidRPr="002E61E6">
        <w:rPr>
          <w:rFonts w:ascii="宋体" w:hAnsi="宋体" w:hint="eastAsia"/>
          <w:b/>
          <w:sz w:val="21"/>
          <w:szCs w:val="24"/>
        </w:rPr>
        <w:t>：</w:t>
      </w:r>
      <w:r w:rsidRPr="002E61E6">
        <w:rPr>
          <w:rFonts w:ascii="宋体" w:hAnsi="宋体" w:hint="eastAsia"/>
          <w:sz w:val="21"/>
          <w:szCs w:val="24"/>
        </w:rPr>
        <w:t>（要求</w:t>
      </w:r>
      <w:r w:rsidRPr="002E61E6">
        <w:rPr>
          <w:rFonts w:ascii="宋体" w:hAnsi="宋体"/>
          <w:sz w:val="21"/>
          <w:szCs w:val="24"/>
        </w:rPr>
        <w:t>提交的</w:t>
      </w:r>
      <w:r w:rsidRPr="002E61E6">
        <w:rPr>
          <w:rFonts w:ascii="宋体" w:hAnsi="宋体" w:hint="eastAsia"/>
          <w:sz w:val="21"/>
          <w:szCs w:val="24"/>
        </w:rPr>
        <w:t>纸质材料</w:t>
      </w:r>
      <w:proofErr w:type="gramStart"/>
      <w:r w:rsidRPr="002E61E6">
        <w:rPr>
          <w:rFonts w:ascii="宋体" w:hAnsi="宋体" w:hint="eastAsia"/>
          <w:sz w:val="21"/>
          <w:szCs w:val="24"/>
        </w:rPr>
        <w:t>请统一</w:t>
      </w:r>
      <w:proofErr w:type="gramEnd"/>
      <w:r w:rsidRPr="002E61E6">
        <w:rPr>
          <w:rFonts w:ascii="宋体" w:hAnsi="宋体"/>
          <w:sz w:val="21"/>
          <w:szCs w:val="24"/>
        </w:rPr>
        <w:t>使用</w:t>
      </w:r>
      <w:r w:rsidRPr="002E61E6">
        <w:rPr>
          <w:rFonts w:ascii="宋体" w:hAnsi="宋体" w:hint="eastAsia"/>
          <w:sz w:val="21"/>
          <w:szCs w:val="24"/>
        </w:rPr>
        <w:t>A4纸打印</w:t>
      </w:r>
      <w:r w:rsidRPr="002E61E6">
        <w:rPr>
          <w:rFonts w:ascii="宋体" w:hAnsi="宋体"/>
          <w:sz w:val="21"/>
          <w:szCs w:val="24"/>
        </w:rPr>
        <w:t>或复印，</w:t>
      </w:r>
      <w:r w:rsidRPr="002E61E6">
        <w:rPr>
          <w:rFonts w:ascii="宋体" w:hAnsi="宋体" w:hint="eastAsia"/>
          <w:sz w:val="21"/>
          <w:szCs w:val="24"/>
        </w:rPr>
        <w:t>并</w:t>
      </w:r>
      <w:r w:rsidRPr="002E61E6">
        <w:rPr>
          <w:rFonts w:ascii="宋体" w:hAnsi="宋体"/>
          <w:sz w:val="21"/>
          <w:szCs w:val="24"/>
        </w:rPr>
        <w:t>加盖单位公章</w:t>
      </w:r>
      <w:r w:rsidRPr="002E61E6">
        <w:rPr>
          <w:rFonts w:ascii="宋体" w:hAnsi="宋体" w:hint="eastAsia"/>
          <w:sz w:val="21"/>
          <w:szCs w:val="24"/>
        </w:rPr>
        <w:t>）</w:t>
      </w:r>
    </w:p>
    <w:p w14:paraId="2B86C299"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①《北京市社会保险单位信息变更登记表》</w:t>
      </w:r>
    </w:p>
    <w:p w14:paraId="6BE42B64"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②单位营业执照（或事业单位法人证书）副本的复印件</w:t>
      </w:r>
    </w:p>
    <w:p w14:paraId="2B6183EE"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③《织机构代码证》副本的复印件</w:t>
      </w:r>
    </w:p>
    <w:p w14:paraId="570F0AD1"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④法人身份证复印件</w:t>
      </w:r>
    </w:p>
    <w:p w14:paraId="771EC718"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⑤单位的《银行开户许可证》复印件或者《开立单位银行银行结算账户申请书》复印件</w:t>
      </w:r>
    </w:p>
    <w:p w14:paraId="72C8D562"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⑥《北京市同城特约委托收款、付款授权书》复印件</w:t>
      </w:r>
    </w:p>
    <w:p w14:paraId="1DAEFF93"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⑦《北京市社会保险费银行缴费协议》（一式两份）</w:t>
      </w:r>
    </w:p>
    <w:p w14:paraId="5D8F5E54"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⑧工商局批准的名称变更通知书、有关部门或单位批准的变更证明复印件</w:t>
      </w:r>
    </w:p>
    <w:p w14:paraId="602291A2"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⑨《社会保险登记证》原件</w:t>
      </w:r>
    </w:p>
    <w:p w14:paraId="2939DAE1"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⑩《终止银行缴费申请书》原件一份（从银行缴费变更为社保缴费，请加盖单位公章）</w:t>
      </w:r>
    </w:p>
    <w:p w14:paraId="2B8EBA36" w14:textId="77777777" w:rsidR="002E61E6" w:rsidRPr="002E61E6" w:rsidRDefault="002E61E6" w:rsidP="002E61E6">
      <w:pPr>
        <w:spacing w:line="360" w:lineRule="auto"/>
        <w:ind w:firstLineChars="200" w:firstLine="422"/>
        <w:rPr>
          <w:rFonts w:ascii="宋体" w:hAnsi="宋体"/>
          <w:b/>
          <w:sz w:val="21"/>
          <w:szCs w:val="24"/>
        </w:rPr>
      </w:pPr>
      <w:r w:rsidRPr="002E61E6">
        <w:rPr>
          <w:rFonts w:ascii="宋体" w:hAnsi="宋体" w:hint="eastAsia"/>
          <w:b/>
          <w:sz w:val="21"/>
          <w:szCs w:val="24"/>
        </w:rPr>
        <w:t>三、操作办法：</w:t>
      </w:r>
    </w:p>
    <w:p w14:paraId="1D8A869B" w14:textId="77777777" w:rsidR="002E61E6" w:rsidRPr="002E61E6" w:rsidRDefault="002E61E6" w:rsidP="002E61E6">
      <w:pPr>
        <w:spacing w:line="360" w:lineRule="auto"/>
        <w:ind w:firstLineChars="200" w:firstLine="422"/>
        <w:rPr>
          <w:rFonts w:ascii="宋体" w:hAnsi="宋体"/>
          <w:b/>
          <w:sz w:val="21"/>
          <w:szCs w:val="24"/>
        </w:rPr>
      </w:pPr>
      <w:r w:rsidRPr="002E61E6">
        <w:rPr>
          <w:rFonts w:ascii="宋体" w:hAnsi="宋体" w:hint="eastAsia"/>
          <w:b/>
          <w:sz w:val="21"/>
          <w:szCs w:val="24"/>
        </w:rPr>
        <w:t>1.网上申报方式：</w:t>
      </w:r>
    </w:p>
    <w:p w14:paraId="665AABBE"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使用</w:t>
      </w:r>
      <w:r w:rsidRPr="002E61E6">
        <w:rPr>
          <w:rFonts w:ascii="宋体" w:hAnsi="宋体"/>
          <w:kern w:val="0"/>
          <w:sz w:val="21"/>
          <w:szCs w:val="24"/>
        </w:rPr>
        <w:t>CA</w:t>
      </w:r>
      <w:r w:rsidRPr="002E61E6">
        <w:rPr>
          <w:rFonts w:ascii="宋体" w:hAnsi="宋体" w:hint="eastAsia"/>
          <w:kern w:val="0"/>
          <w:sz w:val="21"/>
          <w:szCs w:val="24"/>
        </w:rPr>
        <w:t>证书登录</w:t>
      </w:r>
      <w:r w:rsidRPr="002E61E6">
        <w:rPr>
          <w:rFonts w:ascii="宋体" w:hAnsi="宋体" w:cs="宋体" w:hint="eastAsia"/>
          <w:kern w:val="0"/>
          <w:sz w:val="21"/>
          <w:szCs w:val="24"/>
        </w:rPr>
        <w:t>北京市社会保险网上服务平台</w:t>
      </w:r>
      <w:r w:rsidRPr="002E61E6">
        <w:rPr>
          <w:rFonts w:ascii="宋体" w:hAnsi="宋体" w:hint="eastAsia"/>
          <w:sz w:val="21"/>
          <w:szCs w:val="24"/>
        </w:rPr>
        <w:t>点击</w:t>
      </w:r>
      <w:r w:rsidRPr="002E61E6">
        <w:rPr>
          <w:rFonts w:ascii="宋体" w:hAnsi="宋体" w:hint="eastAsia"/>
          <w:b/>
          <w:sz w:val="21"/>
          <w:szCs w:val="24"/>
        </w:rPr>
        <w:t>“申报业务管理”—“单位基本信</w:t>
      </w:r>
      <w:r w:rsidRPr="002E61E6">
        <w:rPr>
          <w:rFonts w:ascii="宋体" w:hAnsi="宋体" w:hint="eastAsia"/>
          <w:b/>
          <w:sz w:val="21"/>
          <w:szCs w:val="24"/>
        </w:rPr>
        <w:lastRenderedPageBreak/>
        <w:t>息变更”</w:t>
      </w:r>
      <w:r w:rsidRPr="002E61E6">
        <w:rPr>
          <w:rFonts w:ascii="宋体" w:hAnsi="宋体" w:hint="eastAsia"/>
          <w:sz w:val="21"/>
          <w:szCs w:val="24"/>
        </w:rPr>
        <w:t>，在要变更项前面选“√”，在变更内容项中输入正确的内容，点击</w:t>
      </w:r>
      <w:r w:rsidRPr="002E61E6">
        <w:rPr>
          <w:rFonts w:ascii="宋体" w:hAnsi="宋体" w:hint="eastAsia"/>
          <w:b/>
          <w:sz w:val="21"/>
          <w:szCs w:val="24"/>
        </w:rPr>
        <w:t>“保存”—“提交”</w:t>
      </w:r>
      <w:r w:rsidRPr="002E61E6">
        <w:rPr>
          <w:rFonts w:ascii="宋体" w:hAnsi="宋体" w:hint="eastAsia"/>
          <w:sz w:val="21"/>
          <w:szCs w:val="24"/>
        </w:rPr>
        <w:t>。显示成功后，点击</w:t>
      </w:r>
      <w:r w:rsidRPr="002E61E6">
        <w:rPr>
          <w:rFonts w:ascii="宋体" w:hAnsi="宋体" w:hint="eastAsia"/>
          <w:b/>
          <w:sz w:val="21"/>
          <w:szCs w:val="24"/>
        </w:rPr>
        <w:t>“业务报表查询”—“单位信息变更登记表”</w:t>
      </w:r>
      <w:r w:rsidRPr="002E61E6">
        <w:rPr>
          <w:rFonts w:ascii="宋体" w:hAnsi="宋体" w:hint="eastAsia"/>
          <w:sz w:val="21"/>
          <w:szCs w:val="24"/>
        </w:rPr>
        <w:t>，选择起止时间，点击</w:t>
      </w:r>
      <w:r w:rsidRPr="002E61E6">
        <w:rPr>
          <w:rFonts w:ascii="宋体" w:hAnsi="宋体" w:hint="eastAsia"/>
          <w:b/>
          <w:sz w:val="21"/>
          <w:szCs w:val="24"/>
        </w:rPr>
        <w:t>“查询”—“下载打印”</w:t>
      </w:r>
      <w:r w:rsidRPr="002E61E6">
        <w:rPr>
          <w:rFonts w:ascii="宋体" w:hAnsi="宋体" w:hint="eastAsia"/>
          <w:sz w:val="21"/>
          <w:szCs w:val="24"/>
        </w:rPr>
        <w:t>，区分需要审批（带*号）和不需要审批的，分别打印出《单位信息变更登记表》，不需要审批的核对无误后盖章自己留存。</w:t>
      </w:r>
    </w:p>
    <w:p w14:paraId="3F7B8425"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注</w:t>
      </w:r>
      <w:r w:rsidRPr="002E61E6">
        <w:rPr>
          <w:rFonts w:ascii="宋体" w:hAnsi="宋体"/>
          <w:b/>
          <w:sz w:val="21"/>
          <w:szCs w:val="24"/>
        </w:rPr>
        <w:t>：</w:t>
      </w:r>
      <w:r w:rsidRPr="002E61E6">
        <w:rPr>
          <w:rFonts w:ascii="宋体" w:hAnsi="宋体" w:hint="eastAsia"/>
          <w:sz w:val="21"/>
          <w:szCs w:val="24"/>
        </w:rPr>
        <w:t>（1）网上申报单位</w:t>
      </w:r>
      <w:r w:rsidRPr="002E61E6">
        <w:rPr>
          <w:rFonts w:ascii="宋体" w:hAnsi="宋体"/>
          <w:sz w:val="21"/>
          <w:szCs w:val="24"/>
        </w:rPr>
        <w:t>信息变更</w:t>
      </w:r>
      <w:r w:rsidRPr="002E61E6">
        <w:rPr>
          <w:rFonts w:ascii="宋体" w:hAnsi="宋体" w:hint="eastAsia"/>
          <w:sz w:val="21"/>
          <w:szCs w:val="24"/>
        </w:rPr>
        <w:t>如有疑问</w:t>
      </w:r>
      <w:r w:rsidRPr="002E61E6">
        <w:rPr>
          <w:rFonts w:ascii="宋体" w:hAnsi="宋体"/>
          <w:sz w:val="21"/>
          <w:szCs w:val="24"/>
        </w:rPr>
        <w:t>，请</w:t>
      </w:r>
      <w:r w:rsidRPr="002E61E6">
        <w:rPr>
          <w:rFonts w:ascii="宋体" w:hAnsi="宋体" w:hint="eastAsia"/>
          <w:spacing w:val="-8"/>
          <w:sz w:val="21"/>
          <w:szCs w:val="24"/>
        </w:rPr>
        <w:t>参照网上申报登录界面下方《用户指南》 ；</w:t>
      </w:r>
    </w:p>
    <w:p w14:paraId="00895D68" w14:textId="77777777" w:rsidR="002E61E6" w:rsidRPr="002E61E6" w:rsidRDefault="002E61E6" w:rsidP="002E61E6">
      <w:pPr>
        <w:spacing w:line="360" w:lineRule="auto"/>
        <w:ind w:firstLineChars="350" w:firstLine="735"/>
        <w:rPr>
          <w:rFonts w:ascii="宋体" w:hAnsi="宋体"/>
          <w:sz w:val="21"/>
          <w:szCs w:val="24"/>
          <w:u w:val="single"/>
        </w:rPr>
      </w:pPr>
      <w:r w:rsidRPr="002E61E6">
        <w:rPr>
          <w:rFonts w:ascii="宋体" w:hAnsi="宋体" w:hint="eastAsia"/>
          <w:sz w:val="21"/>
          <w:szCs w:val="24"/>
        </w:rPr>
        <w:t>（2）</w:t>
      </w:r>
      <w:r w:rsidRPr="002E61E6">
        <w:rPr>
          <w:rFonts w:ascii="宋体" w:hAnsi="宋体" w:cs="宋体" w:hint="eastAsia"/>
          <w:kern w:val="0"/>
          <w:sz w:val="21"/>
          <w:szCs w:val="24"/>
        </w:rPr>
        <w:t>北京市社会保险网上服务平台</w:t>
      </w:r>
      <w:r w:rsidRPr="002E61E6">
        <w:rPr>
          <w:rFonts w:ascii="宋体" w:hAnsi="宋体" w:cs="宋体"/>
          <w:kern w:val="0"/>
          <w:sz w:val="21"/>
          <w:szCs w:val="24"/>
        </w:rPr>
        <w:t>：</w:t>
      </w:r>
      <w:hyperlink r:id="rId19" w:history="1">
        <w:r w:rsidRPr="002E61E6">
          <w:rPr>
            <w:rFonts w:ascii="宋体" w:hAnsi="宋体"/>
            <w:sz w:val="21"/>
            <w:szCs w:val="24"/>
            <w:u w:val="single"/>
          </w:rPr>
          <w:t>http://www.bjrbj.gov.cn/csibiz</w:t>
        </w:r>
      </w:hyperlink>
    </w:p>
    <w:p w14:paraId="30D109B7" w14:textId="77777777" w:rsidR="002E61E6" w:rsidRPr="002E61E6" w:rsidRDefault="002E61E6" w:rsidP="002E61E6">
      <w:pPr>
        <w:spacing w:line="360" w:lineRule="auto"/>
        <w:ind w:firstLineChars="200" w:firstLine="422"/>
        <w:rPr>
          <w:rFonts w:ascii="宋体" w:hAnsi="宋体"/>
          <w:sz w:val="21"/>
          <w:szCs w:val="24"/>
        </w:rPr>
      </w:pPr>
      <w:r w:rsidRPr="002E61E6">
        <w:rPr>
          <w:rFonts w:ascii="宋体" w:hAnsi="宋体" w:hint="eastAsia"/>
          <w:b/>
          <w:sz w:val="21"/>
          <w:szCs w:val="24"/>
        </w:rPr>
        <w:t>2．企业版软件报盘方式</w:t>
      </w:r>
      <w:r w:rsidRPr="002E61E6">
        <w:rPr>
          <w:rFonts w:ascii="宋体" w:hAnsi="宋体" w:hint="eastAsia"/>
          <w:sz w:val="21"/>
          <w:szCs w:val="24"/>
        </w:rPr>
        <w:t>（不能使用网上申报的单位和网上申报不能变更的），参见《企业版软件操作指南》。</w:t>
      </w:r>
    </w:p>
    <w:p w14:paraId="5E6E8E64" w14:textId="77777777" w:rsidR="002E61E6" w:rsidRPr="002E61E6" w:rsidRDefault="002E61E6" w:rsidP="002E61E6">
      <w:pPr>
        <w:spacing w:line="360" w:lineRule="auto"/>
        <w:ind w:firstLineChars="200" w:firstLine="422"/>
        <w:rPr>
          <w:rFonts w:ascii="宋体" w:hAnsi="宋体"/>
          <w:b/>
          <w:sz w:val="21"/>
          <w:szCs w:val="24"/>
        </w:rPr>
      </w:pPr>
      <w:r w:rsidRPr="002E61E6">
        <w:rPr>
          <w:rFonts w:ascii="宋体" w:hAnsi="宋体" w:hint="eastAsia"/>
          <w:b/>
          <w:sz w:val="21"/>
          <w:szCs w:val="24"/>
        </w:rPr>
        <w:t>四、经办流程：</w:t>
      </w:r>
    </w:p>
    <w:p w14:paraId="525980A9"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1．使用网上申报变更信息提交成功的按照</w:t>
      </w:r>
      <w:r w:rsidRPr="002E61E6">
        <w:rPr>
          <w:rFonts w:ascii="宋体" w:hAnsi="宋体"/>
          <w:sz w:val="21"/>
          <w:szCs w:val="24"/>
        </w:rPr>
        <w:t>以下要求办理：</w:t>
      </w:r>
    </w:p>
    <w:p w14:paraId="4EA9ABF6"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（1）不带*号的项目，打印出《单位信息变更登记表》核对无误后盖章自己留存，</w:t>
      </w:r>
      <w:r w:rsidRPr="002E61E6">
        <w:rPr>
          <w:rFonts w:ascii="宋体" w:hAnsi="宋体" w:hint="eastAsia"/>
          <w:b/>
          <w:sz w:val="21"/>
          <w:szCs w:val="24"/>
        </w:rPr>
        <w:t>无需到社保中心</w:t>
      </w:r>
      <w:r w:rsidRPr="002E61E6">
        <w:rPr>
          <w:rFonts w:ascii="宋体" w:hAnsi="宋体" w:hint="eastAsia"/>
          <w:sz w:val="21"/>
          <w:szCs w:val="24"/>
        </w:rPr>
        <w:t>来办理审批；</w:t>
      </w:r>
    </w:p>
    <w:p w14:paraId="5E36CAAA" w14:textId="77777777" w:rsidR="002E61E6" w:rsidRPr="002E61E6" w:rsidRDefault="002E61E6" w:rsidP="002E61E6">
      <w:pPr>
        <w:spacing w:line="360" w:lineRule="auto"/>
        <w:ind w:firstLineChars="200" w:firstLine="420"/>
        <w:rPr>
          <w:rFonts w:ascii="宋体" w:hAnsi="宋体"/>
          <w:kern w:val="0"/>
          <w:sz w:val="21"/>
          <w:szCs w:val="24"/>
        </w:rPr>
      </w:pPr>
      <w:r w:rsidRPr="002E61E6">
        <w:rPr>
          <w:rFonts w:ascii="宋体" w:hAnsi="宋体" w:hint="eastAsia"/>
          <w:sz w:val="21"/>
          <w:szCs w:val="24"/>
        </w:rPr>
        <w:t>（2）带*号的项目，打印出《单位信息变更登记表》，先在</w:t>
      </w:r>
      <w:r w:rsidRPr="002E61E6">
        <w:rPr>
          <w:rFonts w:ascii="宋体" w:hAnsi="宋体" w:hint="eastAsia"/>
          <w:b/>
          <w:sz w:val="21"/>
          <w:szCs w:val="24"/>
        </w:rPr>
        <w:t>网上</w:t>
      </w:r>
      <w:r w:rsidRPr="002E61E6">
        <w:rPr>
          <w:rFonts w:ascii="宋体" w:hAnsi="宋体" w:hint="eastAsia"/>
          <w:b/>
          <w:kern w:val="0"/>
          <w:sz w:val="21"/>
          <w:szCs w:val="24"/>
        </w:rPr>
        <w:t>预约单位信息变更业务</w:t>
      </w:r>
      <w:r w:rsidRPr="002E61E6">
        <w:rPr>
          <w:rFonts w:ascii="宋体" w:hAnsi="宋体" w:hint="eastAsia"/>
          <w:kern w:val="0"/>
          <w:sz w:val="21"/>
          <w:szCs w:val="24"/>
        </w:rPr>
        <w:t>，然后</w:t>
      </w:r>
      <w:r w:rsidRPr="002E61E6">
        <w:rPr>
          <w:rFonts w:ascii="宋体" w:hAnsi="宋体" w:hint="eastAsia"/>
          <w:b/>
          <w:kern w:val="0"/>
          <w:sz w:val="21"/>
          <w:szCs w:val="24"/>
        </w:rPr>
        <w:t>携带所需材料到社保中心三层取号</w:t>
      </w:r>
      <w:r w:rsidRPr="002E61E6">
        <w:rPr>
          <w:rFonts w:ascii="宋体" w:hAnsi="宋体" w:hint="eastAsia"/>
          <w:kern w:val="0"/>
          <w:sz w:val="21"/>
          <w:szCs w:val="24"/>
        </w:rPr>
        <w:t>办理手续。</w:t>
      </w:r>
    </w:p>
    <w:p w14:paraId="7709D4D7" w14:textId="77777777" w:rsidR="002E61E6" w:rsidRPr="002E61E6" w:rsidRDefault="002E61E6" w:rsidP="002E61E6">
      <w:pPr>
        <w:spacing w:line="360" w:lineRule="auto"/>
        <w:ind w:firstLineChars="200" w:firstLine="420"/>
        <w:rPr>
          <w:rFonts w:ascii="宋体" w:hAnsi="宋体"/>
          <w:kern w:val="0"/>
          <w:sz w:val="21"/>
          <w:szCs w:val="24"/>
        </w:rPr>
      </w:pPr>
      <w:r w:rsidRPr="002E61E6">
        <w:rPr>
          <w:rFonts w:ascii="宋体" w:hAnsi="宋体" w:hint="eastAsia"/>
          <w:sz w:val="21"/>
          <w:szCs w:val="24"/>
        </w:rPr>
        <w:t>2．使用企业版软件报盘的，先在网上</w:t>
      </w:r>
      <w:r w:rsidRPr="002E61E6">
        <w:rPr>
          <w:rFonts w:ascii="宋体" w:hAnsi="宋体" w:hint="eastAsia"/>
          <w:kern w:val="0"/>
          <w:sz w:val="21"/>
          <w:szCs w:val="24"/>
        </w:rPr>
        <w:t>预约单位信息变更业务，然后携带所需材料到社保中心三层取号办理变更手续。</w:t>
      </w:r>
    </w:p>
    <w:p w14:paraId="4F372A53" w14:textId="77777777" w:rsidR="002E61E6" w:rsidRPr="002E61E6" w:rsidRDefault="002E61E6" w:rsidP="002E61E6">
      <w:pPr>
        <w:spacing w:line="360" w:lineRule="auto"/>
        <w:ind w:firstLineChars="200" w:firstLine="422"/>
        <w:rPr>
          <w:rFonts w:ascii="宋体" w:hAnsi="宋体"/>
          <w:b/>
          <w:sz w:val="21"/>
          <w:szCs w:val="24"/>
        </w:rPr>
      </w:pPr>
      <w:r w:rsidRPr="002E61E6">
        <w:rPr>
          <w:rFonts w:ascii="宋体" w:hAnsi="宋体" w:hint="eastAsia"/>
          <w:b/>
          <w:sz w:val="21"/>
          <w:szCs w:val="24"/>
        </w:rPr>
        <w:t>五、注意事项：</w:t>
      </w:r>
    </w:p>
    <w:p w14:paraId="125F937D"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hint="eastAsia"/>
          <w:sz w:val="21"/>
          <w:szCs w:val="24"/>
        </w:rPr>
        <w:t>1．业务</w:t>
      </w:r>
      <w:r w:rsidRPr="002E61E6">
        <w:rPr>
          <w:rFonts w:ascii="宋体" w:hAnsi="宋体"/>
          <w:sz w:val="21"/>
          <w:szCs w:val="24"/>
        </w:rPr>
        <w:t>办理岗位：</w:t>
      </w:r>
      <w:r w:rsidRPr="002E61E6">
        <w:rPr>
          <w:rFonts w:ascii="宋体" w:hAnsi="宋体" w:cs="宋体" w:hint="eastAsia"/>
          <w:sz w:val="21"/>
          <w:szCs w:val="24"/>
        </w:rPr>
        <w:t>社保中心登记业务岗</w:t>
      </w:r>
      <w:r w:rsidRPr="002E61E6">
        <w:rPr>
          <w:rFonts w:ascii="宋体" w:hAnsi="宋体" w:hint="eastAsia"/>
          <w:sz w:val="21"/>
          <w:szCs w:val="24"/>
        </w:rPr>
        <w:t>；</w:t>
      </w:r>
    </w:p>
    <w:p w14:paraId="77A9D402"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sz w:val="21"/>
          <w:szCs w:val="24"/>
        </w:rPr>
        <w:t>2</w:t>
      </w:r>
      <w:r w:rsidRPr="002E61E6">
        <w:rPr>
          <w:rFonts w:ascii="宋体" w:hAnsi="宋体" w:hint="eastAsia"/>
          <w:sz w:val="21"/>
          <w:szCs w:val="24"/>
        </w:rPr>
        <w:t>．网上申报操作带*号的业务，请于当月5—25日到社保中心登记业务</w:t>
      </w:r>
      <w:r w:rsidRPr="002E61E6">
        <w:rPr>
          <w:rFonts w:ascii="宋体" w:hAnsi="宋体"/>
          <w:sz w:val="21"/>
          <w:szCs w:val="24"/>
        </w:rPr>
        <w:t>岗</w:t>
      </w:r>
      <w:r w:rsidRPr="002E61E6">
        <w:rPr>
          <w:rFonts w:ascii="宋体" w:hAnsi="宋体" w:hint="eastAsia"/>
          <w:sz w:val="21"/>
          <w:szCs w:val="24"/>
        </w:rPr>
        <w:t>审批；</w:t>
      </w:r>
    </w:p>
    <w:p w14:paraId="49375A5F" w14:textId="77777777" w:rsidR="002E61E6" w:rsidRPr="002E61E6" w:rsidRDefault="002E61E6" w:rsidP="002E61E6">
      <w:pPr>
        <w:spacing w:line="360" w:lineRule="auto"/>
        <w:ind w:firstLineChars="200" w:firstLine="420"/>
        <w:rPr>
          <w:rFonts w:ascii="宋体" w:hAnsi="宋体"/>
          <w:sz w:val="21"/>
          <w:szCs w:val="24"/>
        </w:rPr>
      </w:pPr>
      <w:r w:rsidRPr="002E61E6">
        <w:rPr>
          <w:rFonts w:ascii="宋体" w:hAnsi="宋体"/>
          <w:sz w:val="21"/>
          <w:szCs w:val="24"/>
        </w:rPr>
        <w:t>3</w:t>
      </w:r>
      <w:r w:rsidRPr="002E61E6">
        <w:rPr>
          <w:rFonts w:ascii="宋体" w:hAnsi="宋体" w:hint="eastAsia"/>
          <w:sz w:val="21"/>
          <w:szCs w:val="24"/>
        </w:rPr>
        <w:t>．网上申报操作时间为每月5日至25日早6：00至晚10：00；</w:t>
      </w:r>
    </w:p>
    <w:p w14:paraId="6B92BBE9" w14:textId="77777777" w:rsidR="002E61E6" w:rsidRPr="002E61E6" w:rsidRDefault="002E61E6" w:rsidP="002E61E6">
      <w:pPr>
        <w:spacing w:line="360" w:lineRule="auto"/>
        <w:ind w:firstLineChars="200" w:firstLine="420"/>
        <w:rPr>
          <w:rFonts w:ascii="宋体" w:hAnsi="宋体"/>
          <w:b/>
          <w:sz w:val="21"/>
          <w:szCs w:val="24"/>
        </w:rPr>
      </w:pPr>
      <w:r w:rsidRPr="002E61E6">
        <w:rPr>
          <w:rFonts w:ascii="宋体" w:hAnsi="宋体"/>
          <w:sz w:val="21"/>
          <w:szCs w:val="24"/>
        </w:rPr>
        <w:t>4</w:t>
      </w:r>
      <w:r w:rsidRPr="002E61E6">
        <w:rPr>
          <w:rFonts w:ascii="宋体" w:hAnsi="宋体" w:hint="eastAsia"/>
          <w:sz w:val="21"/>
          <w:szCs w:val="24"/>
        </w:rPr>
        <w:t>．</w:t>
      </w:r>
      <w:r w:rsidRPr="002E61E6">
        <w:rPr>
          <w:rFonts w:ascii="宋体" w:hAnsi="宋体"/>
          <w:sz w:val="21"/>
          <w:szCs w:val="24"/>
        </w:rPr>
        <w:t>办理业务所需提交的</w:t>
      </w:r>
      <w:r w:rsidRPr="002E61E6">
        <w:rPr>
          <w:rFonts w:ascii="宋体" w:hAnsi="宋体" w:hint="eastAsia"/>
          <w:sz w:val="21"/>
          <w:szCs w:val="24"/>
        </w:rPr>
        <w:t>纸质材料</w:t>
      </w:r>
      <w:proofErr w:type="gramStart"/>
      <w:r w:rsidRPr="002E61E6">
        <w:rPr>
          <w:rFonts w:ascii="宋体" w:hAnsi="宋体"/>
          <w:sz w:val="21"/>
          <w:szCs w:val="24"/>
        </w:rPr>
        <w:t>请统一</w:t>
      </w:r>
      <w:proofErr w:type="gramEnd"/>
      <w:r w:rsidRPr="002E61E6">
        <w:rPr>
          <w:rFonts w:ascii="宋体" w:hAnsi="宋体"/>
          <w:sz w:val="21"/>
          <w:szCs w:val="24"/>
        </w:rPr>
        <w:t>使用</w:t>
      </w:r>
      <w:r w:rsidRPr="002E61E6">
        <w:rPr>
          <w:rFonts w:ascii="宋体" w:hAnsi="宋体" w:hint="eastAsia"/>
          <w:b/>
          <w:sz w:val="21"/>
          <w:szCs w:val="24"/>
        </w:rPr>
        <w:t>A4纸</w:t>
      </w:r>
      <w:r w:rsidRPr="002E61E6">
        <w:rPr>
          <w:rFonts w:ascii="宋体" w:hAnsi="宋体"/>
          <w:b/>
          <w:sz w:val="21"/>
          <w:szCs w:val="24"/>
        </w:rPr>
        <w:t>打印或复印，并加盖单位公章。</w:t>
      </w:r>
    </w:p>
    <w:p w14:paraId="773FCBD5" w14:textId="77777777" w:rsidR="002E61E6" w:rsidRDefault="002E61E6" w:rsidP="002E61E6"/>
    <w:p w14:paraId="657BA3B0" w14:textId="77777777" w:rsidR="002E61E6" w:rsidRDefault="002E61E6" w:rsidP="002E61E6"/>
    <w:p w14:paraId="534373C6" w14:textId="77777777" w:rsidR="002E61E6" w:rsidRDefault="002E61E6" w:rsidP="002E61E6"/>
    <w:p w14:paraId="5DBD4ECA" w14:textId="77777777" w:rsidR="002E61E6" w:rsidRDefault="002E61E6" w:rsidP="002E61E6"/>
    <w:p w14:paraId="42848FBF" w14:textId="77777777" w:rsidR="002E61E6" w:rsidRDefault="002E61E6" w:rsidP="002E61E6"/>
    <w:p w14:paraId="728B6F98" w14:textId="77777777" w:rsidR="002E61E6" w:rsidRDefault="002E61E6" w:rsidP="002E61E6"/>
    <w:p w14:paraId="6A4518EC" w14:textId="77777777" w:rsidR="002E61E6" w:rsidRDefault="002E61E6" w:rsidP="002E61E6"/>
    <w:p w14:paraId="77D9F591" w14:textId="77777777" w:rsidR="002E61E6" w:rsidRDefault="002E61E6" w:rsidP="002E61E6"/>
    <w:p w14:paraId="7FAEA1B9" w14:textId="77777777" w:rsidR="002E61E6" w:rsidRDefault="002E61E6" w:rsidP="002E61E6"/>
    <w:p w14:paraId="697F45B1" w14:textId="77777777" w:rsidR="002E61E6" w:rsidRDefault="002E61E6" w:rsidP="002E61E6"/>
    <w:p w14:paraId="52A19182" w14:textId="77777777" w:rsidR="002E61E6" w:rsidRDefault="002E61E6" w:rsidP="002E61E6"/>
    <w:p w14:paraId="1B580BE2" w14:textId="77777777" w:rsidR="002E61E6" w:rsidRDefault="002E61E6" w:rsidP="002E61E6"/>
    <w:p w14:paraId="1BCCA6E9" w14:textId="77777777" w:rsidR="002E61E6" w:rsidRDefault="002E61E6" w:rsidP="002E61E6"/>
    <w:p w14:paraId="152BE8E7" w14:textId="77777777" w:rsidR="002E61E6" w:rsidRDefault="002E61E6" w:rsidP="002E61E6"/>
    <w:p w14:paraId="5092987E" w14:textId="77777777" w:rsidR="002E61E6" w:rsidRDefault="002E61E6" w:rsidP="002E61E6"/>
    <w:p w14:paraId="22F10AEB" w14:textId="77777777" w:rsidR="002E61E6" w:rsidRDefault="002E61E6" w:rsidP="002E61E6"/>
    <w:p w14:paraId="143C977D" w14:textId="77777777" w:rsidR="002E61E6" w:rsidRDefault="002E61E6" w:rsidP="002E61E6"/>
    <w:p w14:paraId="738C6023" w14:textId="77777777" w:rsidR="002E61E6" w:rsidRDefault="002E61E6" w:rsidP="002E61E6"/>
    <w:p w14:paraId="6B5114B9" w14:textId="77777777" w:rsidR="002E61E6" w:rsidRDefault="002E61E6" w:rsidP="002E61E6"/>
    <w:p w14:paraId="209500B5" w14:textId="77777777" w:rsidR="002E61E6" w:rsidRDefault="002E61E6" w:rsidP="002E61E6"/>
    <w:p w14:paraId="0F48F134" w14:textId="77777777" w:rsidR="002E61E6" w:rsidRDefault="002E61E6" w:rsidP="002E61E6"/>
    <w:p w14:paraId="7C5A1C5F" w14:textId="77777777" w:rsidR="002E61E6" w:rsidRDefault="002E61E6" w:rsidP="002E61E6"/>
    <w:p w14:paraId="27FF6977" w14:textId="77777777" w:rsidR="002E61E6" w:rsidRDefault="002E61E6" w:rsidP="002E61E6"/>
    <w:p w14:paraId="0C7DC4F0" w14:textId="77777777" w:rsidR="002E61E6" w:rsidRDefault="002E61E6" w:rsidP="002E61E6"/>
    <w:p w14:paraId="4FF8E256" w14:textId="77777777" w:rsidR="002E61E6" w:rsidRDefault="002E61E6" w:rsidP="002E61E6"/>
    <w:p w14:paraId="1A0FCB18" w14:textId="77777777" w:rsidR="002E61E6" w:rsidRDefault="002E61E6" w:rsidP="002E61E6"/>
    <w:p w14:paraId="6AEF26FE" w14:textId="77777777" w:rsidR="002E61E6" w:rsidRDefault="002E61E6" w:rsidP="002E61E6"/>
    <w:p w14:paraId="73B7BEDA" w14:textId="77777777" w:rsidR="002E61E6" w:rsidRDefault="002E61E6" w:rsidP="002E61E6"/>
    <w:p w14:paraId="6B21B6A4" w14:textId="77777777" w:rsidR="002E61E6" w:rsidRDefault="002E61E6" w:rsidP="002E61E6"/>
    <w:p w14:paraId="07689EC1" w14:textId="77777777" w:rsidR="002E61E6" w:rsidRDefault="002E61E6" w:rsidP="002E61E6"/>
    <w:p w14:paraId="539EF840" w14:textId="77777777" w:rsidR="002E61E6" w:rsidRDefault="002E61E6" w:rsidP="002E61E6"/>
    <w:p w14:paraId="14A69A8D" w14:textId="77777777" w:rsidR="002E61E6" w:rsidRDefault="002E61E6" w:rsidP="002E61E6"/>
    <w:p w14:paraId="5683CAE5" w14:textId="77777777" w:rsidR="002E61E6" w:rsidRDefault="002E61E6" w:rsidP="002E61E6"/>
    <w:p w14:paraId="190B8B76" w14:textId="77777777" w:rsidR="002E61E6" w:rsidRDefault="002E61E6" w:rsidP="002E61E6"/>
    <w:p w14:paraId="6AF1E04B" w14:textId="77777777" w:rsidR="002E61E6" w:rsidRDefault="002E61E6" w:rsidP="002E61E6"/>
    <w:p w14:paraId="5C368073" w14:textId="77777777" w:rsidR="002E61E6" w:rsidRDefault="002E61E6" w:rsidP="002E61E6"/>
    <w:p w14:paraId="31EAA880" w14:textId="77777777" w:rsidR="002E61E6" w:rsidRDefault="002E61E6" w:rsidP="002E61E6"/>
    <w:p w14:paraId="124EFF7C" w14:textId="77777777" w:rsidR="002E61E6" w:rsidRDefault="002E61E6" w:rsidP="002E61E6"/>
    <w:p w14:paraId="7BABE85F" w14:textId="77777777" w:rsidR="002E61E6" w:rsidRDefault="002E61E6" w:rsidP="002E61E6"/>
    <w:p w14:paraId="0CFE8AC9" w14:textId="77777777" w:rsidR="002E61E6" w:rsidRPr="002E61E6" w:rsidRDefault="002E61E6" w:rsidP="002E61E6"/>
    <w:p w14:paraId="1C1F07AE" w14:textId="77777777" w:rsidR="004E2E33" w:rsidRDefault="00B11741" w:rsidP="00D817F3">
      <w:pPr>
        <w:pStyle w:val="3"/>
      </w:pPr>
      <w:bookmarkStart w:id="36" w:name="_Toc382209146"/>
      <w:r>
        <w:rPr>
          <w:noProof/>
        </w:rPr>
        <w:pict w14:anchorId="5EA28142">
          <v:group id="Group 2611" o:spid="_x0000_s2228" style="position:absolute;left:0;text-align:left;margin-left:-25.35pt;margin-top:35.3pt;width:462pt;height:615.25pt;z-index:11" coordorigin="1269,2258" coordsize="9240,12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">
            <v:shape id="AutoShape 217" o:spid="_x0000_s2229" type="#_x0000_t32" style="position:absolute;left:8943;top:7615;width:0;height:4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efU8MAAADdAAAADwAAAGRycy9kb3ducmV2LnhtbERPTWvCQBC9C/0PyxS86aZWrKZugliV&#10;pj1V2/uQnSah2dmQXWP013cFwds83ucs097UoqPWVZYVPI0jEMS51RUXCr4P29EchPPIGmvLpOBM&#10;DtLkYbDEWNsTf1G394UIIexiVFB638RSurwkg25sG+LA/drWoA+wLaRu8RTCTS0nUTSTBisODSU2&#10;tC4p/9sfjQKze9tlP/b5kzdZN/tgOmwW2UWp4WO/egXhqfd38c39rsP8l8kUrt+EE2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0Hn1PDAAAA3QAAAA8AAAAAAAAAAAAA&#10;AAAAoQIAAGRycy9kb3ducmV2LnhtbFBLBQYAAAAABAAEAPkAAACRAwAAAAA=&#10;" strokecolor="#76923c" strokeweight="1pt">
              <v:stroke endarrow="block"/>
              <v:shadow color="#4e6128" opacity=".5" offset="1pt"/>
            </v:shape>
            <v:group id="组合 212" o:spid="_x0000_s2230" style="position:absolute;left:1269;top:2258;width:9240;height:12305" coordorigin="478,1253" coordsize="11037,1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PJb/sUAAADdAAAADwAAAGRycy9kb3ducmV2LnhtbERPTWvCQBC9F/wPyxS8&#10;NZsoaSXNKiJWPIRCVSi9DdkxCWZnQ3abxH/fLRR6m8f7nHwzmVYM1LvGsoIkikEQl1Y3XCm4nN+e&#10;ViCcR9bYWiYFd3KwWc8ecsy0HfmDhpOvRAhhl6GC2vsuk9KVNRl0ke2IA3e1vUEfYF9J3eMYwk0r&#10;F3H8LA02HBpq7GhXU3k7fRsFhxHH7TLZD8Xturt/ndP3zyIhpeaP0/YVhKfJ/4v/3Ecd5r8s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TyW/7FAAAA3QAA&#10;AA8AAAAAAAAAAAAAAAAAqgIAAGRycy9kb3ducmV2LnhtbFBLBQYAAAAABAAEAPoAAACcAwAAAAA=&#10;">
              <v:group id="Group 200" o:spid="_x0000_s2231" style="position:absolute;left:478;top:1253;width:9166;height:11118" coordorigin="478,1253" coordsize="9166,11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CDFicUAAADdAAAADwAAAGRycy9kb3ducmV2LnhtbERPTWvCQBC9F/wPywi9&#10;NZtYmkrMKiJWPIRCVSi9DdkxCWZnQ3abxH/fLRR6m8f7nHwzmVYM1LvGsoIkikEQl1Y3XCm4nN+e&#10;liCcR9bYWiYFd3KwWc8ecsy0HfmDhpOvRAhhl6GC2vsuk9KVNRl0ke2IA3e1vUEfYF9J3eMYwk0r&#10;F3GcSoMNh4YaO9rVVN5O30bBYcRx+5zsh+J23d2/zi/vn0VCSj3Op+0KhKfJ/4v/3Ecd5r8u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QgxYnFAAAA3QAA&#10;AA8AAAAAAAAAAAAAAAAAqgIAAGRycy9kb3ducmV2LnhtbFBLBQYAAAAABAAEAPoAAACcAwAAAAA=&#10;">
                <v:group id="Group 201" o:spid="_x0000_s2232" style="position:absolute;left:2293;top:1253;width:7351;height:1193" coordorigin="2293,1253" coordsize="7351,11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2xgEsUAAADdAAAADwAAAGRycy9kb3ducmV2LnhtbERPTWvCQBC9F/wPyxS8&#10;NZsobSTNKiJWPIRCVSi9DdkxCWZnQ3abxH/fLRR6m8f7nHwzmVYM1LvGsoIkikEQl1Y3XCm4nN+e&#10;ViCcR9bYWiYFd3KwWc8ecsy0HfmDhpOvRAhhl6GC2vsuk9KVNRl0ke2IA3e1vUEfYF9J3eMYwk0r&#10;F3H8Ig02HBpq7GhXU3k7fRsFhxHH7TLZD8Xturt/nZ/fP4uElJo/TttXEJ4m/y/+cx91mJ8u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sYBLFAAAA3QAA&#10;AA8AAAAAAAAAAAAAAAAAqgIAAGRycy9kb3ducmV2LnhtbFBLBQYAAAAABAAEAPoAAACcAwAAAAA=&#10;">
                  <v:shape id="AutoShape 186" o:spid="_x0000_s2233" type="#_x0000_t176" style="position:absolute;left:3022;top:1253;width:6253;height: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xhmMcA&#10;AADdAAAADwAAAGRycy9kb3ducmV2LnhtbESPQUvDQBCF70L/wzIFL2J3zUEldltUKopSwUTwOmbH&#10;JJidjbtrm/77zkHwNsN78943y/XkB7WjmPrAFi4WBhRxE1zPrYX3+uH8GlTKyA6HwGThQAnWq9nJ&#10;EksX9vxGuyq3SkI4lWihy3kstU5NRx7TIozEon2F6DHLGlvtIu4l3A+6MOZSe+xZGjoc6b6j5rv6&#10;9RZisa03dx+NGc3P2fPnpnqtXx7J2tP5dHsDKtOU/81/109O8K8KwZVvZAS9O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nsYZjHAAAA3QAAAA8AAAAAAAAAAAAAAAAAmAIAAGRy&#10;cy9kb3ducmV2LnhtbFBLBQYAAAAABAAEAPUAAACMAwAAAAA=&#10;" fillcolor="#a3c4ff" strokecolor="#4579b8">
                    <v:fill color2="#e5eeff" rotate="t" angle="180" colors="0 #a3c4ff;22938f #bfd5ff;1 #e5eeff" focus="100%" type="gradient"/>
                    <v:shadow on="t" color="black" opacity="24903f" origin=",.5" offset="0,.55556mm"/>
                    <v:textbox>
                      <w:txbxContent>
                        <w:p w14:paraId="3DD04061" w14:textId="77777777" w:rsidR="005F0000" w:rsidRPr="00610145" w:rsidRDefault="005F0000" w:rsidP="004E2E33">
                          <w:pPr>
                            <w:spacing w:line="360" w:lineRule="auto"/>
                            <w:jc w:val="center"/>
                            <w:rPr>
                              <w:rFonts w:ascii="宋体" w:hAnsi="宋体"/>
                              <w:b/>
                              <w:sz w:val="28"/>
                              <w:szCs w:val="18"/>
                            </w:rPr>
                          </w:pPr>
                          <w:r w:rsidRPr="00610145">
                            <w:rPr>
                              <w:rFonts w:ascii="宋体" w:hAnsi="宋体" w:hint="eastAsia"/>
                              <w:b/>
                              <w:sz w:val="28"/>
                              <w:szCs w:val="18"/>
                            </w:rPr>
                            <w:t>用人单位登记</w:t>
                          </w:r>
                          <w:r w:rsidRPr="00610145">
                            <w:rPr>
                              <w:rFonts w:ascii="宋体" w:hAnsi="宋体"/>
                              <w:b/>
                              <w:sz w:val="28"/>
                              <w:szCs w:val="18"/>
                            </w:rPr>
                            <w:t>信息变更</w:t>
                          </w:r>
                          <w:r w:rsidRPr="00610145">
                            <w:rPr>
                              <w:rFonts w:ascii="宋体" w:hAnsi="宋体" w:hint="eastAsia"/>
                              <w:b/>
                              <w:sz w:val="28"/>
                              <w:szCs w:val="18"/>
                            </w:rPr>
                            <w:t>流程</w:t>
                          </w:r>
                          <w:r w:rsidRPr="00610145">
                            <w:rPr>
                              <w:rFonts w:ascii="宋体" w:hAnsi="宋体"/>
                              <w:b/>
                              <w:sz w:val="28"/>
                              <w:szCs w:val="18"/>
                            </w:rPr>
                            <w:t>图</w:t>
                          </w:r>
                        </w:p>
                      </w:txbxContent>
                    </v:textbox>
                  </v:shape>
                  <v:group id="Group 203" o:spid="_x0000_s2234" style="position:absolute;left:2293;top:1806;width:7351;height:640" coordorigin="2293,1806" coordsize="6960,6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b9R+8QAAADdAAAA&#10;DwAAAAAAAAAAAAAAAACqAgAAZHJzL2Rvd25yZXYueG1sUEsFBgAAAAAEAAQA+gAAAJsDAAAAAA==&#10;">
                    <v:shape id="AutoShape 204" o:spid="_x0000_s2235" type="#_x0000_t32" style="position:absolute;left:5893;top:1806;width:0;height:3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fL0cQAAADdAAAADwAAAGRycy9kb3ducmV2LnhtbESPQU/DMAyF70j8h8hI3Fg6hmAqyyZA&#10;IDiBNvgBVmPaisYpiWkKvx4fkLjZes/vfd7s5jCYiVLuIztYLiowxE30PbcO3l4fztZgsiB7HCKT&#10;g2/KsNseH22w9rHwnqaDtEZDONfooBMZa2tz01HAvIgjsWrvMQUUXVNrfcKi4WGw51V1aQP2rA0d&#10;jnTXUfNx+AoOnpeTvMjjp1/dpvV92ZfyEy+Kc6cn8801GKFZ/s1/109e8a9Wyq/f6Ah2+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F8vRxAAAAN0AAAAPAAAAAAAAAAAA&#10;AAAAAKECAABkcnMvZG93bnJldi54bWxQSwUGAAAAAAQABAD5AAAAkgMAAAAA&#10;" strokecolor="#76923c"/>
                    <v:shape id="AutoShape 205" o:spid="_x0000_s2236" type="#_x0000_t32" style="position:absolute;left:2293;top:2160;width:6960;height:1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sX9MMAAADdAAAADwAAAGRycy9kb3ducmV2LnhtbERPTWvCQBC9F/wPywi91Y0Wa5O6igiR&#10;QnsxeshxyE6T0Oxs2F2T+O+7hUJv83ifs91PphMDOd9aVrBcJCCIK6tbrhVcL/nTKwgfkDV2lknB&#10;nTzsd7OHLWbajnymoQi1iCHsM1TQhNBnUvqqIYN+YXviyH1ZZzBE6GqpHY4x3HRylSQv0mDLsaHB&#10;no4NVd/FzSjYJMNxXa7T8uRT4/KP26ct0Cv1OJ8ObyACTeFf/Od+13H+5nkJv9/EE+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47F/TDAAAA3QAAAA8AAAAAAAAAAAAA&#10;AAAAoQIAAGRycy9kb3ducmV2LnhtbFBLBQYAAAAABAAEAPkAAACRAwAAAAA=&#10;" strokecolor="#76923c"/>
                    <v:shape id="AutoShape 206" o:spid="_x0000_s2237" type="#_x0000_t32" style="position:absolute;left:2293;top:2175;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6f4cEAAADdAAAADwAAAGRycy9kb3ducmV2LnhtbERPS2sCMRC+C/0PYQq9abYWdVmNUkot&#10;4s31cR4242ZxM1mSVLf/vhEEb/PxPWex6m0rruRD41jB+ygDQVw53XCt4LBfD3MQISJrbB2Tgj8K&#10;sFq+DBZYaHfjHV3LWIsUwqFABSbGrpAyVIYshpHriBN3dt5iTNDXUnu8pXDbynGWTaXFhlODwY6+&#10;DFWX8tcq2B4PbKZ+0/Z5br4pm/ys3f6k1Ntr/zkHEamPT/HDvdFp/uxjDPdv0gly+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rp/hwQAAAN0AAAAPAAAAAAAAAAAAAAAA&#10;AKECAABkcnMvZG93bnJldi54bWxQSwUGAAAAAAQABAD5AAAAjwMAAAAA&#10;" strokecolor="#76923c">
                      <v:stroke endarrow="block"/>
                    </v:shape>
                    <v:shape id="AutoShape 207" o:spid="_x0000_s2238" type="#_x0000_t32" style="position:absolute;left:9253;top:2160;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I6esIAAADdAAAADwAAAGRycy9kb3ducmV2LnhtbERP32vCMBB+F/Y/hBvsTdNN5ko1LWPM&#10;Ib5Znc9HczbF5lKSTLv/fhkIvt3H9/NW1Wh7cSEfOscKnmcZCOLG6Y5bBYf9epqDCBFZY++YFPxS&#10;gKp8mKyw0O7KO7rUsRUphEOBCkyMQyFlaAxZDDM3ECfu5LzFmKBvpfZ4TeG2ly9ZtpAWO04NBgf6&#10;MNSc6x+rYPt9YLPwm37Mc/NJ2evX2u2PSj09ju9LEJHGeBff3Bud5r/N5/D/TTpBl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eI6esIAAADdAAAADwAAAAAAAAAAAAAA&#10;AAChAgAAZHJzL2Rvd25yZXYueG1sUEsFBgAAAAAEAAQA+QAAAJADAAAAAA==&#10;" strokecolor="#76923c">
                      <v:stroke endarrow="block"/>
                    </v:shape>
                  </v:group>
                </v:group>
                <v:group id="Group 208" o:spid="_x0000_s2239" style="position:absolute;left:478;top:2431;width:3701;height:9940" coordorigin="643,2423" coordsize="3701,9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douMQAAADdAAAADwAAAGRycy9kb3ducmV2LnhtbERPTWvCQBC9F/wPywje&#10;dBO1WqKriKh4kEK1UHobsmMSzM6G7JrEf+8WhN7m8T5nue5MKRqqXWFZQTyKQBCnVhecKfi+7Icf&#10;IJxH1lhaJgUPcrBe9d6WmGjb8hc1Z5+JEMIuQQW591UipUtzMuhGtiIO3NXWBn2AdSZ1jW0IN6Uc&#10;R9FMGiw4NORY0Tan9Ha+GwWHFtvNJN41p9t1+/i9vH/+nGJSatDvNgsQnjr/L365jzrMn0+m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mdouMQAAADdAAAA&#10;DwAAAAAAAAAAAAAAAACqAgAAZHJzL2Rvd25yZXYueG1sUEsFBgAAAAAEAAQA+gAAAJsDAAAAAA==&#10;">
                  <v:shape id="AutoShape 193" o:spid="_x0000_s2240" type="#_x0000_t32" style="position:absolute;left:2431;top:9109;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KsFcMAAADdAAAADwAAAGRycy9kb3ducmV2LnhtbERPS2vCQBC+F/wPywi91Y2V+oiuUtSK&#10;0ZOv+5Adk2B2NmS3Me2vd4VCb/PxPWe2aE0pGqpdYVlBvxeBIE6tLjhTcD59vY1BOI+ssbRMCn7I&#10;wWLeeZlhrO2dD9QcfSZCCLsYFeTeV7GULs3JoOvZijhwV1sb9AHWmdQ13kO4KeV7FA2lwYJDQ44V&#10;LXNKb8dvo8BsVpvkYgd7XifNcMd0Wk+SX6Veu+3nFISn1v+L/9xbHeaPBh/w/Cac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SrBXDAAAA3QAAAA8AAAAAAAAAAAAA&#10;AAAAoQIAAGRycy9kb3ducmV2LnhtbFBLBQYAAAAABAAEAPkAAACRAwAAAAA=&#10;" strokecolor="#76923c" strokeweight="1pt">
                    <v:stroke endarrow="block"/>
                    <v:shadow color="#4e6128" opacity=".5" offset="1pt"/>
                  </v:shape>
                  <v:shape id="AutoShape 216" o:spid="_x0000_s2241" type="#_x0000_t32" style="position:absolute;left:2474;top:6807;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AyYsMAAADdAAAADwAAAGRycy9kb3ducmV2LnhtbERPS2vCQBC+F/wPywjedGOFaKOrSH3Q&#10;6Emt9yE7TUKzsyG7xrS/visIvc3H95zFqjOVaKlxpWUF41EEgjizuuRcwedlN5yBcB5ZY2WZFPyQ&#10;g9Wy97LARNs7n6g9+1yEEHYJKii8rxMpXVaQQTeyNXHgvmxj0AfY5FI3eA/hppKvURRLgyWHhgJr&#10;ei8o+z7fjAKz3+zTq50ceZu28YHpsn1Lf5Ua9Lv1HISnzv+Ln+4PHeZPJzE8vgkn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AMmLDAAAA3QAAAA8AAAAAAAAAAAAA&#10;AAAAoQIAAGRycy9kb3ducmV2LnhtbFBLBQYAAAAABAAEAPkAAACRAwAAAAA=&#10;" strokecolor="#76923c" strokeweight="1pt">
                    <v:stroke endarrow="block"/>
                    <v:shadow color="#4e6128" opacity=".5" offset="1pt"/>
                  </v:shape>
                  <v:shape id="AutoShape 215" o:spid="_x0000_s2242" type="#_x0000_t32" style="position:absolute;left:2431;top:4809;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yX+cMAAADdAAAADwAAAGRycy9kb3ducmV2LnhtbERPS2vCQBC+C/0PyxS8NZtWUJtmI2Kt&#10;NHqqj/uQnSah2dmQXWPaX+8KBW/z8T0nXQymET11rras4DmKQRAXVtdcKjgePp7mIJxH1thYJgW/&#10;5GCRPYxSTLS98Bf1e1+KEMIuQQWV920ipSsqMugi2xIH7tt2Bn2AXSl1h5cQbhr5EsdTabDm0FBh&#10;S6uKip/92Sgwm/dNfrKTHa/zfrplOqxf8z+lxo/D8g2Ep8Hfxf/uTx3mzyYzuH0TTpD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Ml/nDAAAA3QAAAA8AAAAAAAAAAAAA&#10;AAAAoQIAAGRycy9kb3ducmV2LnhtbFBLBQYAAAAABAAEAPkAAACRAwAAAAA=&#10;" strokecolor="#76923c" strokeweight="1pt">
                    <v:stroke endarrow="block"/>
                    <v:shadow color="#4e6128" opacity=".5" offset="1pt"/>
                  </v:shape>
                  <v:shape id="AutoShape 196" o:spid="_x0000_s2243" type="#_x0000_t32" style="position:absolute;left:2400;top:2837;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aoC8QAAADdAAAADwAAAGRycy9kb3ducmV2LnhtbESPT2/CMAzF75P2HSJP2m2kYxpUHQFN&#10;aCC0G/92thrTVDROlWRQvv18mMTN1nt+7+fZYvCdulBMbWADr6MCFHEdbMuNgcN+9VKCShnZYheY&#10;DNwowWL++DDDyoYrb+myy42SEE4VGnA595XWqXbkMY1CTyzaKUSPWdbYaBvxKuG+0+OimGiPLUuD&#10;w56Wjurz7tcb+D4e2E3iphvK0n1R8b5ehf2PMc9Pw+cHqExDvpv/rzdW8KdvgivfyAh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RqgLxAAAAN0AAAAPAAAAAAAAAAAA&#10;AAAAAKECAABkcnMvZG93bnJldi54bWxQSwUGAAAAAAQABAD5AAAAkgMAAAAA&#10;" strokecolor="#76923c">
                    <v:stroke endarrow="block"/>
                  </v:shape>
                  <v:roundrect id="Rectangle 209" o:spid="_x0000_s2244" style="position:absolute;left:983;top:2423;width:3010;height:51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oNb4A&#10;AADdAAAADwAAAGRycy9kb3ducmV2LnhtbERPS4vCMBC+L/gfwgje1tQVV61GkZUFr77uQzOmxWZS&#10;mrTGf78RhL3Nx/ec9TbaWvTU+sqxgsk4A0FcOF2xUXA5/34uQPiArLF2TAqe5GG7GXysMdfuwUfq&#10;T8GIFMI+RwVlCE0upS9KsujHriFO3M21FkOCrZG6xUcKt7X8yrJvabHi1FBiQz8lFfdTZxWYGfqq&#10;u5p9nGlJ3aE/+pBFpUbDuFuBCBTDv/jtPug0fz5dwuubdILc/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6pKDW+AAAA3QAAAA8AAAAAAAAAAAAAAAAAmAIAAGRycy9kb3ducmV2&#10;LnhtbFBLBQYAAAAABAAEAPUAAACDAwAAAAA=&#10;" fillcolor="#9eeaff" strokecolor="#40a7c2">
                    <v:fill color2="#e4f9ff" rotate="t" angle="180" colors="0 #9eeaff;22938f #bbefff;1 #e4f9ff" focus="100%" type="gradient"/>
                    <v:shadow on="t" color="black" opacity="24903f" origin=",.5" offset="0,.55556mm"/>
                    <v:textbox>
                      <w:txbxContent>
                        <w:p w14:paraId="0A046422" w14:textId="77777777" w:rsidR="005F0000" w:rsidRPr="00610145" w:rsidRDefault="005F0000" w:rsidP="004E2E33">
                          <w:pPr>
                            <w:spacing w:line="360" w:lineRule="auto"/>
                            <w:jc w:val="center"/>
                            <w:rPr>
                              <w:rFonts w:ascii="宋体" w:hAnsi="宋体"/>
                              <w:b/>
                              <w:sz w:val="21"/>
                            </w:rPr>
                          </w:pPr>
                          <w:r w:rsidRPr="00610145">
                            <w:rPr>
                              <w:rFonts w:ascii="宋体" w:hAnsi="宋体" w:hint="eastAsia"/>
                              <w:b/>
                              <w:sz w:val="21"/>
                            </w:rPr>
                            <w:t>网上申报方式（</w:t>
                          </w:r>
                          <w:r w:rsidRPr="00610145">
                            <w:rPr>
                              <w:rFonts w:ascii="宋体" w:hAnsi="宋体"/>
                              <w:b/>
                              <w:sz w:val="21"/>
                            </w:rPr>
                            <w:t>推荐）</w:t>
                          </w:r>
                        </w:p>
                      </w:txbxContent>
                    </v:textbox>
                  </v:roundrect>
                  <v:rect id="Rectangle 210" o:spid="_x0000_s2245" style="position:absolute;left:643;top:3240;width:3645;height:1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0X48cA&#10;AADdAAAADwAAAGRycy9kb3ducmV2LnhtbESP3WrDMAyF7wt7B6PB7lZn6/pDWreUwaB0Haw/D6DG&#10;ahIWy8F2m+ztp4tB7yTO0TmfFqveNepGIdaeDbwMM1DEhbc1lwZOx4/nGaiYkC02nsnAL0VYLR8G&#10;C8yt73hPt0MqlYRwzNFAlVKbax2LihzGoW+JRbv44DDJGkptA3YS7hr9mmUT7bBmaaiwpfeKip/D&#10;1RnYldlmPfoaj8bbOuz23ff0fNafxjw99us5qER9upv/rzdW8Kdvwi/fyAh6+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cdF+P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4E61BECA" w14:textId="77777777" w:rsidR="005F0000" w:rsidRPr="00610145" w:rsidRDefault="005F0000" w:rsidP="00261660">
                          <w:pPr>
                            <w:spacing w:line="276" w:lineRule="auto"/>
                            <w:rPr>
                              <w:rFonts w:ascii="宋体" w:hAnsi="宋体"/>
                              <w:sz w:val="18"/>
                              <w:szCs w:val="18"/>
                            </w:rPr>
                          </w:pPr>
                          <w:r w:rsidRPr="00610145">
                            <w:rPr>
                              <w:rFonts w:ascii="宋体" w:hAnsi="宋体" w:hint="eastAsia"/>
                              <w:b/>
                              <w:sz w:val="18"/>
                              <w:szCs w:val="18"/>
                            </w:rPr>
                            <w:t>安装BJCA数字证书后登陆网上申报系统：</w:t>
                          </w:r>
                        </w:p>
                        <w:p w14:paraId="16E11796" w14:textId="77777777" w:rsidR="005F0000" w:rsidRPr="00610145" w:rsidRDefault="005F0000" w:rsidP="00261660">
                          <w:pPr>
                            <w:spacing w:line="276" w:lineRule="auto"/>
                            <w:rPr>
                              <w:rFonts w:ascii="宋体" w:hAnsi="宋体"/>
                              <w:sz w:val="18"/>
                              <w:szCs w:val="18"/>
                            </w:rPr>
                          </w:pPr>
                          <w:r w:rsidRPr="00610145">
                            <w:rPr>
                              <w:rFonts w:ascii="宋体" w:hAnsi="宋体" w:hint="eastAsia"/>
                              <w:sz w:val="18"/>
                              <w:szCs w:val="18"/>
                            </w:rPr>
                            <w:t>登陆北京市社会保险网上服务平台，选择</w:t>
                          </w:r>
                          <w:r w:rsidRPr="00610145">
                            <w:rPr>
                              <w:rFonts w:ascii="宋体" w:hAnsi="宋体" w:hint="eastAsia"/>
                              <w:b/>
                              <w:i/>
                              <w:sz w:val="18"/>
                              <w:szCs w:val="18"/>
                            </w:rPr>
                            <w:t>“单位用户登陆”</w:t>
                          </w:r>
                          <w:r w:rsidRPr="00610145">
                            <w:rPr>
                              <w:rFonts w:ascii="宋体" w:hAnsi="宋体" w:hint="eastAsia"/>
                              <w:sz w:val="18"/>
                              <w:szCs w:val="18"/>
                            </w:rPr>
                            <w:t>，使用单位数字证书（USB Key），进入网上申报系统。</w:t>
                          </w:r>
                        </w:p>
                      </w:txbxContent>
                    </v:textbox>
                  </v:rect>
                  <v:rect id="Rectangle 212" o:spid="_x0000_s2246" style="position:absolute;left:699;top:7216;width:3645;height:19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yeMQA&#10;AADdAAAADwAAAGRycy9kb3ducmV2LnhtbERP3WrCMBS+H+wdwhl4t6ZOXaUzigiCOAfT+QCnzVlb&#10;1pyUJNr69mYw2N35+H7PYjWYVlzJ+caygnGSgiAurW64UnD+2j7PQfiArLG1TApu5GG1fHxYYK5t&#10;z0e6nkIlYgj7HBXUIXS5lL6syaBPbEccuW/rDIYIXSW1wz6Gm1a+pOmrNNhwbKixo01N5c/pYhQc&#10;qnS3nnzMJrN94w7H/jMrCvmu1OhpWL+BCDSEf/Gfe6fj/Gw6ht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Rsnj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018D9388" w14:textId="77777777" w:rsidR="005F0000" w:rsidRPr="00610145" w:rsidRDefault="005F0000" w:rsidP="00261660">
                          <w:pPr>
                            <w:spacing w:line="276" w:lineRule="auto"/>
                            <w:rPr>
                              <w:rFonts w:ascii="宋体" w:hAnsi="宋体"/>
                              <w:b/>
                              <w:sz w:val="18"/>
                              <w:szCs w:val="18"/>
                            </w:rPr>
                          </w:pPr>
                          <w:r w:rsidRPr="00610145">
                            <w:rPr>
                              <w:rFonts w:ascii="宋体" w:hAnsi="宋体" w:hint="eastAsia"/>
                              <w:b/>
                              <w:sz w:val="18"/>
                              <w:szCs w:val="18"/>
                            </w:rPr>
                            <w:t>报表打印：</w:t>
                          </w:r>
                        </w:p>
                        <w:p w14:paraId="2F6178D0" w14:textId="77777777" w:rsidR="005F0000" w:rsidRPr="00610145" w:rsidRDefault="005F0000" w:rsidP="00261660">
                          <w:pPr>
                            <w:spacing w:line="276" w:lineRule="auto"/>
                            <w:rPr>
                              <w:rFonts w:ascii="宋体" w:hAnsi="宋体"/>
                              <w:sz w:val="18"/>
                              <w:szCs w:val="18"/>
                            </w:rPr>
                          </w:pPr>
                          <w:r w:rsidRPr="00610145">
                            <w:rPr>
                              <w:rFonts w:ascii="宋体" w:hAnsi="宋体" w:hint="eastAsia"/>
                              <w:sz w:val="18"/>
                              <w:szCs w:val="18"/>
                            </w:rPr>
                            <w:t>在</w:t>
                          </w:r>
                          <w:r w:rsidRPr="00610145">
                            <w:rPr>
                              <w:rFonts w:ascii="宋体" w:hAnsi="宋体" w:hint="eastAsia"/>
                              <w:b/>
                              <w:i/>
                              <w:sz w:val="18"/>
                              <w:szCs w:val="18"/>
                            </w:rPr>
                            <w:t>“业务报表查询”</w:t>
                          </w:r>
                          <w:r w:rsidRPr="00610145">
                            <w:rPr>
                              <w:rFonts w:ascii="宋体" w:hAnsi="宋体" w:hint="eastAsia"/>
                              <w:sz w:val="18"/>
                              <w:szCs w:val="18"/>
                            </w:rPr>
                            <w:t>中点击</w:t>
                          </w:r>
                          <w:r w:rsidRPr="00610145">
                            <w:rPr>
                              <w:rFonts w:ascii="宋体" w:hAnsi="宋体" w:hint="eastAsia"/>
                              <w:b/>
                              <w:i/>
                              <w:sz w:val="18"/>
                              <w:szCs w:val="18"/>
                            </w:rPr>
                            <w:t>“单位信息变更登记表”</w:t>
                          </w:r>
                          <w:r w:rsidRPr="00610145">
                            <w:rPr>
                              <w:rFonts w:ascii="宋体" w:hAnsi="宋体" w:hint="eastAsia"/>
                              <w:sz w:val="18"/>
                              <w:szCs w:val="18"/>
                            </w:rPr>
                            <w:t>，选择起止时间，点击</w:t>
                          </w:r>
                          <w:r w:rsidRPr="00610145">
                            <w:rPr>
                              <w:rFonts w:ascii="宋体" w:hAnsi="宋体" w:hint="eastAsia"/>
                              <w:b/>
                              <w:i/>
                              <w:sz w:val="18"/>
                              <w:szCs w:val="18"/>
                            </w:rPr>
                            <w:t xml:space="preserve">“查询 </w:t>
                          </w:r>
                          <w:r w:rsidRPr="00610145">
                            <w:rPr>
                              <w:rFonts w:ascii="宋体" w:hAnsi="宋体" w:hint="eastAsia"/>
                              <w:b/>
                              <w:sz w:val="18"/>
                              <w:szCs w:val="18"/>
                            </w:rPr>
                            <w:t>→</w:t>
                          </w:r>
                          <w:r w:rsidRPr="00610145">
                            <w:rPr>
                              <w:rFonts w:ascii="宋体" w:hAnsi="宋体" w:hint="eastAsia"/>
                              <w:b/>
                              <w:i/>
                              <w:sz w:val="18"/>
                              <w:szCs w:val="18"/>
                            </w:rPr>
                            <w:t>下载打印”</w:t>
                          </w:r>
                          <w:r w:rsidRPr="00610145">
                            <w:rPr>
                              <w:rFonts w:ascii="宋体" w:hAnsi="宋体" w:hint="eastAsia"/>
                              <w:sz w:val="18"/>
                              <w:szCs w:val="18"/>
                            </w:rPr>
                            <w:t>，请注意区分</w:t>
                          </w:r>
                          <w:r w:rsidRPr="00610145">
                            <w:rPr>
                              <w:rFonts w:ascii="宋体" w:hAnsi="宋体"/>
                              <w:sz w:val="18"/>
                              <w:szCs w:val="18"/>
                            </w:rPr>
                            <w:t>是否需要审批</w:t>
                          </w:r>
                          <w:r w:rsidRPr="00610145">
                            <w:rPr>
                              <w:rFonts w:ascii="宋体" w:hAnsi="宋体" w:hint="eastAsia"/>
                              <w:sz w:val="18"/>
                              <w:szCs w:val="18"/>
                            </w:rPr>
                            <w:t>（带*号</w:t>
                          </w:r>
                          <w:r w:rsidRPr="00610145">
                            <w:rPr>
                              <w:rFonts w:ascii="宋体" w:hAnsi="宋体"/>
                              <w:sz w:val="18"/>
                              <w:szCs w:val="18"/>
                            </w:rPr>
                            <w:t>为需审批项目），并分别打印出</w:t>
                          </w:r>
                          <w:r w:rsidRPr="00610145">
                            <w:rPr>
                              <w:rFonts w:ascii="宋体" w:hAnsi="宋体" w:hint="eastAsia"/>
                              <w:sz w:val="18"/>
                              <w:szCs w:val="18"/>
                            </w:rPr>
                            <w:t>《北京市</w:t>
                          </w:r>
                          <w:r w:rsidRPr="00610145">
                            <w:rPr>
                              <w:rFonts w:ascii="宋体" w:hAnsi="宋体"/>
                              <w:sz w:val="18"/>
                              <w:szCs w:val="18"/>
                            </w:rPr>
                            <w:t>社会保险</w:t>
                          </w:r>
                          <w:r w:rsidRPr="00610145">
                            <w:rPr>
                              <w:rFonts w:ascii="宋体" w:hAnsi="宋体" w:hint="eastAsia"/>
                              <w:sz w:val="18"/>
                              <w:szCs w:val="18"/>
                            </w:rPr>
                            <w:t>单位信息变更登记表》一式两份</w:t>
                          </w:r>
                        </w:p>
                      </w:txbxContent>
                    </v:textbox>
                  </v:rect>
                  <v:rect id="Rectangle 213" o:spid="_x0000_s2247" style="position:absolute;left:695;top:9503;width:3645;height:2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MsD8QA&#10;AADdAAAADwAAAGRycy9kb3ducmV2LnhtbERP22rCQBB9L/gPywh9q5tqvRBdQxAEaS3UyweM2TEJ&#10;zc6G3a2Jf+8WCn2bw7nOKutNI27kfG1ZwesoAUFcWF1zqeB82r4sQPiArLGxTAru5CFbD55WmGrb&#10;8YFux1CKGMI+RQVVCG0qpS8qMuhHtiWO3NU6gyFCV0rtsIvhppHjJJlJgzXHhgpb2lRUfB9/jIJ9&#10;mezyyed0Mn2v3f7Qfc0vF/mh1POwz5cgAvXhX/zn3uk4f/42ht9v4gl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DLA/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302BC14E" w14:textId="77777777" w:rsidR="005F0000" w:rsidRPr="00610145" w:rsidRDefault="005F0000" w:rsidP="00261660">
                          <w:pPr>
                            <w:spacing w:line="276" w:lineRule="auto"/>
                            <w:rPr>
                              <w:rFonts w:ascii="宋体" w:hAnsi="宋体"/>
                              <w:b/>
                              <w:sz w:val="18"/>
                              <w:szCs w:val="18"/>
                            </w:rPr>
                          </w:pPr>
                          <w:r w:rsidRPr="00610145">
                            <w:rPr>
                              <w:rFonts w:ascii="宋体" w:hAnsi="宋体" w:hint="eastAsia"/>
                              <w:b/>
                              <w:sz w:val="18"/>
                              <w:szCs w:val="18"/>
                            </w:rPr>
                            <w:t>预约办理单位信息</w:t>
                          </w:r>
                          <w:r w:rsidRPr="00610145">
                            <w:rPr>
                              <w:rFonts w:ascii="宋体" w:hAnsi="宋体"/>
                              <w:b/>
                              <w:sz w:val="18"/>
                              <w:szCs w:val="18"/>
                            </w:rPr>
                            <w:t>变更业务</w:t>
                          </w:r>
                          <w:r w:rsidRPr="00610145">
                            <w:rPr>
                              <w:rFonts w:ascii="宋体" w:hAnsi="宋体" w:hint="eastAsia"/>
                              <w:b/>
                              <w:sz w:val="18"/>
                              <w:szCs w:val="18"/>
                            </w:rPr>
                            <w:t>：</w:t>
                          </w:r>
                        </w:p>
                        <w:p w14:paraId="19A39AD1" w14:textId="77777777" w:rsidR="005F0000" w:rsidRPr="00610145" w:rsidRDefault="005F0000" w:rsidP="00261660">
                          <w:pPr>
                            <w:spacing w:line="276" w:lineRule="auto"/>
                            <w:rPr>
                              <w:rFonts w:ascii="宋体" w:hAnsi="宋体" w:cs="Arial"/>
                              <w:color w:val="000000"/>
                              <w:kern w:val="0"/>
                              <w:sz w:val="18"/>
                              <w:szCs w:val="18"/>
                            </w:rPr>
                          </w:pPr>
                          <w:r w:rsidRPr="00610145">
                            <w:rPr>
                              <w:rFonts w:ascii="宋体" w:hAnsi="宋体" w:cs="Arial" w:hint="eastAsia"/>
                              <w:b/>
                              <w:bCs/>
                              <w:kern w:val="36"/>
                              <w:sz w:val="18"/>
                              <w:szCs w:val="18"/>
                            </w:rPr>
                            <w:t>带*号的项目</w:t>
                          </w:r>
                          <w:r w:rsidRPr="00610145">
                            <w:rPr>
                              <w:rFonts w:ascii="宋体" w:hAnsi="宋体" w:cs="Arial" w:hint="eastAsia"/>
                              <w:bCs/>
                              <w:kern w:val="36"/>
                              <w:sz w:val="18"/>
                              <w:szCs w:val="18"/>
                            </w:rPr>
                            <w:t>，</w:t>
                          </w:r>
                          <w:r w:rsidRPr="00610145">
                            <w:rPr>
                              <w:rFonts w:ascii="宋体" w:hAnsi="宋体"/>
                              <w:sz w:val="18"/>
                              <w:szCs w:val="18"/>
                            </w:rPr>
                            <w:t>请</w:t>
                          </w:r>
                          <w:r w:rsidRPr="00610145">
                            <w:rPr>
                              <w:rFonts w:ascii="宋体" w:hAnsi="宋体" w:cs="Arial" w:hint="eastAsia"/>
                              <w:bCs/>
                              <w:kern w:val="36"/>
                              <w:sz w:val="18"/>
                              <w:szCs w:val="18"/>
                            </w:rPr>
                            <w:t>先在网上</w:t>
                          </w:r>
                          <w:r w:rsidRPr="00610145">
                            <w:rPr>
                              <w:rFonts w:ascii="宋体" w:hAnsi="宋体" w:cs="Arial" w:hint="eastAsia"/>
                              <w:color w:val="000000"/>
                              <w:kern w:val="0"/>
                              <w:sz w:val="18"/>
                              <w:szCs w:val="18"/>
                            </w:rPr>
                            <w:t>预约单位信息变更业务，然后</w:t>
                          </w:r>
                          <w:r w:rsidRPr="00610145">
                            <w:rPr>
                              <w:rFonts w:ascii="宋体" w:hAnsi="宋体" w:cs="Arial" w:hint="eastAsia"/>
                              <w:b/>
                              <w:color w:val="000000"/>
                              <w:kern w:val="0"/>
                              <w:sz w:val="18"/>
                              <w:szCs w:val="18"/>
                            </w:rPr>
                            <w:t>携带相关材料</w:t>
                          </w:r>
                          <w:r w:rsidRPr="00610145">
                            <w:rPr>
                              <w:rFonts w:ascii="宋体" w:hAnsi="宋体" w:cs="Arial" w:hint="eastAsia"/>
                              <w:color w:val="000000"/>
                              <w:kern w:val="0"/>
                              <w:sz w:val="18"/>
                              <w:szCs w:val="18"/>
                            </w:rPr>
                            <w:t>到社保中心扫描</w:t>
                          </w:r>
                          <w:proofErr w:type="gramStart"/>
                          <w:r w:rsidRPr="00610145">
                            <w:rPr>
                              <w:rFonts w:ascii="宋体" w:hAnsi="宋体" w:cs="Arial"/>
                              <w:color w:val="000000"/>
                              <w:kern w:val="0"/>
                              <w:sz w:val="18"/>
                              <w:szCs w:val="18"/>
                            </w:rPr>
                            <w:t>二维码取号</w:t>
                          </w:r>
                          <w:proofErr w:type="gramEnd"/>
                          <w:r w:rsidRPr="00610145">
                            <w:rPr>
                              <w:rFonts w:ascii="宋体" w:hAnsi="宋体" w:cs="Arial" w:hint="eastAsia"/>
                              <w:color w:val="000000"/>
                              <w:kern w:val="0"/>
                              <w:sz w:val="18"/>
                              <w:szCs w:val="18"/>
                            </w:rPr>
                            <w:t>办理</w:t>
                          </w:r>
                          <w:r w:rsidRPr="00610145">
                            <w:rPr>
                              <w:rFonts w:ascii="宋体" w:hAnsi="宋体" w:cs="Arial"/>
                              <w:color w:val="000000"/>
                              <w:kern w:val="0"/>
                              <w:sz w:val="18"/>
                              <w:szCs w:val="18"/>
                            </w:rPr>
                            <w:t>变更手续。</w:t>
                          </w:r>
                        </w:p>
                        <w:p w14:paraId="3476F05C" w14:textId="77777777" w:rsidR="005F0000" w:rsidRPr="00610145" w:rsidRDefault="005F0000" w:rsidP="00261660">
                          <w:pPr>
                            <w:spacing w:line="276" w:lineRule="auto"/>
                            <w:rPr>
                              <w:rFonts w:ascii="宋体" w:hAnsi="宋体"/>
                              <w:color w:val="000000"/>
                              <w:sz w:val="18"/>
                              <w:szCs w:val="18"/>
                            </w:rPr>
                          </w:pPr>
                          <w:r w:rsidRPr="00610145">
                            <w:rPr>
                              <w:rFonts w:ascii="宋体" w:hAnsi="宋体" w:cs="Arial" w:hint="eastAsia"/>
                              <w:b/>
                              <w:bCs/>
                              <w:color w:val="000000"/>
                              <w:kern w:val="36"/>
                              <w:sz w:val="18"/>
                              <w:szCs w:val="18"/>
                            </w:rPr>
                            <w:t>不带*号的项目，</w:t>
                          </w:r>
                          <w:r w:rsidRPr="00610145">
                            <w:rPr>
                              <w:rFonts w:ascii="宋体" w:hAnsi="宋体" w:cs="Arial" w:hint="eastAsia"/>
                              <w:bCs/>
                              <w:color w:val="000000"/>
                              <w:kern w:val="36"/>
                              <w:sz w:val="18"/>
                              <w:szCs w:val="18"/>
                            </w:rPr>
                            <w:t>打印出</w:t>
                          </w:r>
                          <w:r w:rsidRPr="00610145">
                            <w:rPr>
                              <w:rFonts w:ascii="宋体" w:hAnsi="宋体" w:hint="eastAsia"/>
                              <w:color w:val="000000"/>
                              <w:sz w:val="18"/>
                              <w:szCs w:val="18"/>
                            </w:rPr>
                            <w:t>《单位信息变更登记表》核对无误后盖章自己留存，</w:t>
                          </w:r>
                          <w:r w:rsidRPr="00610145">
                            <w:rPr>
                              <w:rFonts w:ascii="宋体" w:hAnsi="宋体" w:hint="eastAsia"/>
                              <w:b/>
                              <w:color w:val="000000"/>
                              <w:sz w:val="18"/>
                              <w:szCs w:val="18"/>
                            </w:rPr>
                            <w:t>无需再到社保中心</w:t>
                          </w:r>
                          <w:r w:rsidRPr="00610145">
                            <w:rPr>
                              <w:rFonts w:ascii="宋体" w:hAnsi="宋体" w:hint="eastAsia"/>
                              <w:color w:val="000000"/>
                              <w:sz w:val="18"/>
                              <w:szCs w:val="18"/>
                            </w:rPr>
                            <w:t>办理审批。</w:t>
                          </w:r>
                        </w:p>
                        <w:p w14:paraId="51EFC83F" w14:textId="77777777" w:rsidR="005F0000" w:rsidRPr="00610145" w:rsidRDefault="005F0000" w:rsidP="004E2E33">
                          <w:pPr>
                            <w:rPr>
                              <w:rFonts w:ascii="宋体" w:hAnsi="宋体"/>
                              <w:b/>
                              <w:sz w:val="18"/>
                              <w:szCs w:val="18"/>
                            </w:rPr>
                          </w:pPr>
                        </w:p>
                      </w:txbxContent>
                    </v:textbox>
                  </v:rect>
                  <v:rect id="Rectangle 214" o:spid="_x0000_s2248" style="position:absolute;left:674;top:5213;width:3645;height:16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JlMQA&#10;AADdAAAADwAAAGRycy9kb3ducmV2LnhtbERP22rCQBB9L/gPywh9042mXoiuIoIgrYLafsCYnSah&#10;2dmwuzXx792C0Lc5nOss152pxY2crywrGA0TEMS51RUXCr4+d4M5CB+QNdaWScGdPKxXvZclZtq2&#10;fKbbJRQihrDPUEEZQpNJ6fOSDPqhbYgj922dwRChK6R22MZwU8txkkylwYpjQ4kNbUvKfy6/RsGh&#10;SPab9DhJJ++VO5zb0+x6lR9Kvfa7zQJEoC78i5/uvY7zZ28p/H0TT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PiZT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55A8158D" w14:textId="77777777" w:rsidR="005F0000" w:rsidRPr="00610145" w:rsidRDefault="005F0000" w:rsidP="00261660">
                          <w:pPr>
                            <w:spacing w:line="276" w:lineRule="auto"/>
                            <w:rPr>
                              <w:rFonts w:ascii="宋体" w:hAnsi="宋体"/>
                              <w:b/>
                              <w:sz w:val="18"/>
                              <w:szCs w:val="18"/>
                            </w:rPr>
                          </w:pPr>
                          <w:r w:rsidRPr="00610145">
                            <w:rPr>
                              <w:rFonts w:ascii="宋体" w:hAnsi="宋体" w:hint="eastAsia"/>
                              <w:b/>
                              <w:sz w:val="18"/>
                              <w:szCs w:val="18"/>
                            </w:rPr>
                            <w:t>单位</w:t>
                          </w:r>
                          <w:r w:rsidRPr="00610145">
                            <w:rPr>
                              <w:rFonts w:ascii="宋体" w:hAnsi="宋体"/>
                              <w:b/>
                              <w:sz w:val="18"/>
                              <w:szCs w:val="18"/>
                            </w:rPr>
                            <w:t>信息变更</w:t>
                          </w:r>
                          <w:r w:rsidRPr="00610145">
                            <w:rPr>
                              <w:rFonts w:ascii="宋体" w:hAnsi="宋体" w:hint="eastAsia"/>
                              <w:b/>
                              <w:sz w:val="18"/>
                              <w:szCs w:val="18"/>
                            </w:rPr>
                            <w:t>：</w:t>
                          </w:r>
                        </w:p>
                        <w:p w14:paraId="2C4FA641" w14:textId="77777777" w:rsidR="005F0000" w:rsidRPr="00610145" w:rsidRDefault="005F0000" w:rsidP="00261660">
                          <w:pPr>
                            <w:spacing w:line="276" w:lineRule="auto"/>
                            <w:rPr>
                              <w:rFonts w:ascii="宋体" w:hAnsi="宋体"/>
                              <w:sz w:val="18"/>
                              <w:szCs w:val="18"/>
                            </w:rPr>
                          </w:pPr>
                          <w:r w:rsidRPr="00610145">
                            <w:rPr>
                              <w:rFonts w:ascii="宋体" w:hAnsi="宋体" w:hint="eastAsia"/>
                              <w:sz w:val="18"/>
                              <w:szCs w:val="18"/>
                            </w:rPr>
                            <w:t>通过</w:t>
                          </w:r>
                          <w:r w:rsidRPr="00610145">
                            <w:rPr>
                              <w:rFonts w:ascii="宋体" w:hAnsi="宋体" w:hint="eastAsia"/>
                              <w:b/>
                              <w:i/>
                              <w:sz w:val="18"/>
                              <w:szCs w:val="18"/>
                            </w:rPr>
                            <w:t>“申报业务管理”</w:t>
                          </w:r>
                          <w:r w:rsidRPr="00610145">
                            <w:rPr>
                              <w:rFonts w:ascii="宋体" w:hAnsi="宋体" w:hint="eastAsia"/>
                              <w:sz w:val="18"/>
                              <w:szCs w:val="18"/>
                            </w:rPr>
                            <w:t>中</w:t>
                          </w:r>
                          <w:r w:rsidRPr="00610145">
                            <w:rPr>
                              <w:rFonts w:ascii="宋体" w:hAnsi="宋体" w:hint="eastAsia"/>
                              <w:b/>
                              <w:i/>
                              <w:sz w:val="18"/>
                              <w:szCs w:val="18"/>
                            </w:rPr>
                            <w:t>“单位</w:t>
                          </w:r>
                          <w:r w:rsidRPr="00610145">
                            <w:rPr>
                              <w:rFonts w:ascii="宋体" w:hAnsi="宋体"/>
                              <w:b/>
                              <w:i/>
                              <w:sz w:val="18"/>
                              <w:szCs w:val="18"/>
                            </w:rPr>
                            <w:t>基本信息变更</w:t>
                          </w:r>
                          <w:r w:rsidRPr="00610145">
                            <w:rPr>
                              <w:rFonts w:ascii="宋体" w:hAnsi="宋体" w:hint="eastAsia"/>
                              <w:b/>
                              <w:i/>
                              <w:sz w:val="18"/>
                              <w:szCs w:val="18"/>
                            </w:rPr>
                            <w:t>”</w:t>
                          </w:r>
                          <w:r w:rsidRPr="00610145">
                            <w:rPr>
                              <w:rFonts w:ascii="宋体" w:hAnsi="宋体" w:hint="eastAsia"/>
                              <w:sz w:val="18"/>
                              <w:szCs w:val="18"/>
                            </w:rPr>
                            <w:t>模块录入单位变更</w:t>
                          </w:r>
                          <w:r w:rsidRPr="00610145">
                            <w:rPr>
                              <w:rFonts w:ascii="宋体" w:hAnsi="宋体"/>
                              <w:sz w:val="18"/>
                              <w:szCs w:val="18"/>
                            </w:rPr>
                            <w:t>的信息，</w:t>
                          </w:r>
                          <w:r w:rsidRPr="00610145">
                            <w:rPr>
                              <w:rFonts w:ascii="宋体" w:hAnsi="宋体" w:hint="eastAsia"/>
                              <w:sz w:val="18"/>
                              <w:szCs w:val="18"/>
                            </w:rPr>
                            <w:t>在要变更项前面选“√”，在变更内容项中输入正确内容，</w:t>
                          </w:r>
                          <w:r w:rsidRPr="00610145">
                            <w:rPr>
                              <w:rFonts w:ascii="宋体" w:hAnsi="宋体"/>
                              <w:sz w:val="18"/>
                              <w:szCs w:val="18"/>
                            </w:rPr>
                            <w:t>然后</w:t>
                          </w:r>
                          <w:r w:rsidRPr="00610145">
                            <w:rPr>
                              <w:rFonts w:ascii="宋体" w:hAnsi="宋体" w:hint="eastAsia"/>
                              <w:sz w:val="18"/>
                              <w:szCs w:val="18"/>
                            </w:rPr>
                            <w:t>保存、</w:t>
                          </w:r>
                          <w:r w:rsidRPr="00610145">
                            <w:rPr>
                              <w:rFonts w:ascii="宋体" w:hAnsi="宋体"/>
                              <w:sz w:val="18"/>
                              <w:szCs w:val="18"/>
                            </w:rPr>
                            <w:t>提交。</w:t>
                          </w:r>
                        </w:p>
                      </w:txbxContent>
                    </v:textbox>
                  </v:rect>
                </v:group>
              </v:group>
              <v:group id="Group 218" o:spid="_x0000_s2249" style="position:absolute;left:2293;top:2400;width:9222;height:11228" coordorigin="2293,2400" coordsize="9222,11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EbxcQAAADdAAAADwAAAGRycy9kb3ducmV2LnhtbERPTWvCQBC9F/oflin0&#10;pptUbSV1FREVD1JoFMTbkB2TYHY2ZLdJ/PeuIPQ2j/c5s0VvKtFS40rLCuJhBII4s7rkXMHxsBlM&#10;QTiPrLGyTApu5GAxf32ZYaJtx7/Upj4XIYRdggoK7+tESpcVZNANbU0cuIttDPoAm1zqBrsQbir5&#10;EUWf0mDJoaHAmlYFZdf0zyjYdtgtR/G63V8vq9v5MPk57WNS6v2tX36D8NT7f/HTvdNh/td4DI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mEbxcQAAADdAAAA&#10;DwAAAAAAAAAAAAAAAACqAgAAZHJzL2Rvd25yZXYueG1sUEsFBgAAAAAEAAQA+gAAAJsDAAAAAA==&#10;">
                <v:group id="Group 219" o:spid="_x0000_s2250" style="position:absolute;left:7870;top:2400;width:3645;height:9960" coordorigin="7900,2409" coordsize="3645,92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S2+XsQAAADdAAAADwAAAGRycy9kb3ducmV2LnhtbERPTWvCQBC9C/0PyxR6&#10;003a2krqKiJVPIhgFMTbkB2TYHY2ZLdJ/PddQfA2j/c503lvKtFS40rLCuJRBII4s7rkXMHxsBpO&#10;QDiPrLGyTApu5GA+exlMMdG24z21qc9FCGGXoILC+zqR0mUFGXQjWxMH7mIbgz7AJpe6wS6Em0q+&#10;R9GXNFhyaCiwpmVB2TX9MwrWHXaLj/i33V4vy9v5MN6dtjEp9fbaL35AeOr9U/xwb3SY//05hv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S2+XsQAAADdAAAA&#10;DwAAAAAAAAAAAAAAAACqAgAAZHJzL2Rvd25yZXYueG1sUEsFBgAAAAAEAAQA+gAAAJsDAAAAAA==&#10;">
                  <v:shape id="AutoShape 224" o:spid="_x0000_s2251" type="#_x0000_t32" style="position:absolute;left:9678;top:4763;width:0;height:5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ZBH8MAAADdAAAADwAAAGRycy9kb3ducmV2LnhtbERPTWvCQBC9F/wPywje6sZWYk1dRVoV&#10;U09Vex+yYxLMzobsGqO/3i0UepvH+5zZojOVaKlxpWUFo2EEgjizuuRcwfGwfn4D4TyyxsoyKbiR&#10;g8W89zTDRNsrf1O797kIIewSVFB4XydSuqwgg25oa+LAnWxj0AfY5FI3eA3hppIvURRLgyWHhgJr&#10;+igoO+8vRoHZfG7SH/u641Xaxl9Mh9U0vSs16HfLdxCeOv8v/nNvdZg/Gcfw+004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9GQR/DAAAA3QAAAA8AAAAAAAAAAAAA&#10;AAAAoQIAAGRycy9kb3ducmV2LnhtbFBLBQYAAAAABAAEAPkAAACRAwAAAAA=&#10;" strokecolor="#76923c" strokeweight="1pt">
                    <v:stroke endarrow="block"/>
                    <v:shadow color="#4e6128" opacity=".5" offset="1pt"/>
                  </v:shape>
                  <v:shape id="AutoShape 221" o:spid="_x0000_s2252" type="#_x0000_t32" style="position:absolute;left:9694;top:2850;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9PBMEAAADdAAAADwAAAGRycy9kb3ducmV2LnhtbERPS2sCMRC+C/0PYQq9abZSddkapRQt&#10;4s31cR42083SzWRJUl3/vREEb/PxPWe+7G0rzuRD41jB+ygDQVw53XCt4LBfD3MQISJrbB2TgisF&#10;WC5eBnMstLvwjs5lrEUK4VCgAhNjV0gZKkMWw8h1xIn7dd5iTNDXUnu8pHDbynGWTaXFhlODwY6+&#10;DVV/5b9VsD0e2Ez9pu3z3Kwom/ys3f6k1Ntr//UJIlIfn+KHe6PT/NnHDO7fpBPk4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08EwQAAAN0AAAAPAAAAAAAAAAAAAAAA&#10;AKECAABkcnMvZG93bnJldi54bWxQSwUGAAAAAAQABAD5AAAAjwMAAAAA&#10;" strokecolor="#76923c">
                    <v:stroke endarrow="block"/>
                  </v:shape>
                  <v:roundrect id="Rectangle 220" o:spid="_x0000_s2253" style="position:absolute;left:8267;top:2409;width:2945;height:51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P+08EA&#10;AADdAAAADwAAAGRycy9kb3ducmV2LnhtbESPQW/CMAyF70j8h8hI3CBlgjF1BIQ2IXGFwd1qvLRa&#10;41RNWrJ/jw+TdrP1nt/7vDtk36qR+tgENrBaFqCIq2AbdgZuX6fFG6iYkC22gcnAL0U47KeTHZY2&#10;PPhC4zU5JSEcSzRQp9SVWseqJo9xGTpi0b5D7zHJ2jtte3xIuG/1S1G8ao8NS0ONHX3UVP1cB2/A&#10;bTA2w9195o3VNJzHS0xFNmY+y8d3UIly+jf/XZ+t4G/XgivfyAh6/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j/tPBAAAA3QAAAA8AAAAAAAAAAAAAAAAAmAIAAGRycy9kb3du&#10;cmV2LnhtbFBLBQYAAAAABAAEAPUAAACGAwAAAAA=&#10;" fillcolor="#9eeaff" strokecolor="#40a7c2">
                    <v:fill color2="#e4f9ff" rotate="t" angle="180" colors="0 #9eeaff;22938f #bbefff;1 #e4f9ff" focus="100%" type="gradient"/>
                    <v:shadow on="t" color="black" opacity="24903f" origin=",.5" offset="0,.55556mm"/>
                    <v:textbox>
                      <w:txbxContent>
                        <w:p w14:paraId="3BE62691" w14:textId="77777777" w:rsidR="005F0000" w:rsidRPr="00610145" w:rsidRDefault="005F0000" w:rsidP="004E2E33">
                          <w:pPr>
                            <w:spacing w:line="360" w:lineRule="auto"/>
                            <w:jc w:val="center"/>
                            <w:rPr>
                              <w:rFonts w:ascii="宋体" w:hAnsi="宋体"/>
                              <w:b/>
                              <w:sz w:val="21"/>
                            </w:rPr>
                          </w:pPr>
                          <w:r w:rsidRPr="00610145">
                            <w:rPr>
                              <w:rFonts w:ascii="宋体" w:hAnsi="宋体" w:hint="eastAsia"/>
                              <w:b/>
                              <w:sz w:val="21"/>
                            </w:rPr>
                            <w:t>企业版报盘申报方式</w:t>
                          </w:r>
                        </w:p>
                      </w:txbxContent>
                    </v:textbox>
                  </v:roundrect>
                  <v:rect id="Rectangle 222" o:spid="_x0000_s2254" style="position:absolute;left:7900;top:3255;width:3645;height:17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e+fsUA&#10;AADdAAAADwAAAGRycy9kb3ducmV2LnhtbERP22rCQBB9L/Qflin0TTf1UjXNKiIIUi3UywdMstMk&#10;NDsbdrcm/XtXKPRtDuc62ao3jbiS87VlBS/DBARxYXXNpYLLeTuYg/ABWWNjmRT8kofV8vEhw1Tb&#10;jo90PYVSxBD2KSqoQmhTKX1RkUE/tC1x5L6sMxgidKXUDrsYbho5SpJXabDm2FBhS5uKiu/Tj1Fw&#10;KJPdevwxHU/fa3c4dp+zPJd7pZ6f+vUbiEB9+Bf/uXc6zp9NFnD/Jp4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J75+xQAAAN0AAAAPAAAAAAAAAAAAAAAAAJgCAABkcnMv&#10;ZG93bnJldi54bWxQSwUGAAAAAAQABAD1AAAAigMAAAAA&#10;" fillcolor="#dafda7" strokecolor="#94b64e">
                    <v:fill color2="#f5ffe6" rotate="t" angle="180" colors="0 #dafda7;22938f #e4fdc2;1 #f5ffe6" focus="100%" type="gradient"/>
                    <v:shadow on="t" color="black" opacity="24903f" origin=",.5" offset="0,.55556mm"/>
                    <v:textbox>
                      <w:txbxContent>
                        <w:p w14:paraId="648F91F1" w14:textId="77777777" w:rsidR="005F0000" w:rsidRPr="00610145" w:rsidRDefault="005F0000" w:rsidP="00261660">
                          <w:pPr>
                            <w:spacing w:line="276" w:lineRule="auto"/>
                            <w:rPr>
                              <w:rFonts w:ascii="宋体" w:hAnsi="宋体"/>
                              <w:b/>
                              <w:sz w:val="18"/>
                              <w:szCs w:val="18"/>
                            </w:rPr>
                          </w:pPr>
                          <w:r w:rsidRPr="00610145">
                            <w:rPr>
                              <w:rFonts w:ascii="宋体" w:hAnsi="宋体" w:hint="eastAsia"/>
                              <w:b/>
                              <w:sz w:val="18"/>
                              <w:szCs w:val="18"/>
                            </w:rPr>
                            <w:t>下载并安装企业版软件：</w:t>
                          </w:r>
                        </w:p>
                        <w:p w14:paraId="72DEBB17" w14:textId="77777777" w:rsidR="005F0000" w:rsidRPr="00610145" w:rsidRDefault="005F0000" w:rsidP="00261660">
                          <w:pPr>
                            <w:spacing w:line="276" w:lineRule="auto"/>
                            <w:rPr>
                              <w:rFonts w:ascii="宋体" w:hAnsi="宋体"/>
                              <w:sz w:val="18"/>
                              <w:szCs w:val="18"/>
                            </w:rPr>
                          </w:pPr>
                          <w:r w:rsidRPr="00610145">
                            <w:rPr>
                              <w:rFonts w:ascii="宋体" w:hAnsi="宋体" w:hint="eastAsia"/>
                              <w:sz w:val="18"/>
                              <w:szCs w:val="18"/>
                            </w:rPr>
                            <w:t>登陆北京市社会保险</w:t>
                          </w:r>
                          <w:r w:rsidRPr="00610145">
                            <w:rPr>
                              <w:rFonts w:ascii="宋体" w:hAnsi="宋体"/>
                              <w:sz w:val="18"/>
                              <w:szCs w:val="18"/>
                            </w:rPr>
                            <w:t>网上服务平台下载专区</w:t>
                          </w:r>
                          <w:r w:rsidRPr="00610145">
                            <w:rPr>
                              <w:rFonts w:ascii="宋体" w:hAnsi="宋体" w:hint="eastAsia"/>
                              <w:sz w:val="18"/>
                              <w:szCs w:val="18"/>
                            </w:rPr>
                            <w:t>，下载《五险合一</w:t>
                          </w:r>
                          <w:r w:rsidRPr="00610145">
                            <w:rPr>
                              <w:rFonts w:ascii="宋体" w:hAnsi="宋体"/>
                              <w:sz w:val="18"/>
                              <w:szCs w:val="18"/>
                            </w:rPr>
                            <w:t>采集软件安装程序</w:t>
                          </w:r>
                          <w:r w:rsidRPr="00610145">
                            <w:rPr>
                              <w:rFonts w:ascii="宋体" w:hAnsi="宋体" w:hint="eastAsia"/>
                              <w:sz w:val="18"/>
                              <w:szCs w:val="18"/>
                            </w:rPr>
                            <w:t>（普通单位版）》及最新补丁，按照提示安装并升级软件后</w:t>
                          </w:r>
                          <w:r w:rsidRPr="00610145">
                            <w:rPr>
                              <w:rFonts w:ascii="宋体" w:hAnsi="宋体"/>
                              <w:sz w:val="18"/>
                              <w:szCs w:val="18"/>
                            </w:rPr>
                            <w:t>登陆。（</w:t>
                          </w:r>
                          <w:r w:rsidRPr="00610145">
                            <w:rPr>
                              <w:rFonts w:ascii="宋体" w:hAnsi="宋体" w:hint="eastAsia"/>
                              <w:sz w:val="18"/>
                              <w:szCs w:val="18"/>
                            </w:rPr>
                            <w:t>用户名</w:t>
                          </w:r>
                          <w:r w:rsidRPr="00610145">
                            <w:rPr>
                              <w:rFonts w:ascii="宋体" w:hAnsi="宋体"/>
                              <w:sz w:val="18"/>
                              <w:szCs w:val="18"/>
                            </w:rPr>
                            <w:t>：admin，密码：</w:t>
                          </w:r>
                          <w:r w:rsidRPr="00610145">
                            <w:rPr>
                              <w:rFonts w:ascii="宋体" w:hAnsi="宋体" w:hint="eastAsia"/>
                              <w:sz w:val="18"/>
                              <w:szCs w:val="18"/>
                            </w:rPr>
                            <w:t>1）</w:t>
                          </w:r>
                        </w:p>
                      </w:txbxContent>
                    </v:textbox>
                  </v:rect>
                  <v:rect id="Rectangle 223" o:spid="_x0000_s2255" style="position:absolute;left:7900;top:5362;width:3645;height:10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SBPsYA&#10;AADdAAAADwAAAGRycy9kb3ducmV2LnhtbESP0WrCQBBF3wv9h2UKfaubKtGSuooUBLEKavsBY3aa&#10;hGZnw+7WxL/vPAi+zXDv3Htmvhxcqy4UYuPZwOsoA0VcettwZeD7a/3yBiomZIutZzJwpQjLxePD&#10;HAvrez7S5ZQqJSEcCzRQp9QVWseyJodx5Dti0X58cJhkDZW2AXsJd60eZ9lUO2xYGmrs6KOm8vf0&#10;5wzsqmyzmuzzSb5twu7YH2bns/405vlpWL2DSjSku/l2vbGCP8uFX76REfT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SBPs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05F4C857" w14:textId="77777777" w:rsidR="005F0000" w:rsidRPr="00610145" w:rsidRDefault="005F0000" w:rsidP="00C83ED4">
                          <w:pPr>
                            <w:spacing w:line="276" w:lineRule="auto"/>
                            <w:rPr>
                              <w:rFonts w:ascii="宋体" w:hAnsi="宋体"/>
                              <w:b/>
                              <w:sz w:val="18"/>
                              <w:szCs w:val="18"/>
                            </w:rPr>
                          </w:pPr>
                          <w:r w:rsidRPr="00610145">
                            <w:rPr>
                              <w:rFonts w:ascii="宋体" w:hAnsi="宋体" w:hint="eastAsia"/>
                              <w:b/>
                              <w:sz w:val="18"/>
                              <w:szCs w:val="18"/>
                            </w:rPr>
                            <w:t>业务操作：</w:t>
                          </w:r>
                        </w:p>
                        <w:p w14:paraId="1AB65EDD" w14:textId="77777777" w:rsidR="005F0000" w:rsidRPr="00610145" w:rsidRDefault="005F0000" w:rsidP="00C83ED4">
                          <w:pPr>
                            <w:spacing w:line="276" w:lineRule="auto"/>
                            <w:rPr>
                              <w:rFonts w:ascii="宋体" w:hAnsi="宋体"/>
                              <w:sz w:val="18"/>
                              <w:szCs w:val="18"/>
                            </w:rPr>
                          </w:pPr>
                          <w:r w:rsidRPr="00610145">
                            <w:rPr>
                              <w:rFonts w:ascii="宋体" w:hAnsi="宋体" w:hint="eastAsia"/>
                              <w:sz w:val="18"/>
                              <w:szCs w:val="18"/>
                            </w:rPr>
                            <w:t>通过</w:t>
                          </w:r>
                          <w:r w:rsidRPr="00610145">
                            <w:rPr>
                              <w:rFonts w:ascii="宋体" w:hAnsi="宋体" w:hint="eastAsia"/>
                              <w:b/>
                              <w:i/>
                              <w:sz w:val="18"/>
                              <w:szCs w:val="18"/>
                            </w:rPr>
                            <w:t>“</w:t>
                          </w:r>
                          <w:r w:rsidRPr="00610145">
                            <w:rPr>
                              <w:rFonts w:ascii="宋体" w:hAnsi="宋体"/>
                              <w:b/>
                              <w:i/>
                              <w:sz w:val="18"/>
                              <w:szCs w:val="18"/>
                            </w:rPr>
                            <w:t>单位信息修改</w:t>
                          </w:r>
                          <w:r w:rsidRPr="00610145">
                            <w:rPr>
                              <w:rFonts w:ascii="宋体" w:hAnsi="宋体" w:hint="eastAsia"/>
                              <w:b/>
                              <w:i/>
                              <w:sz w:val="18"/>
                              <w:szCs w:val="18"/>
                            </w:rPr>
                            <w:t>”</w:t>
                          </w:r>
                          <w:r w:rsidRPr="00610145">
                            <w:rPr>
                              <w:rFonts w:ascii="宋体" w:hAnsi="宋体"/>
                              <w:sz w:val="18"/>
                              <w:szCs w:val="18"/>
                            </w:rPr>
                            <w:t>模块修改</w:t>
                          </w:r>
                          <w:r w:rsidRPr="00610145">
                            <w:rPr>
                              <w:rFonts w:ascii="宋体" w:hAnsi="宋体" w:hint="eastAsia"/>
                              <w:sz w:val="18"/>
                              <w:szCs w:val="18"/>
                            </w:rPr>
                            <w:t>变更</w:t>
                          </w:r>
                          <w:r w:rsidRPr="00610145">
                            <w:rPr>
                              <w:rFonts w:ascii="宋体" w:hAnsi="宋体"/>
                              <w:sz w:val="18"/>
                              <w:szCs w:val="18"/>
                            </w:rPr>
                            <w:t>的信息并</w:t>
                          </w:r>
                          <w:r w:rsidRPr="00610145">
                            <w:rPr>
                              <w:rFonts w:ascii="宋体" w:hAnsi="宋体" w:hint="eastAsia"/>
                              <w:sz w:val="18"/>
                              <w:szCs w:val="18"/>
                            </w:rPr>
                            <w:t>保存</w:t>
                          </w:r>
                          <w:r w:rsidRPr="00610145">
                            <w:rPr>
                              <w:rFonts w:ascii="宋体" w:hAnsi="宋体"/>
                              <w:sz w:val="18"/>
                              <w:szCs w:val="18"/>
                            </w:rPr>
                            <w:t>。</w:t>
                          </w:r>
                        </w:p>
                        <w:p w14:paraId="61621308" w14:textId="77777777" w:rsidR="005F0000" w:rsidRPr="00610145" w:rsidRDefault="005F0000" w:rsidP="00C83ED4">
                          <w:pPr>
                            <w:spacing w:line="276" w:lineRule="auto"/>
                            <w:rPr>
                              <w:rFonts w:ascii="宋体" w:hAnsi="宋体"/>
                              <w:sz w:val="18"/>
                              <w:szCs w:val="18"/>
                            </w:rPr>
                          </w:pPr>
                        </w:p>
                        <w:p w14:paraId="0A811671" w14:textId="77777777" w:rsidR="005F0000" w:rsidRPr="00610145" w:rsidRDefault="005F0000" w:rsidP="004E2E33">
                          <w:pPr>
                            <w:rPr>
                              <w:rFonts w:ascii="宋体" w:hAnsi="宋体"/>
                              <w:sz w:val="18"/>
                              <w:szCs w:val="18"/>
                            </w:rPr>
                          </w:pPr>
                        </w:p>
                        <w:p w14:paraId="15469C2F" w14:textId="77777777" w:rsidR="005F0000" w:rsidRPr="00610145" w:rsidRDefault="005F0000" w:rsidP="004E2E33">
                          <w:pPr>
                            <w:rPr>
                              <w:rFonts w:ascii="宋体" w:hAnsi="宋体"/>
                              <w:sz w:val="18"/>
                              <w:szCs w:val="18"/>
                            </w:rPr>
                          </w:pPr>
                        </w:p>
                        <w:p w14:paraId="50E27437" w14:textId="77777777" w:rsidR="005F0000" w:rsidRPr="00610145" w:rsidRDefault="005F0000" w:rsidP="004E2E33">
                          <w:pPr>
                            <w:rPr>
                              <w:rFonts w:ascii="宋体" w:hAnsi="宋体"/>
                              <w:sz w:val="18"/>
                              <w:szCs w:val="18"/>
                            </w:rPr>
                          </w:pPr>
                        </w:p>
                      </w:txbxContent>
                    </v:textbox>
                  </v:rect>
                  <v:group id="Group 225" o:spid="_x0000_s2256" style="position:absolute;left:7900;top:6774;width:3645;height:4914" coordorigin="7406,6759" coordsize="3645,49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88ugMMAAADdAAAADwAAAGRycy9kb3ducmV2LnhtbERPS4vCMBC+L/gfwgje&#10;NK2iLl2jiKh4EMEHLHsbmrEtNpPSxLb++82CsLf5+J6zWHWmFA3VrrCsIB5FIIhTqwvOFNyuu+En&#10;COeRNZaWScGLHKyWvY8FJtq2fKbm4jMRQtglqCD3vkqkdGlOBt3IVsSBu9vaoA+wzqSusQ3hppTj&#10;KJpJgwWHhhwr2uSUPi5Po2DfYruexNvm+LhvXj/X6en7GJNSg363/gLhqfP/4rf7oMP8+TS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zy6AwwAAAN0AAAAP&#10;AAAAAAAAAAAAAAAAAKoCAABkcnMvZG93bnJldi54bWxQSwUGAAAAAAQABAD6AAAAmgMAAAAA&#10;">
                    <v:shape id="AutoShape 210" o:spid="_x0000_s2257" type="#_x0000_t32" style="position:absolute;left:9229;top:7579;width:0;height:59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TRwcMAAADdAAAADwAAAGRycy9kb3ducmV2LnhtbERPTWvCQBC9C/0PyxS86aYWraZugliV&#10;pj1V2/uQnSah2dmQXWP013cFwds83ucs097UoqPWVZYVPI0jEMS51RUXCr4P29EchPPIGmvLpOBM&#10;DtLkYbDEWNsTf1G394UIIexiVFB638RSurwkg25sG+LA/drWoA+wLaRu8RTCTS0nUTSTBisODSU2&#10;tC4p/9sfjQKze9tlP/b5kzdZN/tgOmwW2UWp4WO/egXhqfd38c39rsP8l+kErt+EE2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k0cHDAAAA3QAAAA8AAAAAAAAAAAAA&#10;AAAAoQIAAGRycy9kb3ducmV2LnhtbFBLBQYAAAAABAAEAPkAAACRAwAAAAA=&#10;" strokecolor="#76923c" strokeweight="1pt">
                      <v:stroke endarrow="block"/>
                      <v:shadow color="#4e6128" opacity=".5" offset="1pt"/>
                    </v:shape>
                    <v:rect id="Rectangle 226" o:spid="_x0000_s2258" style="position:absolute;left:7406;top:6759;width:3645;height:9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YfScMA&#10;AADdAAAADwAAAGRycy9kb3ducmV2LnhtbERP22rCQBB9L/gPywi+1Y0NqRJdRYSCWAv18gFjdkyC&#10;2dmwu5r4991CoW9zONdZrHrTiAc5X1tWMBknIIgLq2suFZxPH68zED4ga2wsk4IneVgtBy8LzLXt&#10;+ECPYyhFDGGfo4IqhDaX0hcVGfRj2xJH7mqdwRChK6V22MVw08i3JHmXBmuODRW2tKmouB3vRsG+&#10;TLbr9CtLs13t9ofue3q5yE+lRsN+PQcRqA//4j/3Vsf50yyF32/iC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YfSc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51F2AA7A" w14:textId="77777777" w:rsidR="005F0000" w:rsidRPr="00610145" w:rsidRDefault="005F0000" w:rsidP="00C83ED4">
                            <w:pPr>
                              <w:spacing w:line="276" w:lineRule="auto"/>
                              <w:rPr>
                                <w:rFonts w:ascii="宋体" w:hAnsi="宋体"/>
                                <w:b/>
                                <w:sz w:val="18"/>
                                <w:szCs w:val="18"/>
                              </w:rPr>
                            </w:pPr>
                            <w:r w:rsidRPr="00610145">
                              <w:rPr>
                                <w:rFonts w:ascii="宋体" w:hAnsi="宋体" w:hint="eastAsia"/>
                                <w:b/>
                                <w:sz w:val="18"/>
                                <w:szCs w:val="18"/>
                              </w:rPr>
                              <w:t>生成报盘文件：</w:t>
                            </w:r>
                          </w:p>
                          <w:p w14:paraId="6582E282" w14:textId="77777777" w:rsidR="005F0000" w:rsidRPr="00610145" w:rsidRDefault="005F0000" w:rsidP="00C83ED4">
                            <w:pPr>
                              <w:spacing w:line="276" w:lineRule="auto"/>
                              <w:rPr>
                                <w:rFonts w:ascii="宋体" w:hAnsi="宋体"/>
                                <w:sz w:val="18"/>
                                <w:szCs w:val="18"/>
                              </w:rPr>
                            </w:pPr>
                            <w:r w:rsidRPr="00610145">
                              <w:rPr>
                                <w:rFonts w:ascii="宋体" w:hAnsi="宋体" w:hint="eastAsia"/>
                                <w:sz w:val="18"/>
                                <w:szCs w:val="18"/>
                              </w:rPr>
                              <w:t>在</w:t>
                            </w:r>
                            <w:r w:rsidRPr="00610145">
                              <w:rPr>
                                <w:rFonts w:ascii="宋体" w:hAnsi="宋体" w:hint="eastAsia"/>
                                <w:b/>
                                <w:i/>
                                <w:sz w:val="18"/>
                                <w:szCs w:val="18"/>
                              </w:rPr>
                              <w:t>“单位</w:t>
                            </w:r>
                            <w:r w:rsidRPr="00610145">
                              <w:rPr>
                                <w:rFonts w:ascii="宋体" w:hAnsi="宋体"/>
                                <w:b/>
                                <w:i/>
                                <w:sz w:val="18"/>
                                <w:szCs w:val="18"/>
                              </w:rPr>
                              <w:t>基本信息</w:t>
                            </w:r>
                            <w:r w:rsidRPr="00610145">
                              <w:rPr>
                                <w:rFonts w:ascii="宋体" w:hAnsi="宋体" w:hint="eastAsia"/>
                                <w:b/>
                                <w:i/>
                                <w:sz w:val="18"/>
                                <w:szCs w:val="18"/>
                              </w:rPr>
                              <w:t>报盘</w:t>
                            </w:r>
                            <w:r w:rsidRPr="00610145">
                              <w:rPr>
                                <w:rFonts w:ascii="宋体" w:hAnsi="宋体"/>
                                <w:b/>
                                <w:i/>
                                <w:sz w:val="18"/>
                                <w:szCs w:val="18"/>
                              </w:rPr>
                              <w:t xml:space="preserve">” </w:t>
                            </w:r>
                            <w:r w:rsidRPr="00610145">
                              <w:rPr>
                                <w:rFonts w:ascii="宋体" w:hAnsi="宋体"/>
                                <w:sz w:val="18"/>
                                <w:szCs w:val="18"/>
                              </w:rPr>
                              <w:t>模块中</w:t>
                            </w:r>
                            <w:r w:rsidRPr="00610145">
                              <w:rPr>
                                <w:rFonts w:ascii="宋体" w:hAnsi="宋体" w:hint="eastAsia"/>
                                <w:sz w:val="18"/>
                                <w:szCs w:val="18"/>
                              </w:rPr>
                              <w:t>生成报盘文件，存至U盘。</w:t>
                            </w:r>
                          </w:p>
                        </w:txbxContent>
                      </v:textbox>
                    </v:rect>
                    <v:rect id="Rectangle 227" o:spid="_x0000_s2259" style="position:absolute;left:7406;top:8304;width:3645;height:13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HPcQA&#10;AADdAAAADwAAAGRycy9kb3ducmV2LnhtbERP3WrCMBS+F/YO4Qi709S5qtRGkcFANgV1e4DT5qwt&#10;a05Kktnu7ZeB4N35+H5Pvh1MK67kfGNZwWyagCAurW64UvD58TpZgfABWWNrmRT8koft5mGUY6Zt&#10;z2e6XkIlYgj7DBXUIXSZlL6syaCf2o44cl/WGQwRukpqh30MN618SpKFNNhwbKixo5eayu/Lj1Fw&#10;qJL9bn5M5+lb4w7n/rQsCvmu1ON42K1BBBrCXXxz73Wcv0yf4f+beIL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3/hz3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3995DC79" w14:textId="77777777" w:rsidR="005F0000" w:rsidRPr="00610145" w:rsidRDefault="005F0000" w:rsidP="00C83ED4">
                            <w:pPr>
                              <w:spacing w:line="276" w:lineRule="auto"/>
                              <w:rPr>
                                <w:rFonts w:ascii="宋体" w:hAnsi="宋体"/>
                                <w:b/>
                                <w:sz w:val="18"/>
                                <w:szCs w:val="18"/>
                              </w:rPr>
                            </w:pPr>
                            <w:r w:rsidRPr="00610145">
                              <w:rPr>
                                <w:rFonts w:ascii="宋体" w:hAnsi="宋体" w:hint="eastAsia"/>
                                <w:b/>
                                <w:sz w:val="18"/>
                                <w:szCs w:val="18"/>
                              </w:rPr>
                              <w:t>报表打印：</w:t>
                            </w:r>
                          </w:p>
                          <w:p w14:paraId="4537D3F1" w14:textId="77777777" w:rsidR="005F0000" w:rsidRPr="00610145" w:rsidRDefault="005F0000" w:rsidP="00C83ED4">
                            <w:pPr>
                              <w:spacing w:line="276" w:lineRule="auto"/>
                              <w:rPr>
                                <w:rFonts w:ascii="宋体" w:hAnsi="宋体"/>
                                <w:sz w:val="18"/>
                                <w:szCs w:val="18"/>
                              </w:rPr>
                            </w:pPr>
                            <w:r w:rsidRPr="00610145">
                              <w:rPr>
                                <w:rFonts w:ascii="宋体" w:hAnsi="宋体" w:hint="eastAsia"/>
                                <w:sz w:val="18"/>
                                <w:szCs w:val="18"/>
                              </w:rPr>
                              <w:t>通过</w:t>
                            </w:r>
                            <w:r w:rsidRPr="00610145">
                              <w:rPr>
                                <w:rFonts w:ascii="宋体" w:hAnsi="宋体" w:hint="eastAsia"/>
                                <w:b/>
                                <w:i/>
                                <w:sz w:val="18"/>
                                <w:szCs w:val="18"/>
                              </w:rPr>
                              <w:t>“报表打印”</w:t>
                            </w:r>
                            <w:r w:rsidRPr="00610145">
                              <w:rPr>
                                <w:rFonts w:ascii="宋体" w:hAnsi="宋体" w:hint="eastAsia"/>
                                <w:sz w:val="18"/>
                                <w:szCs w:val="18"/>
                              </w:rPr>
                              <w:t>模块</w:t>
                            </w:r>
                            <w:r w:rsidRPr="00610145">
                              <w:rPr>
                                <w:rFonts w:ascii="宋体" w:hAnsi="宋体"/>
                                <w:sz w:val="18"/>
                                <w:szCs w:val="18"/>
                              </w:rPr>
                              <w:t>，</w:t>
                            </w:r>
                            <w:r w:rsidRPr="00610145">
                              <w:rPr>
                                <w:rFonts w:ascii="宋体" w:hAnsi="宋体" w:hint="eastAsia"/>
                                <w:sz w:val="18"/>
                                <w:szCs w:val="18"/>
                              </w:rPr>
                              <w:t>打印出《北京市</w:t>
                            </w:r>
                            <w:r w:rsidRPr="00610145">
                              <w:rPr>
                                <w:rFonts w:ascii="宋体" w:hAnsi="宋体"/>
                                <w:sz w:val="18"/>
                                <w:szCs w:val="18"/>
                              </w:rPr>
                              <w:t>社会保险</w:t>
                            </w:r>
                            <w:r w:rsidRPr="00610145">
                              <w:rPr>
                                <w:rFonts w:ascii="宋体" w:hAnsi="宋体" w:hint="eastAsia"/>
                                <w:sz w:val="18"/>
                                <w:szCs w:val="18"/>
                              </w:rPr>
                              <w:t>单位信息变更登记表》一式两份</w:t>
                            </w:r>
                            <w:r w:rsidRPr="00610145">
                              <w:rPr>
                                <w:rFonts w:ascii="宋体" w:hAnsi="宋体"/>
                                <w:sz w:val="18"/>
                                <w:szCs w:val="18"/>
                              </w:rPr>
                              <w:t>。</w:t>
                            </w:r>
                          </w:p>
                          <w:p w14:paraId="09CA910E" w14:textId="77777777" w:rsidR="005F0000" w:rsidRPr="00610145" w:rsidRDefault="005F0000" w:rsidP="00C83ED4">
                            <w:pPr>
                              <w:spacing w:line="276" w:lineRule="auto"/>
                              <w:rPr>
                                <w:rFonts w:ascii="宋体" w:hAnsi="宋体"/>
                                <w:sz w:val="18"/>
                                <w:szCs w:val="18"/>
                              </w:rPr>
                            </w:pPr>
                          </w:p>
                        </w:txbxContent>
                      </v:textbox>
                    </v:rect>
                    <v:rect id="Rectangle 230" o:spid="_x0000_s2260" style="position:absolute;left:7406;top:10010;width:3645;height:16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MipsMA&#10;AADdAAAADwAAAGRycy9kb3ducmV2LnhtbERP24rCMBB9F/yHMIJvmrrSVbpGEWFBXBe87AeMzWxb&#10;tpmUJNr69xtB8G0O5zqLVWdqcSPnK8sKJuMEBHFudcWFgp/z52gOwgdkjbVlUnAnD6tlv7fATNuW&#10;j3Q7hULEEPYZKihDaDIpfV6SQT+2DXHkfq0zGCJ0hdQO2xhuavmWJO/SYMWxocSGNiXlf6erUbAv&#10;ku16+p1O013l9sf2MLtc5JdSw0G3/gARqAsv8dO91XH+LE3h8U08QS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Mip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10811CDB" w14:textId="77777777" w:rsidR="005F0000" w:rsidRPr="00610145" w:rsidRDefault="005F0000" w:rsidP="00C83ED4">
                            <w:pPr>
                              <w:spacing w:line="276" w:lineRule="auto"/>
                              <w:rPr>
                                <w:rFonts w:ascii="宋体" w:hAnsi="宋体"/>
                                <w:sz w:val="18"/>
                                <w:szCs w:val="18"/>
                              </w:rPr>
                            </w:pPr>
                            <w:r w:rsidRPr="00610145">
                              <w:rPr>
                                <w:rFonts w:ascii="宋体" w:hAnsi="宋体" w:hint="eastAsia"/>
                                <w:b/>
                                <w:sz w:val="18"/>
                                <w:szCs w:val="18"/>
                              </w:rPr>
                              <w:t>预约办理单位信息变更</w:t>
                            </w:r>
                            <w:r w:rsidRPr="00610145">
                              <w:rPr>
                                <w:rFonts w:ascii="宋体" w:hAnsi="宋体"/>
                                <w:b/>
                                <w:sz w:val="18"/>
                                <w:szCs w:val="18"/>
                              </w:rPr>
                              <w:t>业务</w:t>
                            </w:r>
                            <w:r w:rsidRPr="00610145">
                              <w:rPr>
                                <w:rFonts w:ascii="宋体" w:hAnsi="宋体" w:hint="eastAsia"/>
                                <w:b/>
                                <w:sz w:val="18"/>
                                <w:szCs w:val="18"/>
                              </w:rPr>
                              <w:t>：</w:t>
                            </w:r>
                          </w:p>
                          <w:p w14:paraId="443CAF76" w14:textId="77777777" w:rsidR="005F0000" w:rsidRPr="00610145" w:rsidRDefault="005F0000" w:rsidP="00C83ED4">
                            <w:pPr>
                              <w:spacing w:line="276" w:lineRule="auto"/>
                              <w:rPr>
                                <w:rFonts w:ascii="宋体" w:hAnsi="宋体"/>
                                <w:sz w:val="18"/>
                                <w:szCs w:val="18"/>
                              </w:rPr>
                            </w:pPr>
                            <w:r w:rsidRPr="00610145">
                              <w:rPr>
                                <w:rFonts w:ascii="宋体" w:hAnsi="宋体"/>
                                <w:sz w:val="18"/>
                                <w:szCs w:val="18"/>
                              </w:rPr>
                              <w:t>请</w:t>
                            </w:r>
                            <w:r w:rsidRPr="00610145">
                              <w:rPr>
                                <w:rFonts w:ascii="宋体" w:hAnsi="宋体" w:cs="Arial" w:hint="eastAsia"/>
                                <w:bCs/>
                                <w:kern w:val="36"/>
                                <w:sz w:val="18"/>
                                <w:szCs w:val="18"/>
                              </w:rPr>
                              <w:t>先在网上</w:t>
                            </w:r>
                            <w:r w:rsidRPr="00610145">
                              <w:rPr>
                                <w:rFonts w:ascii="宋体" w:hAnsi="宋体" w:cs="Arial" w:hint="eastAsia"/>
                                <w:color w:val="000000"/>
                                <w:kern w:val="0"/>
                                <w:sz w:val="18"/>
                                <w:szCs w:val="18"/>
                              </w:rPr>
                              <w:t>预约单位信息变更业务，然后</w:t>
                            </w:r>
                            <w:r w:rsidRPr="00610145">
                              <w:rPr>
                                <w:rFonts w:ascii="宋体" w:hAnsi="宋体" w:hint="eastAsia"/>
                                <w:color w:val="000000"/>
                                <w:sz w:val="18"/>
                                <w:szCs w:val="18"/>
                              </w:rPr>
                              <w:t>携带存有单位变更</w:t>
                            </w:r>
                            <w:r w:rsidRPr="00610145">
                              <w:rPr>
                                <w:rFonts w:ascii="宋体" w:hAnsi="宋体"/>
                                <w:color w:val="000000"/>
                                <w:sz w:val="18"/>
                                <w:szCs w:val="18"/>
                              </w:rPr>
                              <w:t>信息</w:t>
                            </w:r>
                            <w:r w:rsidRPr="00610145">
                              <w:rPr>
                                <w:rFonts w:ascii="宋体" w:hAnsi="宋体" w:hint="eastAsia"/>
                                <w:color w:val="000000"/>
                                <w:sz w:val="18"/>
                                <w:szCs w:val="18"/>
                              </w:rPr>
                              <w:t>的</w:t>
                            </w:r>
                            <w:r w:rsidRPr="00610145">
                              <w:rPr>
                                <w:rFonts w:ascii="宋体" w:hAnsi="宋体" w:hint="eastAsia"/>
                                <w:b/>
                                <w:color w:val="000000"/>
                                <w:sz w:val="18"/>
                                <w:szCs w:val="18"/>
                              </w:rPr>
                              <w:t>U盘、表格及相关材料</w:t>
                            </w:r>
                            <w:r w:rsidRPr="00610145">
                              <w:rPr>
                                <w:rFonts w:ascii="宋体" w:hAnsi="宋体" w:hint="eastAsia"/>
                                <w:color w:val="000000"/>
                                <w:sz w:val="18"/>
                                <w:szCs w:val="18"/>
                              </w:rPr>
                              <w:t>到社保中心扫描</w:t>
                            </w:r>
                            <w:proofErr w:type="gramStart"/>
                            <w:r w:rsidRPr="00610145">
                              <w:rPr>
                                <w:rFonts w:ascii="宋体" w:hAnsi="宋体" w:hint="eastAsia"/>
                                <w:color w:val="000000"/>
                                <w:sz w:val="18"/>
                                <w:szCs w:val="18"/>
                              </w:rPr>
                              <w:t>二维码办</w:t>
                            </w:r>
                            <w:r w:rsidRPr="00610145">
                              <w:rPr>
                                <w:rFonts w:ascii="宋体" w:hAnsi="宋体" w:hint="eastAsia"/>
                                <w:sz w:val="18"/>
                                <w:szCs w:val="18"/>
                              </w:rPr>
                              <w:t>理</w:t>
                            </w:r>
                            <w:proofErr w:type="gramEnd"/>
                            <w:r w:rsidRPr="00610145">
                              <w:rPr>
                                <w:rFonts w:ascii="宋体" w:hAnsi="宋体" w:hint="eastAsia"/>
                                <w:sz w:val="18"/>
                                <w:szCs w:val="18"/>
                              </w:rPr>
                              <w:t>变更</w:t>
                            </w:r>
                            <w:r w:rsidRPr="00610145">
                              <w:rPr>
                                <w:rFonts w:ascii="宋体" w:hAnsi="宋体"/>
                                <w:sz w:val="18"/>
                                <w:szCs w:val="18"/>
                              </w:rPr>
                              <w:t>手续。</w:t>
                            </w:r>
                          </w:p>
                        </w:txbxContent>
                      </v:textbox>
                    </v:rect>
                  </v:group>
                </v:group>
                <v:group id="Group 232" o:spid="_x0000_s2261" style="position:absolute;left:2293;top:12361;width:7649;height:1267" coordorigin="2503,10446" coordsize="6961,12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mtvTFAAAA3QAA&#10;AA8AAAAAAAAAAAAAAAAAqgIAAGRycy9kb3ducmV2LnhtbFBLBQYAAAAABAAEAPoAAACcAwAAAAA=&#10;">
                  <v:shape id="AutoShape 233" o:spid="_x0000_s2262" type="#_x0000_t32" style="position:absolute;left:6073;top:10732;width:0;height:36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Nu+cMAAADdAAAADwAAAGRycy9kb3ducmV2LnhtbERP20oDMRB9F/yHMEJfSpu1oC3bpkVL&#10;BUWw9PY+JuPu4maybMY2/r0RBN/mcK6zWCXfqjP1sQls4HZcgCK2wTVcGTgenkYzUFGQHbaBycA3&#10;RVgtr68WWLpw4R2d91KpHMKxRAO1SFdqHW1NHuM4dMSZ+wi9R8mwr7Tr8ZLDfasnRXGvPTacG2rs&#10;aF2T/dx/eQNJdkN5OaTX7vFk39/sdoN+WBgzuEkPc1BCSf7Ff+5nl+dP76bw+00+QS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3zbvnDAAAA3QAAAA8AAAAAAAAAAAAA&#10;AAAAoQIAAGRycy9kb3ducmV2LnhtbFBLBQYAAAAABAAEAPkAAACRAwAAAAA=&#10;" strokecolor="#76923c" strokeweight="1pt">
                    <v:stroke endarrow="block"/>
                    <v:shadow color="#622423" opacity=".5" offset="1pt"/>
                  </v:shape>
                  <v:shape id="AutoShape 234" o:spid="_x0000_s2263" type="#_x0000_t176" style="position:absolute;left:4803;top:11106;width:2544;height:5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7ReMYA&#10;AADdAAAADwAAAGRycy9kb3ducmV2LnhtbESPQWvDMAyF74P9B6NCL2N1Wug20rplDAo9Lukuu4lY&#10;i0Nj2YvdNsuvnw6D3STe03uftvvR9+pKQ+oCG1guClDETbAdtwY+TofHF1ApI1vsA5OBH0qw393f&#10;bbG04cYVXevcKgnhVKIBl3MstU6NI49pESKxaF9h8JhlHVptB7xJuO/1qiietMeOpcFhpDdHzbm+&#10;eAO1m6bmcP6s/MN79b10cVrbeDJmPhtfN6Ayjfnf/Hd9tIL/vBZc+UZG0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97ReMYAAADdAAAADwAAAAAAAAAAAAAAAACYAgAAZHJz&#10;L2Rvd25yZXYueG1sUEsFBgAAAAAEAAQA9QAAAIsDAAAAAA==&#10;" fillcolor="#ffa2a1" strokecolor="#bc4542">
                    <v:fill color2="#ffe5e5" rotate="t" angle="180" colors="0 #ffa2a1;22938f #ffbebd;1 #ffe5e5" focus="100%" type="gradient"/>
                    <v:shadow on="t" color="black" opacity="24903f" origin=",.5" offset="0,.55556mm"/>
                    <v:textbox>
                      <w:txbxContent>
                        <w:p w14:paraId="6F1F823C" w14:textId="77777777" w:rsidR="005F0000" w:rsidRPr="00610145" w:rsidRDefault="005F0000" w:rsidP="004E2E33">
                          <w:pPr>
                            <w:spacing w:line="360" w:lineRule="auto"/>
                            <w:jc w:val="center"/>
                            <w:rPr>
                              <w:rFonts w:ascii="宋体" w:hAnsi="宋体"/>
                              <w:b/>
                              <w:sz w:val="28"/>
                              <w:szCs w:val="18"/>
                            </w:rPr>
                          </w:pPr>
                          <w:r w:rsidRPr="00610145">
                            <w:rPr>
                              <w:rFonts w:ascii="宋体" w:hAnsi="宋体" w:cs="Arial" w:hint="eastAsia"/>
                              <w:b/>
                              <w:color w:val="000000"/>
                              <w:kern w:val="0"/>
                              <w:sz w:val="28"/>
                              <w:szCs w:val="18"/>
                            </w:rPr>
                            <w:t>业务办理</w:t>
                          </w:r>
                          <w:r w:rsidRPr="00610145">
                            <w:rPr>
                              <w:rFonts w:ascii="宋体" w:hAnsi="宋体" w:cs="Arial"/>
                              <w:b/>
                              <w:color w:val="000000"/>
                              <w:kern w:val="0"/>
                              <w:sz w:val="28"/>
                              <w:szCs w:val="18"/>
                            </w:rPr>
                            <w:t>完毕</w:t>
                          </w:r>
                        </w:p>
                      </w:txbxContent>
                    </v:textbox>
                  </v:shape>
                  <v:shape id="AutoShape 217" o:spid="_x0000_s2264" type="#_x0000_t32" style="position:absolute;left:2503;top:10745;width:69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J9lMEAAADdAAAADwAAAGRycy9kb3ducmV2LnhtbESPzQrCMBCE74LvEFbwpqmKf9Uoogji&#10;Te0DLM3aFptNaaJWn94IgrddZna+2eW6MaV4UO0KywoG/QgEcWp1wZmC5LLvzUA4j6yxtEwKXuRg&#10;vWq3lhhr++QTPc4+EyGEXYwKcu+rWEqX5mTQ9W1FHLSrrQ36sNaZ1DU+Q7gp5TCKJtJgwYGQY0Xb&#10;nNLb+W4Cd29HV7c72nIYZclpri/vafJWqttpNgsQnhr/N/+uDzrUn47n8P0mjCB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In2UwQAAAN0AAAAPAAAAAAAAAAAAAAAA&#10;AKECAABkcnMvZG93bnJldi54bWxQSwUGAAAAAAQABAD5AAAAjwMAAAAA&#10;" strokecolor="#76923c" strokeweight="1pt">
                    <v:shadow color="#622423" opacity=".5" offset="1pt"/>
                  </v:shape>
                  <v:shape id="AutoShape 218" o:spid="_x0000_s2265" type="#_x0000_t32" style="position:absolute;left:2503;top:10446;width:0;height:3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etMQAAADdAAAADwAAAGRycy9kb3ducmV2LnhtbESPzWrDMAzH74O9g9Ggt8VZB2mX1Qlj&#10;IzB6a5MHELGahMVyiL0269NXh0FvEvp//LQrFzeqM81h8GzgJUlBEbfeDtwZaOrqeQsqRGSLo2cy&#10;8EcByuLxYYe59Rc+0PkYOyUhHHI00Mc45VqHtieHIfETsdxOfnYYZZ07bWe8SLgb9TpNM+1wYGno&#10;caLPntqf46+T3sq/nsLX3o/rtGsOb7a+bpqrMaun5eMdVKQl3sX/7m8r+JtM+OUbGUE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dB60xAAAAN0AAAAPAAAAAAAAAAAA&#10;AAAAAKECAABkcnMvZG93bnJldi54bWxQSwUGAAAAAAQABAD5AAAAkgMAAAAA&#10;" strokecolor="#76923c" strokeweight="1pt">
                    <v:shadow color="#622423" opacity=".5" offset="1pt"/>
                  </v:shape>
                  <v:shape id="AutoShape 237" o:spid="_x0000_s2266" type="#_x0000_t32" style="position:absolute;left:9463;top:10446;width:1;height:30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i7L8EAAADdAAAADwAAAGRycy9kb3ducmV2LnhtbESPzQrCMBCE74LvEFbwpqkK/lSjiCKI&#10;N20fYGnWtthsShO1+vRGELztMrPzza42ranEgxpXWlYwGkYgiDOrS84VpMlhMAfhPLLGyjIpeJGD&#10;zbrbWWGs7ZPP9Lj4XIQQdjEqKLyvYyldVpBBN7Q1cdCutjHow9rkUjf4DOGmkuMomkqDJQdCgTXt&#10;Cspul7sJ3IOdXN3+ZKtxlKfnhU7es/StVL/XbpcgPLX+b/5dH3WoP5uO4PtNGEGu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OLsvwQAAAN0AAAAPAAAAAAAAAAAAAAAA&#10;AKECAABkcnMvZG93bnJldi54bWxQSwUGAAAAAAQABAD5AAAAjwMAAAAA&#10;" strokecolor="#76923c" strokeweight="1pt">
                    <v:shadow color="#622423" opacity=".5" offset="1pt"/>
                  </v:shape>
                </v:group>
                <v:group id="Group 238" o:spid="_x0000_s2267" style="position:absolute;left:4179;top:2641;width:3691;height:9720" coordorigin="4179,2641" coordsize="3691,9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XF6SsUAAADdAAAADwAAAGRycy9kb3ducmV2LnhtbERPTWvCQBC9F/wPywi9&#10;NZtYmkrMKiJWPIRCVSi9DdkxCWZnQ3abxH/fLRR6m8f7nHwzmVYM1LvGsoIkikEQl1Y3XCm4nN+e&#10;liCcR9bYWiYFd3KwWc8ecsy0HfmDhpOvRAhhl6GC2vsuk9KVNRl0ke2IA3e1vUEfYF9J3eMYwk0r&#10;F3GcSoMNh4YaO9rVVN5O30bBYcRx+5zsh+J23d2/zi/vn0VCSj3Op+0KhKfJ/4v/3Ecd5r+mC/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1xekrFAAAA3QAA&#10;AA8AAAAAAAAAAAAAAAAAqgIAAGRycy9kb3ducmV2LnhtbFBLBQYAAAAABAAEAPoAAACcAwAAAAA=&#10;">
                  <v:rect id="Rectangle 239" o:spid="_x0000_s2268" style="position:absolute;left:4317;top:2641;width:3360;height:51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qrx8MA&#10;AADdAAAADwAAAGRycy9kb3ducmV2LnhtbERPTWvCQBC9F/oflil4q5sq2BJdRaItxUPBVPA6ZMck&#10;mJ1Nd6ca/323UOhtHu9zFqvBdepCIbaeDTyNM1DElbct1wYOn6+PL6CiIFvsPJOBG0VYLe/vFphb&#10;f+U9XUqpVQrhmKOBRqTPtY5VQw7j2PfEiTv54FASDLW2Aa8p3HV6kmUz7bDl1NBgT0VD1bn8dgZK&#10;OVLW7aj9moQ3qW67YvuxKYwZPQzrOSihQf7Ff+53m+Y/z6bw+006QS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qrx8MAAADdAAAADwAAAAAAAAAAAAAAAACYAgAAZHJzL2Rv&#10;d25yZXYueG1sUEsFBgAAAAAEAAQA9QAAAIgDAAAAAA==&#10;" fillcolor="#fde9d9" strokecolor="#f79646" strokeweight="1pt">
                    <v:stroke dashstyle="dash"/>
                    <v:shadow color="#868686"/>
                    <v:textbox>
                      <w:txbxContent>
                        <w:p w14:paraId="3389CB5F" w14:textId="77777777" w:rsidR="005F0000" w:rsidRPr="00610145" w:rsidRDefault="005F0000" w:rsidP="004E2E33">
                          <w:pPr>
                            <w:rPr>
                              <w:rFonts w:ascii="宋体" w:hAnsi="宋体"/>
                              <w:sz w:val="18"/>
                              <w:szCs w:val="18"/>
                            </w:rPr>
                          </w:pPr>
                          <w:r w:rsidRPr="00610145">
                            <w:rPr>
                              <w:rFonts w:ascii="宋体" w:hAnsi="宋体" w:hint="eastAsia"/>
                              <w:sz w:val="18"/>
                              <w:szCs w:val="18"/>
                            </w:rPr>
                            <w:t>①《北京市社会保险单位信息变更登记表》</w:t>
                          </w:r>
                        </w:p>
                        <w:p w14:paraId="484BD92C" w14:textId="77777777" w:rsidR="005F0000" w:rsidRPr="00610145" w:rsidRDefault="005F0000" w:rsidP="004E2E33">
                          <w:pPr>
                            <w:rPr>
                              <w:rFonts w:ascii="宋体" w:hAnsi="宋体"/>
                              <w:sz w:val="18"/>
                              <w:szCs w:val="18"/>
                            </w:rPr>
                          </w:pPr>
                          <w:r w:rsidRPr="00610145">
                            <w:rPr>
                              <w:rFonts w:ascii="宋体" w:hAnsi="宋体" w:hint="eastAsia"/>
                              <w:sz w:val="18"/>
                              <w:szCs w:val="18"/>
                            </w:rPr>
                            <w:t>②单位营业执照（或事业单位法人证书）副本的复印件</w:t>
                          </w:r>
                        </w:p>
                        <w:p w14:paraId="20D748C6" w14:textId="77777777" w:rsidR="005F0000" w:rsidRPr="00610145" w:rsidRDefault="005F0000" w:rsidP="004E2E33">
                          <w:pPr>
                            <w:rPr>
                              <w:rFonts w:ascii="宋体" w:hAnsi="宋体"/>
                              <w:sz w:val="18"/>
                              <w:szCs w:val="18"/>
                            </w:rPr>
                          </w:pPr>
                          <w:r w:rsidRPr="00610145">
                            <w:rPr>
                              <w:rFonts w:ascii="宋体" w:hAnsi="宋体" w:hint="eastAsia"/>
                              <w:sz w:val="18"/>
                              <w:szCs w:val="18"/>
                            </w:rPr>
                            <w:t>③《组织机构代码证》副本的复印件</w:t>
                          </w:r>
                        </w:p>
                        <w:p w14:paraId="7E0F9AF5" w14:textId="77777777" w:rsidR="005F0000" w:rsidRPr="00610145" w:rsidRDefault="005F0000" w:rsidP="004E2E33">
                          <w:pPr>
                            <w:rPr>
                              <w:rFonts w:ascii="宋体" w:hAnsi="宋体"/>
                              <w:sz w:val="18"/>
                              <w:szCs w:val="18"/>
                            </w:rPr>
                          </w:pPr>
                          <w:r w:rsidRPr="00610145">
                            <w:rPr>
                              <w:rFonts w:ascii="宋体" w:hAnsi="宋体" w:hint="eastAsia"/>
                              <w:sz w:val="18"/>
                              <w:szCs w:val="18"/>
                            </w:rPr>
                            <w:t>④法人身份证复印件</w:t>
                          </w:r>
                        </w:p>
                        <w:p w14:paraId="37B8B0B3" w14:textId="77777777" w:rsidR="005F0000" w:rsidRPr="00610145" w:rsidRDefault="005F0000" w:rsidP="004E2E33">
                          <w:pPr>
                            <w:rPr>
                              <w:rFonts w:ascii="宋体" w:hAnsi="宋体"/>
                              <w:sz w:val="18"/>
                              <w:szCs w:val="18"/>
                            </w:rPr>
                          </w:pPr>
                          <w:r w:rsidRPr="00610145">
                            <w:rPr>
                              <w:rFonts w:ascii="宋体" w:hAnsi="宋体" w:hint="eastAsia"/>
                              <w:sz w:val="18"/>
                              <w:szCs w:val="18"/>
                            </w:rPr>
                            <w:t>⑤单位的《银行开户许可证》复印件或者《开立单位银行结算账户申请书》复印件</w:t>
                          </w:r>
                        </w:p>
                        <w:p w14:paraId="435F9B11" w14:textId="77777777" w:rsidR="005F0000" w:rsidRPr="00610145" w:rsidRDefault="005F0000" w:rsidP="004E2E33">
                          <w:pPr>
                            <w:rPr>
                              <w:rFonts w:ascii="宋体" w:hAnsi="宋体"/>
                              <w:sz w:val="18"/>
                              <w:szCs w:val="18"/>
                            </w:rPr>
                          </w:pPr>
                          <w:r w:rsidRPr="00610145">
                            <w:rPr>
                              <w:rFonts w:ascii="宋体" w:hAnsi="宋体" w:hint="eastAsia"/>
                              <w:sz w:val="18"/>
                              <w:szCs w:val="18"/>
                            </w:rPr>
                            <w:t>⑥《北京市同城特约委托收款、付款授权书》复印件</w:t>
                          </w:r>
                        </w:p>
                        <w:p w14:paraId="45CCC56D" w14:textId="77777777" w:rsidR="005F0000" w:rsidRPr="00610145" w:rsidRDefault="005F0000" w:rsidP="004E2E33">
                          <w:pPr>
                            <w:rPr>
                              <w:rFonts w:ascii="宋体" w:hAnsi="宋体"/>
                              <w:sz w:val="18"/>
                              <w:szCs w:val="18"/>
                            </w:rPr>
                          </w:pPr>
                          <w:r w:rsidRPr="00610145">
                            <w:rPr>
                              <w:rFonts w:ascii="宋体" w:hAnsi="宋体" w:hint="eastAsia"/>
                              <w:sz w:val="18"/>
                              <w:szCs w:val="18"/>
                            </w:rPr>
                            <w:t>⑦《北京市社会保险费银行缴费协议》（一式两份）</w:t>
                          </w:r>
                        </w:p>
                        <w:p w14:paraId="5BBEAFCD" w14:textId="77777777" w:rsidR="005F0000" w:rsidRPr="00610145" w:rsidRDefault="005F0000" w:rsidP="004E2E33">
                          <w:pPr>
                            <w:rPr>
                              <w:rFonts w:ascii="宋体" w:hAnsi="宋体"/>
                              <w:sz w:val="18"/>
                              <w:szCs w:val="18"/>
                            </w:rPr>
                          </w:pPr>
                          <w:r w:rsidRPr="00610145">
                            <w:rPr>
                              <w:rFonts w:ascii="宋体" w:hAnsi="宋体" w:hint="eastAsia"/>
                              <w:sz w:val="18"/>
                              <w:szCs w:val="18"/>
                            </w:rPr>
                            <w:t>⑧工商局批准的名称变更通知书、有关部门或单位批准的变更证明复印件</w:t>
                          </w:r>
                        </w:p>
                        <w:p w14:paraId="3D6B3712" w14:textId="77777777" w:rsidR="005F0000" w:rsidRPr="00610145" w:rsidRDefault="005F0000" w:rsidP="004E2E33">
                          <w:pPr>
                            <w:rPr>
                              <w:rFonts w:ascii="宋体" w:hAnsi="宋体"/>
                              <w:sz w:val="18"/>
                              <w:szCs w:val="18"/>
                            </w:rPr>
                          </w:pPr>
                          <w:r w:rsidRPr="00610145">
                            <w:rPr>
                              <w:rFonts w:ascii="宋体" w:hAnsi="宋体" w:hint="eastAsia"/>
                              <w:sz w:val="18"/>
                              <w:szCs w:val="18"/>
                            </w:rPr>
                            <w:t>⑨《社会保险登记证》原件</w:t>
                          </w:r>
                        </w:p>
                        <w:p w14:paraId="552C8115" w14:textId="77777777" w:rsidR="005F0000" w:rsidRPr="00610145" w:rsidRDefault="005F0000" w:rsidP="004E2E33">
                          <w:pPr>
                            <w:rPr>
                              <w:rFonts w:ascii="宋体" w:hAnsi="宋体"/>
                              <w:sz w:val="18"/>
                              <w:szCs w:val="18"/>
                            </w:rPr>
                          </w:pPr>
                          <w:r w:rsidRPr="00610145">
                            <w:rPr>
                              <w:rFonts w:ascii="宋体" w:hAnsi="宋体" w:hint="eastAsia"/>
                              <w:sz w:val="18"/>
                              <w:szCs w:val="18"/>
                            </w:rPr>
                            <w:t>⑩ 《终止银行缴费申请书》原件一份（从银行缴费变更为社保缴费，请加盖单位公章）</w:t>
                          </w:r>
                        </w:p>
                      </w:txbxContent>
                    </v:textbox>
                  </v:rect>
                  <v:shape id="AutoShape 240" o:spid="_x0000_s2269" type="#_x0000_t13" style="position:absolute;left:7375;top:10966;width:495;height: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fun8IA&#10;AADdAAAADwAAAGRycy9kb3ducmV2LnhtbERP24rCMBB9F/yHMIJva+oFlWoU2aXsIqzgBZ+HZmxr&#10;m0lpota/NwsLvs3hXGe5bk0l7tS4wrKC4SACQZxaXXCm4HRMPuYgnEfWWFkmBU9ysF51O0uMtX3w&#10;nu4Hn4kQwi5GBbn3dSylS3My6Aa2Jg7cxTYGfYBNJnWDjxBuKjmKoqk0WHBoyLGmz5zS8nAzCpJS&#10;ZxVRac7jXfI9Hv1+bef+qlS/124WIDy1/i3+d//oMH82ncDfN+EE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J+6fwgAAAN0AAAAPAAAAAAAAAAAAAAAAAJgCAABkcnMvZG93&#10;bnJldi54bWxQSwUGAAAAAAQABAD1AAAAhwMAAAAA&#10;" fillcolor="#daeef3" strokecolor="#4f81bd" strokeweight="2.25pt"/>
                  <v:shape id="AutoShape 241" o:spid="_x0000_s2270" type="#_x0000_t66" style="position:absolute;left:4179;top:10936;width:465;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vssMQA&#10;AADdAAAADwAAAGRycy9kb3ducmV2LnhtbERP22rCQBB9L/Qflin0pZiNAS+kbkIrVARBMC19nmbH&#10;JHR3NmRXjX/vFgq+zeFcZ1WO1ogzDb5zrGCapCCIa6c7bhR8fX5MliB8QNZoHJOCK3koi8eHFeba&#10;XfhA5yo0Ioawz1FBG0KfS+nrliz6xPXEkTu6wWKIcGikHvASw62RWZrOpcWOY0OLPa1bqn+rk1XQ&#10;HX72zngnNy/vxyzsKvOd7adKPT+Nb68gAo3hLv53b3Wcv5jP4O+beII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77LDEAAAA3QAAAA8AAAAAAAAAAAAAAAAAmAIAAGRycy9k&#10;b3ducmV2LnhtbFBLBQYAAAAABAAEAPUAAACJAwAAAAA=&#10;" fillcolor="#daeef3" strokecolor="#4f81bd" strokeweight="2.25pt"/>
                  <v:rect id="Rectangle 242" o:spid="_x0000_s2271" style="position:absolute;left:4465;top:8428;width:3094;height:39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0IX8MA&#10;AADdAAAADwAAAGRycy9kb3ducmV2LnhtbERPTWvCQBC9F/oflil4qxs9pCW6iqRaxEOhacHrkB2T&#10;YHY23Z1q/PfdQqG3ebzPWa5H16sLhdh5NjCbZqCIa287bgx8fuwen0FFQbbYeyYDN4qwXt3fLbGw&#10;/srvdKmkUSmEY4EGWpGh0DrWLTmMUz8QJ+7kg0NJMDTaBrymcNfreZbl2mHHqaHFgcqW6nP17QxU&#10;cqSsP1D3NQ+vUt8O5fbtpTRm8jBuFqCERvkX/7n3Ns1/ynP4/Sad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0IX8MAAADdAAAADwAAAAAAAAAAAAAAAACYAgAAZHJzL2Rv&#10;d25yZXYueG1sUEsFBgAAAAAEAAQA9QAAAIgDAAAAAA==&#10;" fillcolor="#fde9d9" strokecolor="#f79646" strokeweight="1pt">
                    <v:stroke dashstyle="dash"/>
                    <v:shadow color="#868686"/>
                    <v:textbox>
                      <w:txbxContent>
                        <w:p w14:paraId="4D01B638" w14:textId="77777777" w:rsidR="005F0000" w:rsidRPr="00610145" w:rsidRDefault="005F0000" w:rsidP="004E2E33">
                          <w:pPr>
                            <w:spacing w:line="276" w:lineRule="auto"/>
                            <w:rPr>
                              <w:rFonts w:ascii="宋体" w:hAnsi="宋体"/>
                              <w:b/>
                              <w:sz w:val="18"/>
                              <w:szCs w:val="18"/>
                            </w:rPr>
                          </w:pPr>
                          <w:r w:rsidRPr="00610145">
                            <w:rPr>
                              <w:rFonts w:ascii="宋体" w:hAnsi="宋体" w:hint="eastAsia"/>
                              <w:b/>
                              <w:sz w:val="18"/>
                              <w:szCs w:val="18"/>
                            </w:rPr>
                            <w:t>需提交</w:t>
                          </w:r>
                          <w:r w:rsidRPr="00610145">
                            <w:rPr>
                              <w:rFonts w:ascii="宋体" w:hAnsi="宋体"/>
                              <w:b/>
                              <w:sz w:val="18"/>
                              <w:szCs w:val="18"/>
                            </w:rPr>
                            <w:t>的</w:t>
                          </w:r>
                          <w:r w:rsidRPr="00610145">
                            <w:rPr>
                              <w:rFonts w:ascii="宋体" w:hAnsi="宋体" w:hint="eastAsia"/>
                              <w:b/>
                              <w:sz w:val="18"/>
                              <w:szCs w:val="18"/>
                            </w:rPr>
                            <w:t>相关</w:t>
                          </w:r>
                          <w:r w:rsidRPr="00610145">
                            <w:rPr>
                              <w:rFonts w:ascii="宋体" w:hAnsi="宋体"/>
                              <w:b/>
                              <w:sz w:val="18"/>
                              <w:szCs w:val="18"/>
                            </w:rPr>
                            <w:t>材料：</w:t>
                          </w:r>
                        </w:p>
                        <w:p w14:paraId="55B85776" w14:textId="77777777" w:rsidR="005F0000" w:rsidRPr="00610145" w:rsidRDefault="005F0000" w:rsidP="00914583">
                          <w:pPr>
                            <w:rPr>
                              <w:rFonts w:ascii="宋体" w:hAnsi="宋体"/>
                              <w:sz w:val="18"/>
                              <w:szCs w:val="18"/>
                            </w:rPr>
                          </w:pPr>
                          <w:r w:rsidRPr="00610145">
                            <w:rPr>
                              <w:rFonts w:ascii="宋体" w:hAnsi="宋体" w:hint="eastAsia"/>
                              <w:sz w:val="18"/>
                              <w:szCs w:val="18"/>
                            </w:rPr>
                            <w:t>1</w:t>
                          </w:r>
                          <w:r w:rsidRPr="00610145">
                            <w:rPr>
                              <w:rFonts w:ascii="宋体" w:hAnsi="宋体" w:hint="eastAsia"/>
                              <w:sz w:val="18"/>
                              <w:szCs w:val="18"/>
                            </w:rPr>
                            <w:t>、变更单位名称（①②③④⑤⑧⑨；缴费</w:t>
                          </w:r>
                          <w:r w:rsidRPr="00610145">
                            <w:rPr>
                              <w:rFonts w:ascii="宋体" w:hAnsi="宋体"/>
                              <w:sz w:val="18"/>
                              <w:szCs w:val="18"/>
                            </w:rPr>
                            <w:t>方式为</w:t>
                          </w:r>
                          <w:r w:rsidRPr="00610145">
                            <w:rPr>
                              <w:rFonts w:ascii="宋体" w:hAnsi="宋体" w:hint="eastAsia"/>
                              <w:sz w:val="18"/>
                              <w:szCs w:val="18"/>
                            </w:rPr>
                            <w:t>社保缴费需</w:t>
                          </w:r>
                          <w:r w:rsidRPr="00610145">
                            <w:rPr>
                              <w:rFonts w:ascii="宋体" w:hAnsi="宋体"/>
                              <w:sz w:val="18"/>
                              <w:szCs w:val="18"/>
                            </w:rPr>
                            <w:t>同时提交</w:t>
                          </w:r>
                          <w:r w:rsidRPr="00610145">
                            <w:rPr>
                              <w:rFonts w:ascii="宋体" w:hAnsi="宋体" w:hint="eastAsia"/>
                              <w:sz w:val="18"/>
                              <w:szCs w:val="18"/>
                            </w:rPr>
                            <w:t>⑥；银行缴费需同时</w:t>
                          </w:r>
                          <w:r w:rsidRPr="00610145">
                            <w:rPr>
                              <w:rFonts w:ascii="宋体" w:hAnsi="宋体"/>
                              <w:sz w:val="18"/>
                              <w:szCs w:val="18"/>
                            </w:rPr>
                            <w:t>提交</w:t>
                          </w:r>
                          <w:r w:rsidRPr="00610145">
                            <w:rPr>
                              <w:rFonts w:ascii="宋体" w:hAnsi="宋体" w:hint="eastAsia"/>
                              <w:sz w:val="18"/>
                              <w:szCs w:val="18"/>
                            </w:rPr>
                            <w:t>⑦）</w:t>
                          </w:r>
                        </w:p>
                        <w:p w14:paraId="1C0030E5" w14:textId="77777777" w:rsidR="005F0000" w:rsidRPr="00610145" w:rsidRDefault="005F0000" w:rsidP="00914583">
                          <w:pPr>
                            <w:rPr>
                              <w:rFonts w:ascii="宋体" w:hAnsi="宋体"/>
                              <w:sz w:val="18"/>
                              <w:szCs w:val="18"/>
                            </w:rPr>
                          </w:pPr>
                          <w:r w:rsidRPr="00610145">
                            <w:rPr>
                              <w:rFonts w:ascii="宋体" w:hAnsi="宋体" w:hint="eastAsia"/>
                              <w:sz w:val="18"/>
                              <w:szCs w:val="18"/>
                            </w:rPr>
                            <w:t>2、变更单位的注册地址、营业执照号码、法人等（①②③④⑨）</w:t>
                          </w:r>
                        </w:p>
                        <w:p w14:paraId="4E6091AA" w14:textId="77777777" w:rsidR="005F0000" w:rsidRPr="00610145" w:rsidRDefault="005F0000" w:rsidP="00914583">
                          <w:pPr>
                            <w:rPr>
                              <w:rStyle w:val="2Char"/>
                              <w:rFonts w:ascii="宋体" w:hAnsi="宋体"/>
                              <w:bCs w:val="0"/>
                              <w:sz w:val="18"/>
                              <w:szCs w:val="18"/>
                            </w:rPr>
                          </w:pPr>
                          <w:r w:rsidRPr="00610145">
                            <w:rPr>
                              <w:rFonts w:ascii="宋体" w:hAnsi="宋体" w:hint="eastAsia"/>
                              <w:sz w:val="18"/>
                              <w:szCs w:val="18"/>
                            </w:rPr>
                            <w:t>3、变更单位</w:t>
                          </w:r>
                          <w:r w:rsidRPr="00610145">
                            <w:rPr>
                              <w:rStyle w:val="2Char"/>
                              <w:rFonts w:ascii="宋体" w:hAnsi="宋体" w:hint="eastAsia"/>
                              <w:b w:val="0"/>
                              <w:sz w:val="18"/>
                              <w:szCs w:val="18"/>
                            </w:rPr>
                            <w:t>组织机构代码（</w:t>
                          </w:r>
                          <w:r w:rsidRPr="00610145">
                            <w:rPr>
                              <w:rFonts w:ascii="宋体" w:hAnsi="宋体" w:hint="eastAsia"/>
                              <w:sz w:val="18"/>
                              <w:szCs w:val="18"/>
                            </w:rPr>
                            <w:t>①②③④⑨</w:t>
                          </w:r>
                          <w:r w:rsidRPr="00610145">
                            <w:rPr>
                              <w:rStyle w:val="2Char"/>
                              <w:rFonts w:ascii="宋体" w:hAnsi="宋体" w:hint="eastAsia"/>
                              <w:b w:val="0"/>
                              <w:sz w:val="18"/>
                              <w:szCs w:val="18"/>
                            </w:rPr>
                            <w:t>）</w:t>
                          </w:r>
                        </w:p>
                        <w:p w14:paraId="69C103BE" w14:textId="77777777" w:rsidR="005F0000" w:rsidRPr="00610145" w:rsidRDefault="005F0000" w:rsidP="00914583">
                          <w:pPr>
                            <w:rPr>
                              <w:rStyle w:val="2Char"/>
                              <w:rFonts w:ascii="宋体" w:hAnsi="宋体"/>
                              <w:b w:val="0"/>
                              <w:bCs w:val="0"/>
                              <w:sz w:val="18"/>
                              <w:szCs w:val="18"/>
                            </w:rPr>
                          </w:pPr>
                          <w:r w:rsidRPr="00610145">
                            <w:rPr>
                              <w:rFonts w:ascii="宋体" w:hAnsi="宋体" w:hint="eastAsia"/>
                              <w:sz w:val="18"/>
                              <w:szCs w:val="18"/>
                            </w:rPr>
                            <w:t>4、变更单位办公地址（①⑨）</w:t>
                          </w:r>
                        </w:p>
                        <w:p w14:paraId="2CB979D3" w14:textId="77777777" w:rsidR="005F0000" w:rsidRPr="00610145" w:rsidRDefault="005F0000" w:rsidP="00914583">
                          <w:pPr>
                            <w:rPr>
                              <w:rFonts w:ascii="宋体" w:hAnsi="宋体"/>
                              <w:sz w:val="18"/>
                              <w:szCs w:val="18"/>
                            </w:rPr>
                          </w:pPr>
                          <w:r w:rsidRPr="00610145">
                            <w:rPr>
                              <w:rFonts w:ascii="宋体" w:hAnsi="宋体" w:hint="eastAsia"/>
                              <w:sz w:val="18"/>
                              <w:szCs w:val="18"/>
                            </w:rPr>
                            <w:t>5、变更单位银行信息（①⑤；社保缴费还要⑥；银行缴费还要⑦；银行缴费变更</w:t>
                          </w:r>
                          <w:r w:rsidRPr="00610145">
                            <w:rPr>
                              <w:rFonts w:ascii="宋体" w:hAnsi="宋体"/>
                              <w:sz w:val="18"/>
                              <w:szCs w:val="18"/>
                            </w:rPr>
                            <w:t>为</w:t>
                          </w:r>
                          <w:r w:rsidRPr="00610145">
                            <w:rPr>
                              <w:rFonts w:ascii="宋体" w:hAnsi="宋体" w:hint="eastAsia"/>
                              <w:sz w:val="18"/>
                              <w:szCs w:val="18"/>
                            </w:rPr>
                            <w:t>社保缴费还要⑩）</w:t>
                          </w:r>
                        </w:p>
                        <w:p w14:paraId="62835969" w14:textId="77777777" w:rsidR="005F0000" w:rsidRPr="00610145" w:rsidRDefault="005F0000" w:rsidP="00914583">
                          <w:pPr>
                            <w:rPr>
                              <w:rFonts w:ascii="宋体" w:hAnsi="宋体"/>
                              <w:sz w:val="18"/>
                              <w:szCs w:val="18"/>
                            </w:rPr>
                          </w:pP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43" o:spid="_x0000_s2272" type="#_x0000_t67" style="position:absolute;left:5742;top:7828;width:405;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DdEsQA&#10;AADdAAAADwAAAGRycy9kb3ducmV2LnhtbERPTWvCQBC9F/wPywhepG7ag9roKlJbKL0ZpdjbkB2T&#10;aHY27q5J+u+7BaG3ebzPWa57U4uWnK8sK3iaJCCIc6srLhQc9u+PcxA+IGusLZOCH/KwXg0elphq&#10;2/GO2iwUIoawT1FBGUKTSunzkgz6iW2II3eyzmCI0BVSO+xiuKnlc5JMpcGKY0OJDb2WlF+ym1HQ&#10;ubezH7+Y7dfRXI/Zd/spNx6VGg37zQJEoD78i+/uDx3nz6Yz+Psmni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w3RLEAAAA3QAAAA8AAAAAAAAAAAAAAAAAmAIAAGRycy9k&#10;b3ducmV2LnhtbFBLBQYAAAAABAAEAPUAAACJAwAAAAA=&#10;" fillcolor="#daeef3" strokecolor="#4f81bd" strokeweight="2.25pt">
                    <v:stroke dashstyle="1 1" endcap="round"/>
                  </v:shape>
                </v:group>
              </v:group>
            </v:group>
            <v:shape id="AutoShape 1623" o:spid="_x0000_s2273" type="#_x0000_t32" style="position:absolute;left:8943;top:11097;width:0;height:43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AslsUAAADdAAAADwAAAGRycy9kb3ducmV2LnhtbESPQU/CQBCF7yb8h82QeIMtmFStLIQg&#10;EKonQe+T7tg2dmeb7loKv945kHibyXvz3jeL1eAa1VMXas8GZtMEFHHhbc2lgc/TbvIEKkRki41n&#10;MnChAKvl6G6BmfVn/qD+GEslIRwyNFDF2GZah6Iih2HqW2LRvn3nMMraldp2eJZw1+h5kqTaYc3S&#10;UGFLm4qKn+OvM+D2r/v8yz+88zbv0zem0/Y5vxpzPx7WL6AiDfHffLs+WMF/TAVXvpER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AslsUAAADdAAAADwAAAAAAAAAA&#10;AAAAAAChAgAAZHJzL2Rvd25yZXYueG1sUEsFBgAAAAAEAAQA+QAAAJMDAAAAAA==&#10;" strokecolor="#76923c" strokeweight="1pt">
              <v:stroke endarrow="block"/>
              <v:shadow color="#4e6128" opacity=".5" offset="1pt"/>
            </v:shape>
          </v:group>
        </w:pict>
      </w:r>
      <w:r w:rsidR="002E61E6">
        <w:t>11</w:t>
      </w:r>
      <w:r w:rsidR="00C83ED4" w:rsidRPr="00D817F3">
        <w:rPr>
          <w:rFonts w:hint="eastAsia"/>
        </w:rPr>
        <w:t>.用人单位变更</w:t>
      </w:r>
      <w:r w:rsidR="00C83ED4" w:rsidRPr="00D817F3">
        <w:t>登记</w:t>
      </w:r>
      <w:r w:rsidR="00C83ED4" w:rsidRPr="00D817F3">
        <w:rPr>
          <w:rFonts w:hint="eastAsia"/>
        </w:rPr>
        <w:t>信息流程图</w:t>
      </w:r>
      <w:bookmarkEnd w:id="31"/>
      <w:bookmarkEnd w:id="36"/>
    </w:p>
    <w:p w14:paraId="6D765CB3" w14:textId="77777777" w:rsidR="002E61E6" w:rsidRDefault="002E61E6" w:rsidP="002E61E6"/>
    <w:p w14:paraId="70CF2B99" w14:textId="77777777" w:rsidR="002E61E6" w:rsidRDefault="002E61E6" w:rsidP="002E61E6"/>
    <w:p w14:paraId="56C86E10" w14:textId="77777777" w:rsidR="002E61E6" w:rsidRPr="002E61E6" w:rsidRDefault="002E61E6" w:rsidP="002E61E6"/>
    <w:p w14:paraId="623341CA" w14:textId="77777777" w:rsidR="008D3F84" w:rsidRPr="009C73EB" w:rsidRDefault="008D3F84" w:rsidP="009C73EB">
      <w:pPr>
        <w:spacing w:line="360" w:lineRule="auto"/>
        <w:rPr>
          <w:rFonts w:ascii="宋体" w:hAnsi="宋体"/>
          <w:szCs w:val="24"/>
        </w:rPr>
      </w:pPr>
    </w:p>
    <w:p w14:paraId="636FC463" w14:textId="77777777" w:rsidR="008D3F84" w:rsidRPr="009C73EB" w:rsidRDefault="008D3F84" w:rsidP="009C73EB">
      <w:pPr>
        <w:spacing w:line="360" w:lineRule="auto"/>
        <w:rPr>
          <w:rFonts w:ascii="宋体" w:hAnsi="宋体"/>
          <w:szCs w:val="24"/>
        </w:rPr>
      </w:pPr>
    </w:p>
    <w:p w14:paraId="51CDFA48" w14:textId="77777777" w:rsidR="008D3F84" w:rsidRPr="009C73EB" w:rsidRDefault="008D3F84" w:rsidP="009C73EB">
      <w:pPr>
        <w:spacing w:line="360" w:lineRule="auto"/>
        <w:rPr>
          <w:rFonts w:ascii="宋体" w:hAnsi="宋体"/>
          <w:szCs w:val="24"/>
        </w:rPr>
      </w:pPr>
    </w:p>
    <w:p w14:paraId="660780B5" w14:textId="77777777" w:rsidR="008D3F84" w:rsidRPr="003B6BF9" w:rsidRDefault="008D3F84" w:rsidP="009C73EB">
      <w:pPr>
        <w:spacing w:line="360" w:lineRule="auto"/>
        <w:rPr>
          <w:rFonts w:ascii="宋体" w:hAnsi="宋体"/>
          <w:szCs w:val="24"/>
        </w:rPr>
      </w:pPr>
    </w:p>
    <w:p w14:paraId="48E196D1" w14:textId="77777777" w:rsidR="008D3F84" w:rsidRPr="009C73EB" w:rsidRDefault="008D3F84" w:rsidP="009C73EB">
      <w:pPr>
        <w:spacing w:line="360" w:lineRule="auto"/>
        <w:rPr>
          <w:rFonts w:ascii="宋体" w:hAnsi="宋体"/>
          <w:szCs w:val="24"/>
        </w:rPr>
      </w:pPr>
    </w:p>
    <w:p w14:paraId="11639B75" w14:textId="77777777" w:rsidR="008D3F84" w:rsidRPr="00C113A8" w:rsidRDefault="008D3F84" w:rsidP="009C73EB">
      <w:pPr>
        <w:spacing w:line="360" w:lineRule="auto"/>
        <w:rPr>
          <w:rFonts w:ascii="宋体" w:hAnsi="宋体"/>
          <w:szCs w:val="24"/>
        </w:rPr>
      </w:pPr>
    </w:p>
    <w:p w14:paraId="354F8E94" w14:textId="77777777" w:rsidR="008D3F84" w:rsidRPr="009C73EB" w:rsidRDefault="008D3F84" w:rsidP="009C73EB">
      <w:pPr>
        <w:spacing w:line="360" w:lineRule="auto"/>
        <w:rPr>
          <w:rFonts w:ascii="宋体" w:hAnsi="宋体"/>
          <w:szCs w:val="24"/>
        </w:rPr>
      </w:pPr>
    </w:p>
    <w:p w14:paraId="481D8AA6" w14:textId="77777777" w:rsidR="008D3F84" w:rsidRPr="009C73EB" w:rsidRDefault="008D3F84" w:rsidP="009C73EB">
      <w:pPr>
        <w:spacing w:line="360" w:lineRule="auto"/>
        <w:rPr>
          <w:rFonts w:ascii="宋体" w:hAnsi="宋体"/>
          <w:szCs w:val="24"/>
        </w:rPr>
      </w:pPr>
    </w:p>
    <w:p w14:paraId="305CD5B3" w14:textId="77777777" w:rsidR="008D3F84" w:rsidRPr="009C73EB" w:rsidRDefault="008D3F84" w:rsidP="009C73EB">
      <w:pPr>
        <w:spacing w:line="360" w:lineRule="auto"/>
        <w:rPr>
          <w:rFonts w:ascii="宋体" w:hAnsi="宋体"/>
          <w:szCs w:val="24"/>
        </w:rPr>
      </w:pPr>
    </w:p>
    <w:p w14:paraId="747F143B" w14:textId="77777777" w:rsidR="008D3F84" w:rsidRPr="009C73EB" w:rsidRDefault="008D3F84" w:rsidP="009C73EB">
      <w:pPr>
        <w:spacing w:line="360" w:lineRule="auto"/>
        <w:rPr>
          <w:rFonts w:ascii="宋体" w:hAnsi="宋体"/>
          <w:szCs w:val="24"/>
        </w:rPr>
      </w:pPr>
    </w:p>
    <w:p w14:paraId="4A382454" w14:textId="77777777" w:rsidR="008D3F84" w:rsidRPr="009C73EB" w:rsidRDefault="008D3F84" w:rsidP="009C73EB">
      <w:pPr>
        <w:spacing w:line="360" w:lineRule="auto"/>
        <w:rPr>
          <w:rFonts w:ascii="宋体" w:hAnsi="宋体"/>
          <w:szCs w:val="24"/>
        </w:rPr>
      </w:pPr>
    </w:p>
    <w:p w14:paraId="66D67EF5" w14:textId="77777777" w:rsidR="008D3F84" w:rsidRPr="009C73EB" w:rsidRDefault="008D3F84" w:rsidP="009C73EB">
      <w:pPr>
        <w:spacing w:line="360" w:lineRule="auto"/>
        <w:rPr>
          <w:rFonts w:ascii="宋体" w:hAnsi="宋体"/>
          <w:szCs w:val="24"/>
        </w:rPr>
      </w:pPr>
    </w:p>
    <w:p w14:paraId="4DD1720B" w14:textId="77777777" w:rsidR="008D3F84" w:rsidRPr="009C73EB" w:rsidRDefault="008D3F84" w:rsidP="009C73EB">
      <w:pPr>
        <w:spacing w:line="360" w:lineRule="auto"/>
        <w:rPr>
          <w:rFonts w:ascii="宋体" w:hAnsi="宋体"/>
          <w:szCs w:val="24"/>
        </w:rPr>
      </w:pPr>
    </w:p>
    <w:p w14:paraId="7710DF31" w14:textId="77777777" w:rsidR="008D3F84" w:rsidRPr="009C73EB" w:rsidRDefault="008D3F84" w:rsidP="009C73EB">
      <w:pPr>
        <w:spacing w:line="360" w:lineRule="auto"/>
        <w:rPr>
          <w:rFonts w:ascii="宋体" w:hAnsi="宋体"/>
          <w:szCs w:val="24"/>
        </w:rPr>
      </w:pPr>
    </w:p>
    <w:p w14:paraId="5D4F5AC7" w14:textId="77777777" w:rsidR="008D3F84" w:rsidRPr="009C73EB" w:rsidRDefault="008D3F84" w:rsidP="009C73EB">
      <w:pPr>
        <w:spacing w:line="360" w:lineRule="auto"/>
        <w:rPr>
          <w:rFonts w:ascii="宋体" w:hAnsi="宋体"/>
          <w:szCs w:val="24"/>
        </w:rPr>
      </w:pPr>
    </w:p>
    <w:p w14:paraId="485A676C" w14:textId="77777777" w:rsidR="008D3F84" w:rsidRPr="009C73EB" w:rsidRDefault="008D3F84" w:rsidP="009C73EB">
      <w:pPr>
        <w:spacing w:line="360" w:lineRule="auto"/>
        <w:rPr>
          <w:rFonts w:ascii="宋体" w:hAnsi="宋体"/>
          <w:szCs w:val="24"/>
        </w:rPr>
      </w:pPr>
    </w:p>
    <w:p w14:paraId="4F3E7FFD" w14:textId="77777777" w:rsidR="008D3F84" w:rsidRPr="009C73EB" w:rsidRDefault="008D3F84" w:rsidP="009C73EB">
      <w:pPr>
        <w:spacing w:line="360" w:lineRule="auto"/>
        <w:rPr>
          <w:rFonts w:ascii="宋体" w:hAnsi="宋体"/>
          <w:szCs w:val="24"/>
        </w:rPr>
      </w:pPr>
    </w:p>
    <w:p w14:paraId="2BC0DA03" w14:textId="77777777" w:rsidR="008D3F84" w:rsidRPr="009C73EB" w:rsidRDefault="008D3F84" w:rsidP="009C73EB">
      <w:pPr>
        <w:spacing w:line="360" w:lineRule="auto"/>
        <w:rPr>
          <w:rFonts w:ascii="宋体" w:hAnsi="宋体"/>
          <w:szCs w:val="24"/>
        </w:rPr>
      </w:pPr>
    </w:p>
    <w:p w14:paraId="20787B69" w14:textId="77777777" w:rsidR="008D3F84" w:rsidRPr="009C73EB" w:rsidRDefault="008D3F84" w:rsidP="009C73EB">
      <w:pPr>
        <w:spacing w:line="360" w:lineRule="auto"/>
        <w:rPr>
          <w:rFonts w:ascii="宋体" w:hAnsi="宋体"/>
          <w:szCs w:val="24"/>
        </w:rPr>
      </w:pPr>
    </w:p>
    <w:p w14:paraId="49232836" w14:textId="77777777" w:rsidR="008D3F84" w:rsidRPr="009C73EB" w:rsidRDefault="008D3F84" w:rsidP="009C73EB">
      <w:pPr>
        <w:spacing w:line="360" w:lineRule="auto"/>
        <w:rPr>
          <w:rFonts w:ascii="宋体" w:hAnsi="宋体"/>
          <w:szCs w:val="24"/>
        </w:rPr>
      </w:pPr>
    </w:p>
    <w:p w14:paraId="64CA7AE1" w14:textId="77777777" w:rsidR="008D3F84" w:rsidRPr="009C73EB" w:rsidRDefault="008D3F84" w:rsidP="009C73EB">
      <w:pPr>
        <w:spacing w:line="360" w:lineRule="auto"/>
        <w:rPr>
          <w:rFonts w:ascii="宋体" w:hAnsi="宋体"/>
          <w:szCs w:val="24"/>
        </w:rPr>
      </w:pPr>
    </w:p>
    <w:p w14:paraId="46D8ECB8" w14:textId="77777777" w:rsidR="008D3F84" w:rsidRPr="009C73EB" w:rsidRDefault="008D3F84" w:rsidP="009C73EB">
      <w:pPr>
        <w:spacing w:line="360" w:lineRule="auto"/>
        <w:rPr>
          <w:rFonts w:ascii="宋体" w:hAnsi="宋体"/>
          <w:szCs w:val="24"/>
        </w:rPr>
      </w:pPr>
    </w:p>
    <w:p w14:paraId="0AFE26AA" w14:textId="77777777" w:rsidR="008D3F84" w:rsidRPr="009C73EB" w:rsidRDefault="008D3F84" w:rsidP="009C73EB">
      <w:pPr>
        <w:spacing w:line="360" w:lineRule="auto"/>
        <w:rPr>
          <w:rFonts w:ascii="宋体" w:hAnsi="宋体"/>
          <w:szCs w:val="24"/>
        </w:rPr>
      </w:pPr>
    </w:p>
    <w:p w14:paraId="531DF6BD" w14:textId="77777777" w:rsidR="008D3F84" w:rsidRDefault="008D3F84" w:rsidP="009C73EB">
      <w:pPr>
        <w:spacing w:line="360" w:lineRule="auto"/>
        <w:rPr>
          <w:rFonts w:ascii="宋体" w:hAnsi="宋体"/>
          <w:szCs w:val="24"/>
        </w:rPr>
      </w:pPr>
    </w:p>
    <w:p w14:paraId="3F8F863B" w14:textId="77777777" w:rsidR="00C16051" w:rsidRDefault="00C16051" w:rsidP="009C73EB">
      <w:pPr>
        <w:spacing w:line="360" w:lineRule="auto"/>
        <w:rPr>
          <w:rFonts w:ascii="宋体" w:hAnsi="宋体"/>
          <w:szCs w:val="24"/>
        </w:rPr>
      </w:pPr>
    </w:p>
    <w:p w14:paraId="001D498C" w14:textId="77777777" w:rsidR="002E61E6" w:rsidRPr="009C73EB" w:rsidRDefault="00B11741" w:rsidP="009C73EB">
      <w:pPr>
        <w:spacing w:line="360" w:lineRule="auto"/>
        <w:rPr>
          <w:rFonts w:ascii="宋体" w:hAnsi="宋体"/>
          <w:szCs w:val="24"/>
        </w:rPr>
      </w:pPr>
      <w:r w:rsidRPr="00B11741">
        <w:rPr>
          <w:rFonts w:ascii="宋体" w:hAnsi="宋体"/>
          <w:noProof/>
          <w:szCs w:val="24"/>
        </w:rPr>
        <w:pict w14:anchorId="1B45B9B0">
          <v:rect id="_x0000_s2274" style="position:absolute;left:0;text-align:left;margin-left:-16.85pt;margin-top:9.3pt;width:459.75pt;height:111.7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" stroked="f">
            <v:textbox>
              <w:txbxContent>
                <w:p w14:paraId="6C26B01A" w14:textId="77777777" w:rsidR="005F0000" w:rsidRPr="00610145" w:rsidRDefault="005F0000" w:rsidP="00583BD4">
                  <w:pPr>
                    <w:ind w:firstLineChars="200" w:firstLine="361"/>
                    <w:rPr>
                      <w:rFonts w:ascii="宋体" w:hAnsi="宋体"/>
                      <w:b/>
                      <w:sz w:val="18"/>
                      <w:szCs w:val="24"/>
                    </w:rPr>
                  </w:pPr>
                  <w:r w:rsidRPr="00610145">
                    <w:rPr>
                      <w:rFonts w:ascii="宋体" w:hAnsi="宋体" w:hint="eastAsia"/>
                      <w:b/>
                      <w:sz w:val="18"/>
                      <w:szCs w:val="24"/>
                    </w:rPr>
                    <w:t>注意事项：</w:t>
                  </w:r>
                </w:p>
                <w:p w14:paraId="233ED8B9" w14:textId="77777777" w:rsidR="005F0000" w:rsidRPr="00610145" w:rsidRDefault="005F0000" w:rsidP="00583BD4">
                  <w:pPr>
                    <w:ind w:firstLineChars="200" w:firstLine="360"/>
                    <w:rPr>
                      <w:rFonts w:ascii="宋体" w:hAnsi="宋体"/>
                      <w:sz w:val="18"/>
                      <w:szCs w:val="24"/>
                    </w:rPr>
                  </w:pPr>
                  <w:r w:rsidRPr="00610145">
                    <w:rPr>
                      <w:rFonts w:ascii="宋体" w:hAnsi="宋体" w:hint="eastAsia"/>
                      <w:sz w:val="18"/>
                      <w:szCs w:val="24"/>
                    </w:rPr>
                    <w:t>1．业务</w:t>
                  </w:r>
                  <w:r w:rsidRPr="00610145">
                    <w:rPr>
                      <w:rFonts w:ascii="宋体" w:hAnsi="宋体"/>
                      <w:sz w:val="18"/>
                      <w:szCs w:val="24"/>
                    </w:rPr>
                    <w:t>办理岗位：</w:t>
                  </w:r>
                  <w:r w:rsidRPr="00610145">
                    <w:rPr>
                      <w:rFonts w:ascii="宋体" w:hAnsi="宋体" w:cs="宋体" w:hint="eastAsia"/>
                      <w:sz w:val="18"/>
                      <w:szCs w:val="24"/>
                    </w:rPr>
                    <w:t>社保中心登记业务岗</w:t>
                  </w:r>
                  <w:r w:rsidRPr="00610145">
                    <w:rPr>
                      <w:rFonts w:ascii="宋体" w:hAnsi="宋体" w:hint="eastAsia"/>
                      <w:sz w:val="18"/>
                      <w:szCs w:val="24"/>
                    </w:rPr>
                    <w:t>。</w:t>
                  </w:r>
                </w:p>
                <w:p w14:paraId="3D0CEDAD" w14:textId="77777777" w:rsidR="005F0000" w:rsidRPr="00610145" w:rsidRDefault="005F0000" w:rsidP="00583BD4">
                  <w:pPr>
                    <w:ind w:firstLineChars="200" w:firstLine="360"/>
                    <w:rPr>
                      <w:rFonts w:ascii="宋体" w:hAnsi="宋体"/>
                      <w:sz w:val="18"/>
                      <w:szCs w:val="24"/>
                    </w:rPr>
                  </w:pPr>
                  <w:r w:rsidRPr="00610145">
                    <w:rPr>
                      <w:rFonts w:ascii="宋体" w:hAnsi="宋体"/>
                      <w:sz w:val="18"/>
                      <w:szCs w:val="24"/>
                    </w:rPr>
                    <w:t>2</w:t>
                  </w:r>
                  <w:r w:rsidRPr="00610145">
                    <w:rPr>
                      <w:rFonts w:ascii="宋体" w:hAnsi="宋体" w:hint="eastAsia"/>
                      <w:sz w:val="18"/>
                      <w:szCs w:val="24"/>
                    </w:rPr>
                    <w:t>．</w:t>
                  </w:r>
                  <w:r>
                    <w:rPr>
                      <w:rFonts w:hint="eastAsia"/>
                      <w:sz w:val="18"/>
                      <w:szCs w:val="18"/>
                    </w:rPr>
                    <w:t>网上申报可直接变更的有：单位简称、邮政编码、单位经办人姓名电话所在部门、单位法人联系电话、单位电子邮件地址、单位网址、单位传真号码、单位类别、经济类型。</w:t>
                  </w:r>
                </w:p>
                <w:p w14:paraId="3406CFBA" w14:textId="77777777" w:rsidR="005F0000" w:rsidRPr="00610145" w:rsidRDefault="005F0000" w:rsidP="00583BD4">
                  <w:pPr>
                    <w:ind w:firstLineChars="200" w:firstLine="360"/>
                    <w:rPr>
                      <w:rFonts w:ascii="宋体" w:hAnsi="宋体"/>
                      <w:sz w:val="18"/>
                      <w:szCs w:val="24"/>
                    </w:rPr>
                  </w:pPr>
                  <w:r w:rsidRPr="00610145">
                    <w:rPr>
                      <w:rFonts w:ascii="宋体" w:hAnsi="宋体"/>
                      <w:sz w:val="18"/>
                      <w:szCs w:val="24"/>
                    </w:rPr>
                    <w:t>3</w:t>
                  </w:r>
                  <w:r w:rsidRPr="00610145">
                    <w:rPr>
                      <w:rFonts w:ascii="宋体" w:hAnsi="宋体" w:hint="eastAsia"/>
                      <w:sz w:val="18"/>
                      <w:szCs w:val="24"/>
                    </w:rPr>
                    <w:t>．</w:t>
                  </w:r>
                  <w:r>
                    <w:rPr>
                      <w:rFonts w:hint="eastAsia"/>
                      <w:sz w:val="18"/>
                      <w:szCs w:val="18"/>
                    </w:rPr>
                    <w:t>网上申报</w:t>
                  </w:r>
                  <w:r>
                    <w:rPr>
                      <w:sz w:val="18"/>
                      <w:szCs w:val="18"/>
                    </w:rPr>
                    <w:t>信息变更后，</w:t>
                  </w:r>
                  <w:r>
                    <w:rPr>
                      <w:rFonts w:hint="eastAsia"/>
                      <w:sz w:val="18"/>
                      <w:szCs w:val="18"/>
                    </w:rPr>
                    <w:t>系统显示“提交成功需要审核”则表示需携带相关材料</w:t>
                  </w:r>
                  <w:r w:rsidRPr="00610145">
                    <w:rPr>
                      <w:rFonts w:ascii="宋体" w:hAnsi="宋体" w:hint="eastAsia"/>
                      <w:sz w:val="18"/>
                      <w:szCs w:val="24"/>
                    </w:rPr>
                    <w:t>于当月5—25日</w:t>
                  </w:r>
                  <w:r>
                    <w:rPr>
                      <w:rFonts w:hint="eastAsia"/>
                      <w:sz w:val="18"/>
                      <w:szCs w:val="18"/>
                    </w:rPr>
                    <w:t>到社保中心</w:t>
                  </w:r>
                  <w:r w:rsidRPr="00610145">
                    <w:rPr>
                      <w:rFonts w:ascii="宋体" w:hAnsi="宋体" w:hint="eastAsia"/>
                      <w:sz w:val="18"/>
                      <w:szCs w:val="24"/>
                    </w:rPr>
                    <w:t>登记业务</w:t>
                  </w:r>
                  <w:r w:rsidRPr="00610145">
                    <w:rPr>
                      <w:rFonts w:ascii="宋体" w:hAnsi="宋体"/>
                      <w:sz w:val="18"/>
                      <w:szCs w:val="24"/>
                    </w:rPr>
                    <w:t>岗</w:t>
                  </w:r>
                  <w:r w:rsidRPr="00610145">
                    <w:rPr>
                      <w:rFonts w:ascii="宋体" w:hAnsi="宋体" w:hint="eastAsia"/>
                      <w:sz w:val="18"/>
                      <w:szCs w:val="24"/>
                    </w:rPr>
                    <w:t>审批。</w:t>
                  </w:r>
                </w:p>
                <w:p w14:paraId="045BF029" w14:textId="77777777" w:rsidR="005F0000" w:rsidRPr="00610145" w:rsidRDefault="005F0000" w:rsidP="00583BD4">
                  <w:pPr>
                    <w:ind w:firstLineChars="200" w:firstLine="360"/>
                    <w:rPr>
                      <w:rFonts w:ascii="宋体" w:hAnsi="宋体"/>
                      <w:color w:val="000000"/>
                      <w:sz w:val="18"/>
                    </w:rPr>
                  </w:pPr>
                  <w:r w:rsidRPr="00610145">
                    <w:rPr>
                      <w:rFonts w:ascii="宋体" w:hAnsi="宋体"/>
                      <w:sz w:val="18"/>
                      <w:szCs w:val="24"/>
                    </w:rPr>
                    <w:t>4</w:t>
                  </w:r>
                  <w:r w:rsidRPr="00610145">
                    <w:rPr>
                      <w:rFonts w:ascii="宋体" w:hAnsi="宋体" w:hint="eastAsia"/>
                      <w:sz w:val="18"/>
                      <w:szCs w:val="24"/>
                    </w:rPr>
                    <w:t>．网上申报操作时间为每月5日至25日早6：00至晚10：00，</w:t>
                  </w:r>
                  <w:hyperlink r:id="rId20" w:history="1">
                    <w:r w:rsidRPr="00610145">
                      <w:rPr>
                        <w:rStyle w:val="a3"/>
                        <w:rFonts w:ascii="宋体" w:hAnsi="宋体" w:hint="eastAsia"/>
                        <w:sz w:val="18"/>
                      </w:rPr>
                      <w:t>www.bjrbj.gov.cn/csibiz</w:t>
                    </w:r>
                  </w:hyperlink>
                  <w:r w:rsidRPr="00610145">
                    <w:rPr>
                      <w:rFonts w:ascii="宋体" w:hAnsi="宋体" w:hint="eastAsia"/>
                      <w:color w:val="000000"/>
                      <w:sz w:val="18"/>
                    </w:rPr>
                    <w:t>。</w:t>
                  </w:r>
                </w:p>
                <w:p w14:paraId="56190359" w14:textId="77777777" w:rsidR="005F0000" w:rsidRPr="00610145" w:rsidRDefault="005F0000" w:rsidP="00583BD4">
                  <w:pPr>
                    <w:ind w:firstLineChars="200" w:firstLine="360"/>
                    <w:rPr>
                      <w:rFonts w:ascii="宋体" w:hAnsi="宋体"/>
                      <w:sz w:val="18"/>
                      <w:szCs w:val="24"/>
                    </w:rPr>
                  </w:pPr>
                  <w:r w:rsidRPr="00610145">
                    <w:rPr>
                      <w:rFonts w:ascii="宋体" w:hAnsi="宋体"/>
                      <w:color w:val="000000"/>
                      <w:sz w:val="18"/>
                      <w:szCs w:val="18"/>
                    </w:rPr>
                    <w:t>5</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21"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18A25EDA" w14:textId="77777777" w:rsidR="005F0000" w:rsidRPr="00610145" w:rsidRDefault="005F0000" w:rsidP="00583BD4">
                  <w:pPr>
                    <w:ind w:firstLineChars="200" w:firstLine="360"/>
                    <w:rPr>
                      <w:rFonts w:ascii="宋体" w:hAnsi="宋体"/>
                      <w:b/>
                      <w:sz w:val="18"/>
                      <w:szCs w:val="24"/>
                    </w:rPr>
                  </w:pPr>
                  <w:r w:rsidRPr="00610145">
                    <w:rPr>
                      <w:rFonts w:ascii="宋体" w:hAnsi="宋体"/>
                      <w:sz w:val="18"/>
                      <w:szCs w:val="24"/>
                    </w:rPr>
                    <w:t>6</w:t>
                  </w:r>
                  <w:r w:rsidRPr="00610145">
                    <w:rPr>
                      <w:rFonts w:ascii="宋体" w:hAnsi="宋体" w:hint="eastAsia"/>
                      <w:sz w:val="18"/>
                      <w:szCs w:val="24"/>
                    </w:rPr>
                    <w:t>．</w:t>
                  </w:r>
                  <w:r w:rsidRPr="00610145">
                    <w:rPr>
                      <w:rFonts w:ascii="宋体" w:hAnsi="宋体"/>
                      <w:sz w:val="18"/>
                      <w:szCs w:val="24"/>
                    </w:rPr>
                    <w:t>办理业务所需提交的</w:t>
                  </w:r>
                  <w:r w:rsidRPr="00610145">
                    <w:rPr>
                      <w:rFonts w:ascii="宋体" w:hAnsi="宋体" w:hint="eastAsia"/>
                      <w:sz w:val="18"/>
                      <w:szCs w:val="24"/>
                    </w:rPr>
                    <w:t>纸质材料</w:t>
                  </w:r>
                  <w:proofErr w:type="gramStart"/>
                  <w:r w:rsidRPr="00610145">
                    <w:rPr>
                      <w:rFonts w:ascii="宋体" w:hAnsi="宋体"/>
                      <w:sz w:val="18"/>
                      <w:szCs w:val="24"/>
                    </w:rPr>
                    <w:t>请统一</w:t>
                  </w:r>
                  <w:proofErr w:type="gramEnd"/>
                  <w:r w:rsidRPr="00610145">
                    <w:rPr>
                      <w:rFonts w:ascii="宋体" w:hAnsi="宋体"/>
                      <w:sz w:val="18"/>
                      <w:szCs w:val="24"/>
                    </w:rPr>
                    <w:t>使用</w:t>
                  </w:r>
                  <w:r w:rsidRPr="00610145">
                    <w:rPr>
                      <w:rFonts w:ascii="宋体" w:hAnsi="宋体" w:hint="eastAsia"/>
                      <w:b/>
                      <w:sz w:val="18"/>
                      <w:szCs w:val="24"/>
                    </w:rPr>
                    <w:t>A4纸</w:t>
                  </w:r>
                  <w:r w:rsidRPr="00610145">
                    <w:rPr>
                      <w:rFonts w:ascii="宋体" w:hAnsi="宋体"/>
                      <w:b/>
                      <w:sz w:val="18"/>
                      <w:szCs w:val="24"/>
                    </w:rPr>
                    <w:t>打印或复印，并加盖单位公章。</w:t>
                  </w:r>
                </w:p>
                <w:p w14:paraId="281D8BCB" w14:textId="77777777" w:rsidR="005F0000" w:rsidRPr="00610145" w:rsidRDefault="005F0000" w:rsidP="00583BD4">
                  <w:pPr>
                    <w:ind w:firstLineChars="200" w:firstLine="361"/>
                    <w:rPr>
                      <w:rFonts w:ascii="宋体" w:hAnsi="宋体"/>
                      <w:b/>
                      <w:sz w:val="18"/>
                      <w:szCs w:val="24"/>
                    </w:rPr>
                  </w:pPr>
                </w:p>
                <w:p w14:paraId="10889FE0" w14:textId="77777777" w:rsidR="005F0000" w:rsidRPr="00610145" w:rsidRDefault="005F0000" w:rsidP="00583BD4">
                  <w:pPr>
                    <w:ind w:firstLineChars="200" w:firstLine="360"/>
                    <w:rPr>
                      <w:rFonts w:ascii="宋体" w:hAnsi="宋体"/>
                      <w:color w:val="000000"/>
                      <w:sz w:val="18"/>
                    </w:rPr>
                  </w:pPr>
                </w:p>
              </w:txbxContent>
            </v:textbox>
          </v:rect>
        </w:pict>
      </w:r>
    </w:p>
    <w:p w14:paraId="7E9B379A" w14:textId="77777777" w:rsidR="008D3F84" w:rsidRPr="009C73EB" w:rsidRDefault="008D3F84" w:rsidP="009C73EB">
      <w:pPr>
        <w:spacing w:line="360" w:lineRule="auto"/>
        <w:rPr>
          <w:rFonts w:ascii="宋体" w:hAnsi="宋体"/>
          <w:szCs w:val="24"/>
        </w:rPr>
      </w:pPr>
    </w:p>
    <w:p w14:paraId="23B1148C" w14:textId="77777777" w:rsidR="008D3F84" w:rsidRPr="009C73EB" w:rsidRDefault="008D3F84" w:rsidP="009C73EB">
      <w:pPr>
        <w:spacing w:line="360" w:lineRule="auto"/>
        <w:rPr>
          <w:rFonts w:ascii="宋体" w:hAnsi="宋体"/>
          <w:szCs w:val="24"/>
        </w:rPr>
      </w:pPr>
    </w:p>
    <w:p w14:paraId="5B6DFBA0" w14:textId="77777777" w:rsidR="008D3F84" w:rsidRPr="009C73EB" w:rsidRDefault="008D3F84" w:rsidP="009C73EB">
      <w:pPr>
        <w:spacing w:line="360" w:lineRule="auto"/>
        <w:rPr>
          <w:rFonts w:ascii="宋体" w:hAnsi="宋体"/>
          <w:szCs w:val="24"/>
        </w:rPr>
      </w:pPr>
    </w:p>
    <w:p w14:paraId="255B0EE1" w14:textId="77777777" w:rsidR="008D3F84" w:rsidRPr="00583BD4" w:rsidRDefault="008D3F84" w:rsidP="009C73EB">
      <w:pPr>
        <w:spacing w:line="360" w:lineRule="auto"/>
        <w:rPr>
          <w:rFonts w:ascii="宋体" w:hAnsi="宋体"/>
          <w:szCs w:val="24"/>
        </w:rPr>
      </w:pPr>
    </w:p>
    <w:p w14:paraId="31569AD7" w14:textId="77777777" w:rsidR="002E61E6" w:rsidRDefault="002E61E6" w:rsidP="002E61E6">
      <w:bookmarkStart w:id="37" w:name="_Toc378687699"/>
    </w:p>
    <w:p w14:paraId="627F006C" w14:textId="77777777" w:rsidR="002E61E6" w:rsidRPr="002E61E6" w:rsidRDefault="002E61E6" w:rsidP="002E61E6">
      <w:pPr>
        <w:keepNext/>
        <w:keepLines/>
        <w:spacing w:before="260" w:after="260" w:line="276" w:lineRule="auto"/>
        <w:jc w:val="center"/>
        <w:outlineLvl w:val="2"/>
        <w:rPr>
          <w:rFonts w:ascii="宋体" w:hAnsi="宋体"/>
          <w:b/>
          <w:bCs/>
          <w:sz w:val="32"/>
          <w:szCs w:val="32"/>
        </w:rPr>
      </w:pPr>
      <w:bookmarkStart w:id="38" w:name="_Toc378687698"/>
      <w:bookmarkStart w:id="39" w:name="_Toc381693071"/>
      <w:bookmarkStart w:id="40" w:name="_Toc382209147"/>
      <w:r w:rsidRPr="002E61E6">
        <w:rPr>
          <w:rFonts w:ascii="宋体" w:hAnsi="宋体" w:hint="eastAsia"/>
          <w:b/>
          <w:bCs/>
          <w:sz w:val="32"/>
          <w:szCs w:val="32"/>
        </w:rPr>
        <w:t>12.用人</w:t>
      </w:r>
      <w:r w:rsidRPr="002E61E6">
        <w:rPr>
          <w:rFonts w:ascii="宋体" w:hAnsi="宋体"/>
          <w:b/>
          <w:bCs/>
          <w:sz w:val="32"/>
          <w:szCs w:val="32"/>
        </w:rPr>
        <w:t>单位</w:t>
      </w:r>
      <w:r w:rsidRPr="002E61E6">
        <w:rPr>
          <w:rFonts w:ascii="宋体" w:hAnsi="宋体" w:hint="eastAsia"/>
          <w:b/>
          <w:bCs/>
          <w:sz w:val="32"/>
          <w:szCs w:val="32"/>
        </w:rPr>
        <w:t>社会保险登记注销</w:t>
      </w:r>
      <w:r w:rsidRPr="002E61E6">
        <w:rPr>
          <w:rFonts w:ascii="宋体" w:hAnsi="宋体"/>
          <w:b/>
          <w:bCs/>
          <w:sz w:val="32"/>
          <w:szCs w:val="32"/>
        </w:rPr>
        <w:t>办事指南</w:t>
      </w:r>
      <w:bookmarkEnd w:id="38"/>
      <w:bookmarkEnd w:id="39"/>
      <w:bookmarkEnd w:id="40"/>
    </w:p>
    <w:p w14:paraId="3D4012AA" w14:textId="77777777" w:rsidR="002E61E6" w:rsidRPr="002E61E6" w:rsidRDefault="002E61E6" w:rsidP="002E61E6">
      <w:pPr>
        <w:spacing w:line="360" w:lineRule="auto"/>
        <w:rPr>
          <w:rFonts w:ascii="宋体" w:hAnsi="宋体"/>
          <w:b/>
          <w:sz w:val="21"/>
          <w:szCs w:val="24"/>
        </w:rPr>
      </w:pPr>
      <w:r w:rsidRPr="002E61E6">
        <w:rPr>
          <w:rFonts w:ascii="宋体" w:hAnsi="宋体" w:hint="eastAsia"/>
          <w:b/>
          <w:sz w:val="21"/>
          <w:szCs w:val="24"/>
        </w:rPr>
        <w:t xml:space="preserve">    一、受理范围</w:t>
      </w:r>
    </w:p>
    <w:p w14:paraId="5E18DF05" w14:textId="77777777" w:rsidR="005F0000" w:rsidRDefault="002E61E6" w:rsidP="002E61E6">
      <w:pPr>
        <w:spacing w:line="360" w:lineRule="auto"/>
        <w:ind w:left="420" w:hangingChars="200" w:hanging="420"/>
        <w:rPr>
          <w:rFonts w:ascii="宋体" w:hAnsi="宋体" w:cs="宋体"/>
          <w:sz w:val="21"/>
          <w:szCs w:val="24"/>
        </w:rPr>
      </w:pPr>
      <w:r w:rsidRPr="002E61E6">
        <w:rPr>
          <w:rFonts w:ascii="宋体" w:hAnsi="宋体" w:cs="宋体" w:hint="eastAsia"/>
          <w:sz w:val="21"/>
          <w:szCs w:val="24"/>
        </w:rPr>
        <w:t>用人单位发生解散、破产、撤销、合并、注（吊）销营业执照等应终止的情形时，应到</w:t>
      </w:r>
    </w:p>
    <w:p w14:paraId="7B30A5CB" w14:textId="77777777" w:rsidR="002E61E6" w:rsidRPr="002E61E6" w:rsidRDefault="002E61E6" w:rsidP="002E61E6">
      <w:pPr>
        <w:spacing w:line="360" w:lineRule="auto"/>
        <w:ind w:left="420" w:hangingChars="200" w:hanging="420"/>
        <w:rPr>
          <w:rFonts w:ascii="宋体" w:hAnsi="宋体" w:cs="宋体"/>
          <w:sz w:val="21"/>
          <w:szCs w:val="24"/>
        </w:rPr>
      </w:pPr>
      <w:r w:rsidRPr="002E61E6">
        <w:rPr>
          <w:rFonts w:ascii="宋体" w:hAnsi="宋体" w:cs="宋体" w:hint="eastAsia"/>
          <w:sz w:val="21"/>
          <w:szCs w:val="24"/>
        </w:rPr>
        <w:t>社保中心办理注销登记。</w:t>
      </w:r>
    </w:p>
    <w:p w14:paraId="14555AEE" w14:textId="77777777" w:rsidR="002E61E6" w:rsidRPr="002E61E6" w:rsidRDefault="002E61E6" w:rsidP="002E61E6">
      <w:pPr>
        <w:spacing w:line="360" w:lineRule="auto"/>
        <w:ind w:left="422" w:hangingChars="200" w:hanging="422"/>
        <w:rPr>
          <w:rFonts w:ascii="宋体" w:hAnsi="宋体" w:cs="宋体"/>
          <w:b/>
          <w:sz w:val="21"/>
          <w:szCs w:val="24"/>
        </w:rPr>
      </w:pPr>
      <w:r w:rsidRPr="002E61E6">
        <w:rPr>
          <w:rFonts w:ascii="宋体" w:hAnsi="宋体" w:cs="宋体" w:hint="eastAsia"/>
          <w:b/>
          <w:sz w:val="21"/>
          <w:szCs w:val="24"/>
        </w:rPr>
        <w:t xml:space="preserve">    二、业务经办流程</w:t>
      </w:r>
    </w:p>
    <w:p w14:paraId="298E0B71" w14:textId="77777777" w:rsidR="005F0000" w:rsidRDefault="002E61E6" w:rsidP="002E61E6">
      <w:pPr>
        <w:spacing w:line="360" w:lineRule="auto"/>
        <w:ind w:left="420" w:hangingChars="200" w:hanging="420"/>
        <w:rPr>
          <w:rFonts w:ascii="宋体" w:hAnsi="宋体" w:cs="宋体"/>
          <w:sz w:val="21"/>
          <w:szCs w:val="24"/>
        </w:rPr>
      </w:pPr>
      <w:r w:rsidRPr="002E61E6">
        <w:rPr>
          <w:rFonts w:ascii="宋体" w:hAnsi="宋体" w:cs="宋体" w:hint="eastAsia"/>
          <w:sz w:val="21"/>
          <w:szCs w:val="24"/>
        </w:rPr>
        <w:t xml:space="preserve">    1、用人单位到携带《北京市社会保险单位信息变更登记表》及其他材料到社保中心登</w:t>
      </w:r>
    </w:p>
    <w:p w14:paraId="4959C39E" w14:textId="77777777" w:rsidR="002E61E6" w:rsidRPr="002E61E6" w:rsidRDefault="002E61E6" w:rsidP="002E61E6">
      <w:pPr>
        <w:spacing w:line="360" w:lineRule="auto"/>
        <w:ind w:left="420" w:hangingChars="200" w:hanging="420"/>
        <w:rPr>
          <w:rFonts w:ascii="宋体" w:hAnsi="宋体"/>
          <w:sz w:val="21"/>
          <w:szCs w:val="24"/>
        </w:rPr>
      </w:pPr>
      <w:proofErr w:type="gramStart"/>
      <w:r w:rsidRPr="002E61E6">
        <w:rPr>
          <w:rFonts w:ascii="宋体" w:hAnsi="宋体" w:cs="宋体" w:hint="eastAsia"/>
          <w:sz w:val="21"/>
          <w:szCs w:val="24"/>
        </w:rPr>
        <w:t>记业务岗办理</w:t>
      </w:r>
      <w:proofErr w:type="gramEnd"/>
      <w:r w:rsidRPr="002E61E6">
        <w:rPr>
          <w:rFonts w:ascii="宋体" w:hAnsi="宋体" w:cs="宋体" w:hint="eastAsia"/>
          <w:sz w:val="21"/>
          <w:szCs w:val="24"/>
        </w:rPr>
        <w:t>注销手续</w:t>
      </w:r>
      <w:r w:rsidRPr="002E61E6">
        <w:rPr>
          <w:rFonts w:ascii="宋体" w:hAnsi="宋体" w:hint="eastAsia"/>
          <w:sz w:val="21"/>
          <w:szCs w:val="24"/>
        </w:rPr>
        <w:t>；</w:t>
      </w:r>
    </w:p>
    <w:p w14:paraId="13B26EE0" w14:textId="77777777" w:rsidR="005F0000" w:rsidRDefault="002E61E6" w:rsidP="002E61E6">
      <w:pPr>
        <w:spacing w:line="360" w:lineRule="auto"/>
        <w:ind w:left="420" w:hangingChars="200" w:hanging="420"/>
        <w:rPr>
          <w:rFonts w:ascii="宋体" w:hAnsi="宋体"/>
          <w:sz w:val="21"/>
          <w:szCs w:val="24"/>
        </w:rPr>
      </w:pPr>
      <w:r w:rsidRPr="002E61E6">
        <w:rPr>
          <w:rFonts w:ascii="宋体" w:hAnsi="宋体" w:hint="eastAsia"/>
          <w:sz w:val="21"/>
          <w:szCs w:val="24"/>
        </w:rPr>
        <w:t xml:space="preserve">    2、社保中心登记业务岗工作人员接收资料，审核无误后，为用人单位办理注销，并收</w:t>
      </w:r>
    </w:p>
    <w:p w14:paraId="3F543F1F" w14:textId="77777777" w:rsidR="002E61E6" w:rsidRPr="002E61E6" w:rsidRDefault="002E61E6" w:rsidP="002E61E6">
      <w:pPr>
        <w:spacing w:line="360" w:lineRule="auto"/>
        <w:ind w:left="420" w:hangingChars="200" w:hanging="420"/>
        <w:rPr>
          <w:rFonts w:ascii="宋体" w:hAnsi="宋体"/>
          <w:sz w:val="21"/>
          <w:szCs w:val="24"/>
        </w:rPr>
      </w:pPr>
      <w:r w:rsidRPr="002E61E6">
        <w:rPr>
          <w:rFonts w:ascii="宋体" w:hAnsi="宋体" w:hint="eastAsia"/>
          <w:sz w:val="21"/>
          <w:szCs w:val="24"/>
        </w:rPr>
        <w:t>回《社会保险登记证》。</w:t>
      </w:r>
    </w:p>
    <w:p w14:paraId="1E06677F" w14:textId="77777777" w:rsidR="002E61E6" w:rsidRPr="002E61E6" w:rsidRDefault="002E61E6" w:rsidP="002E61E6">
      <w:pPr>
        <w:spacing w:line="360" w:lineRule="auto"/>
        <w:ind w:left="422" w:hangingChars="200" w:hanging="422"/>
        <w:rPr>
          <w:rFonts w:ascii="宋体" w:hAnsi="宋体"/>
          <w:b/>
          <w:sz w:val="21"/>
          <w:szCs w:val="24"/>
        </w:rPr>
      </w:pPr>
      <w:r w:rsidRPr="002E61E6">
        <w:rPr>
          <w:rFonts w:ascii="宋体" w:hAnsi="宋体" w:hint="eastAsia"/>
          <w:b/>
          <w:sz w:val="21"/>
          <w:szCs w:val="24"/>
        </w:rPr>
        <w:t xml:space="preserve">    三、业务办理提交的材料</w:t>
      </w:r>
    </w:p>
    <w:p w14:paraId="76BD47CD" w14:textId="77777777" w:rsidR="002E61E6" w:rsidRPr="002E61E6" w:rsidRDefault="002E61E6" w:rsidP="002E61E6">
      <w:pPr>
        <w:spacing w:line="360" w:lineRule="auto"/>
        <w:rPr>
          <w:rFonts w:ascii="宋体" w:hAnsi="宋体" w:cs="宋体"/>
          <w:sz w:val="21"/>
          <w:szCs w:val="24"/>
        </w:rPr>
      </w:pPr>
      <w:r w:rsidRPr="002E61E6">
        <w:rPr>
          <w:rFonts w:ascii="宋体" w:hAnsi="宋体" w:cs="宋体" w:hint="eastAsia"/>
          <w:sz w:val="21"/>
          <w:szCs w:val="24"/>
        </w:rPr>
        <w:t xml:space="preserve">    1、发生解散、破产、撤销、合并、注（吊）销营业执照等情况的相关证明材料；</w:t>
      </w:r>
    </w:p>
    <w:p w14:paraId="56788D6A" w14:textId="77777777" w:rsidR="002E61E6" w:rsidRPr="002E61E6" w:rsidRDefault="002E61E6" w:rsidP="002E61E6">
      <w:pPr>
        <w:spacing w:line="360" w:lineRule="auto"/>
        <w:ind w:leftChars="200" w:left="480"/>
        <w:rPr>
          <w:rFonts w:ascii="宋体" w:hAnsi="宋体"/>
          <w:sz w:val="21"/>
          <w:szCs w:val="24"/>
        </w:rPr>
      </w:pPr>
      <w:r w:rsidRPr="002E61E6">
        <w:rPr>
          <w:rFonts w:ascii="宋体" w:hAnsi="宋体" w:cs="宋体" w:hint="eastAsia"/>
          <w:sz w:val="21"/>
          <w:szCs w:val="24"/>
        </w:rPr>
        <w:t>2、办理注销月上月的社会保险月报银行托收单复印件（盖公章）；</w:t>
      </w:r>
    </w:p>
    <w:p w14:paraId="69D604C8" w14:textId="77777777" w:rsidR="002E61E6" w:rsidRPr="002E61E6" w:rsidRDefault="002E61E6" w:rsidP="002E61E6">
      <w:pPr>
        <w:spacing w:line="360" w:lineRule="auto"/>
        <w:ind w:leftChars="200" w:left="480"/>
        <w:rPr>
          <w:rFonts w:ascii="宋体" w:hAnsi="宋体"/>
          <w:sz w:val="21"/>
          <w:szCs w:val="24"/>
        </w:rPr>
      </w:pPr>
      <w:r w:rsidRPr="002E61E6">
        <w:rPr>
          <w:rFonts w:ascii="宋体" w:hAnsi="宋体" w:cs="宋体" w:hint="eastAsia"/>
          <w:sz w:val="21"/>
          <w:szCs w:val="24"/>
        </w:rPr>
        <w:t>3、《社会保险登记证》原件；</w:t>
      </w:r>
    </w:p>
    <w:p w14:paraId="52824E5D" w14:textId="77777777" w:rsidR="002E61E6" w:rsidRPr="002E61E6" w:rsidRDefault="002E61E6" w:rsidP="002E61E6">
      <w:pPr>
        <w:spacing w:line="360" w:lineRule="auto"/>
        <w:ind w:leftChars="200" w:left="480"/>
        <w:rPr>
          <w:rFonts w:ascii="宋体" w:hAnsi="宋体"/>
          <w:sz w:val="21"/>
          <w:szCs w:val="24"/>
        </w:rPr>
      </w:pPr>
      <w:r w:rsidRPr="002E61E6">
        <w:rPr>
          <w:rFonts w:ascii="宋体" w:hAnsi="宋体" w:cs="宋体" w:hint="eastAsia"/>
          <w:sz w:val="21"/>
          <w:szCs w:val="24"/>
        </w:rPr>
        <w:t>4、《北京市社会保险单位信息变更登记表》（一式二份，加盖公章）；</w:t>
      </w:r>
    </w:p>
    <w:p w14:paraId="6C051A3A" w14:textId="77777777" w:rsidR="002E61E6" w:rsidRPr="002E61E6" w:rsidRDefault="002E61E6" w:rsidP="002E61E6">
      <w:pPr>
        <w:spacing w:line="360" w:lineRule="auto"/>
        <w:rPr>
          <w:rFonts w:ascii="宋体" w:hAnsi="宋体" w:cs="宋体"/>
          <w:sz w:val="21"/>
          <w:szCs w:val="24"/>
        </w:rPr>
      </w:pPr>
      <w:r w:rsidRPr="002E61E6">
        <w:rPr>
          <w:rFonts w:ascii="宋体" w:hAnsi="宋体" w:cs="宋体" w:hint="eastAsia"/>
          <w:sz w:val="21"/>
          <w:szCs w:val="24"/>
        </w:rPr>
        <w:t xml:space="preserve">    5、若注销单位公章已被收回，应提供工商局出具的《收缴公章证明》，并在盖公章处加盖负责人人名章。</w:t>
      </w:r>
    </w:p>
    <w:p w14:paraId="1ACC181C" w14:textId="77777777" w:rsidR="002E61E6" w:rsidRPr="002E61E6" w:rsidRDefault="002E61E6" w:rsidP="002E61E6">
      <w:pPr>
        <w:spacing w:line="360" w:lineRule="auto"/>
        <w:rPr>
          <w:rFonts w:ascii="宋体" w:hAnsi="宋体" w:cs="宋体"/>
          <w:b/>
          <w:sz w:val="21"/>
          <w:szCs w:val="24"/>
        </w:rPr>
      </w:pPr>
      <w:r w:rsidRPr="002E61E6">
        <w:rPr>
          <w:rFonts w:ascii="宋体" w:hAnsi="宋体" w:cs="宋体" w:hint="eastAsia"/>
          <w:b/>
          <w:sz w:val="21"/>
          <w:szCs w:val="24"/>
        </w:rPr>
        <w:t xml:space="preserve">    四、注意事项</w:t>
      </w:r>
    </w:p>
    <w:p w14:paraId="22C5B986" w14:textId="77777777" w:rsidR="002E61E6" w:rsidRPr="002E61E6" w:rsidRDefault="002E61E6" w:rsidP="002E61E6">
      <w:pPr>
        <w:spacing w:line="360" w:lineRule="auto"/>
        <w:rPr>
          <w:rFonts w:ascii="宋体" w:hAnsi="宋体" w:cs="宋体"/>
          <w:sz w:val="21"/>
          <w:szCs w:val="24"/>
        </w:rPr>
      </w:pPr>
      <w:r w:rsidRPr="002E61E6">
        <w:rPr>
          <w:rFonts w:ascii="宋体" w:hAnsi="宋体" w:cs="宋体" w:hint="eastAsia"/>
          <w:sz w:val="21"/>
          <w:szCs w:val="24"/>
        </w:rPr>
        <w:t xml:space="preserve">    1、业务办理时间：每月23日至25日（节假日除外）；</w:t>
      </w:r>
    </w:p>
    <w:p w14:paraId="166B0ADF" w14:textId="77777777" w:rsidR="002E61E6" w:rsidRPr="002E61E6" w:rsidRDefault="002E61E6" w:rsidP="002E61E6">
      <w:pPr>
        <w:spacing w:line="360" w:lineRule="auto"/>
        <w:rPr>
          <w:rFonts w:ascii="宋体" w:hAnsi="宋体" w:cs="宋体"/>
          <w:sz w:val="21"/>
          <w:szCs w:val="24"/>
        </w:rPr>
      </w:pPr>
      <w:r w:rsidRPr="002E61E6">
        <w:rPr>
          <w:rFonts w:ascii="宋体" w:hAnsi="宋体" w:cs="宋体" w:hint="eastAsia"/>
          <w:sz w:val="21"/>
          <w:szCs w:val="24"/>
        </w:rPr>
        <w:lastRenderedPageBreak/>
        <w:t xml:space="preserve">    2、业务办理岗位：社保中心登记业务岗；</w:t>
      </w:r>
    </w:p>
    <w:p w14:paraId="238CC18A" w14:textId="77777777" w:rsidR="002E61E6" w:rsidRPr="002E61E6" w:rsidRDefault="002E61E6" w:rsidP="002E61E6">
      <w:pPr>
        <w:spacing w:line="360" w:lineRule="auto"/>
        <w:rPr>
          <w:rFonts w:ascii="宋体" w:hAnsi="宋体" w:cs="宋体"/>
          <w:sz w:val="21"/>
          <w:szCs w:val="24"/>
        </w:rPr>
      </w:pPr>
      <w:r w:rsidRPr="002E61E6">
        <w:rPr>
          <w:rFonts w:ascii="宋体" w:hAnsi="宋体" w:cs="宋体" w:hint="eastAsia"/>
          <w:sz w:val="21"/>
          <w:szCs w:val="24"/>
        </w:rPr>
        <w:t xml:space="preserve">    3、单位注销后将无法恢复为正常缴费状态，并无法办理社会保险登记，</w:t>
      </w:r>
      <w:proofErr w:type="gramStart"/>
      <w:r w:rsidRPr="002E61E6">
        <w:rPr>
          <w:rFonts w:ascii="宋体" w:hAnsi="宋体" w:cs="宋体" w:hint="eastAsia"/>
          <w:sz w:val="21"/>
          <w:szCs w:val="24"/>
        </w:rPr>
        <w:t>故单位</w:t>
      </w:r>
      <w:proofErr w:type="gramEnd"/>
      <w:r w:rsidRPr="002E61E6">
        <w:rPr>
          <w:rFonts w:ascii="宋体" w:hAnsi="宋体" w:cs="宋体" w:hint="eastAsia"/>
          <w:sz w:val="21"/>
          <w:szCs w:val="24"/>
        </w:rPr>
        <w:t>在办理注销登记前必须保证支付金额已全部到账；</w:t>
      </w:r>
    </w:p>
    <w:p w14:paraId="69E98B45" w14:textId="77777777" w:rsidR="002E61E6" w:rsidRPr="002E61E6" w:rsidRDefault="002E61E6" w:rsidP="002E61E6">
      <w:pPr>
        <w:spacing w:line="360" w:lineRule="auto"/>
        <w:rPr>
          <w:rFonts w:ascii="宋体" w:hAnsi="宋体" w:cs="宋体"/>
          <w:sz w:val="21"/>
          <w:szCs w:val="24"/>
        </w:rPr>
      </w:pPr>
      <w:r w:rsidRPr="002E61E6">
        <w:rPr>
          <w:rFonts w:ascii="宋体" w:hAnsi="宋体" w:cs="宋体" w:hint="eastAsia"/>
          <w:sz w:val="21"/>
          <w:szCs w:val="24"/>
        </w:rPr>
        <w:t xml:space="preserve">    4、提交的材料需统一使用A4纸打印或复印，填写表格请用黑色签字笔。</w:t>
      </w:r>
    </w:p>
    <w:p w14:paraId="3F90C27D" w14:textId="77777777" w:rsidR="002E61E6" w:rsidRDefault="002E61E6" w:rsidP="002E61E6"/>
    <w:p w14:paraId="2F8208E2" w14:textId="77777777" w:rsidR="002E61E6" w:rsidRDefault="002E61E6" w:rsidP="002E61E6"/>
    <w:p w14:paraId="2A9B86EB" w14:textId="77777777" w:rsidR="002E61E6" w:rsidRDefault="002E61E6" w:rsidP="002E61E6"/>
    <w:p w14:paraId="2B939D6B" w14:textId="77777777" w:rsidR="002E61E6" w:rsidRDefault="002E61E6" w:rsidP="002E61E6"/>
    <w:p w14:paraId="590AE69D" w14:textId="77777777" w:rsidR="002E61E6" w:rsidRDefault="002E61E6" w:rsidP="002E61E6"/>
    <w:p w14:paraId="123DFF96" w14:textId="77777777" w:rsidR="002E61E6" w:rsidRDefault="002E61E6" w:rsidP="002E61E6"/>
    <w:p w14:paraId="6F82DC34" w14:textId="77777777" w:rsidR="002E61E6" w:rsidRDefault="002E61E6" w:rsidP="002E61E6"/>
    <w:p w14:paraId="0A46B85F" w14:textId="77777777" w:rsidR="002E61E6" w:rsidRDefault="002E61E6" w:rsidP="002E61E6"/>
    <w:p w14:paraId="561BC331" w14:textId="77777777" w:rsidR="002E61E6" w:rsidRDefault="002E61E6" w:rsidP="002E61E6"/>
    <w:p w14:paraId="021C0EDD" w14:textId="77777777" w:rsidR="002E61E6" w:rsidRDefault="002E61E6" w:rsidP="002E61E6"/>
    <w:p w14:paraId="0972E285" w14:textId="77777777" w:rsidR="002E61E6" w:rsidRDefault="002E61E6" w:rsidP="002E61E6"/>
    <w:p w14:paraId="1768BE92" w14:textId="77777777" w:rsidR="002E61E6" w:rsidRDefault="002E61E6" w:rsidP="002E61E6"/>
    <w:p w14:paraId="28639EA1" w14:textId="77777777" w:rsidR="002E61E6" w:rsidRDefault="002E61E6" w:rsidP="002E61E6"/>
    <w:p w14:paraId="10C9488A" w14:textId="77777777" w:rsidR="002E61E6" w:rsidRDefault="002E61E6" w:rsidP="002E61E6"/>
    <w:p w14:paraId="14F0A140" w14:textId="77777777" w:rsidR="002E61E6" w:rsidRDefault="002E61E6" w:rsidP="002E61E6"/>
    <w:p w14:paraId="6E66DE8A" w14:textId="77777777" w:rsidR="002E61E6" w:rsidRDefault="002E61E6" w:rsidP="002E61E6"/>
    <w:p w14:paraId="7B7444DC" w14:textId="77777777" w:rsidR="002E61E6" w:rsidRDefault="002E61E6" w:rsidP="002E61E6"/>
    <w:p w14:paraId="3682A3BC" w14:textId="77777777" w:rsidR="001E3496" w:rsidRPr="00D817F3" w:rsidRDefault="002E61E6" w:rsidP="00D817F3">
      <w:pPr>
        <w:pStyle w:val="3"/>
      </w:pPr>
      <w:bookmarkStart w:id="41" w:name="_Toc382209148"/>
      <w:r>
        <w:t>13</w:t>
      </w:r>
      <w:r w:rsidR="001E3496" w:rsidRPr="00D817F3">
        <w:rPr>
          <w:rFonts w:hint="eastAsia"/>
        </w:rPr>
        <w:t>.用人</w:t>
      </w:r>
      <w:r w:rsidR="001E3496" w:rsidRPr="00D817F3">
        <w:t>单位</w:t>
      </w:r>
      <w:r w:rsidR="008E7A00" w:rsidRPr="00D817F3">
        <w:rPr>
          <w:rFonts w:hint="eastAsia"/>
        </w:rPr>
        <w:t>社会保险</w:t>
      </w:r>
      <w:r w:rsidR="001E3496" w:rsidRPr="00D817F3">
        <w:rPr>
          <w:rFonts w:hint="eastAsia"/>
        </w:rPr>
        <w:t>登记注销流程图</w:t>
      </w:r>
      <w:bookmarkEnd w:id="37"/>
      <w:bookmarkEnd w:id="41"/>
    </w:p>
    <w:p w14:paraId="4CD027DB" w14:textId="77777777" w:rsidR="001E3496" w:rsidRPr="009C73EB" w:rsidRDefault="001E3496" w:rsidP="009C73EB">
      <w:pPr>
        <w:spacing w:line="360" w:lineRule="auto"/>
        <w:rPr>
          <w:rFonts w:ascii="宋体" w:hAnsi="宋体"/>
          <w:szCs w:val="24"/>
        </w:rPr>
      </w:pPr>
    </w:p>
    <w:p w14:paraId="6895DE1D" w14:textId="77777777" w:rsidR="001E3496" w:rsidRPr="009C73EB" w:rsidRDefault="00B11741" w:rsidP="009C73EB">
      <w:pPr>
        <w:spacing w:line="360" w:lineRule="auto"/>
        <w:rPr>
          <w:rFonts w:ascii="宋体" w:hAnsi="宋体"/>
          <w:szCs w:val="24"/>
        </w:rPr>
      </w:pPr>
      <w:r>
        <w:rPr>
          <w:rFonts w:ascii="宋体" w:hAnsi="宋体"/>
          <w:noProof/>
          <w:szCs w:val="24"/>
        </w:rPr>
        <w:pict w14:anchorId="5CF16050">
          <v:group id="Group 1447" o:spid="_x0000_s2275" style="position:absolute;left:0;text-align:left;margin-left:16.65pt;margin-top:2.85pt;width:390.25pt;height:539.2pt;z-index:16" coordorigin="1820,3071" coordsize="8260,10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">
            <v:group id="Group 1448" o:spid="_x0000_s2276" style="position:absolute;left:1908;top:3071;width:8172;height:5461" coordorigin="1976,2214" coordsize="8172,5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cJN8UAAADdAAAADwAAAGRycy9kb3ducmV2LnhtbERPS2vCQBC+F/wPywi9&#10;1U0irSV1FREtPUjBRCi9DdkxCWZnQ3bN4993C4Xe5uN7zno7mkb01LnasoJ4EYEgLqyuuVRwyY9P&#10;ryCcR9bYWCYFEznYbmYPa0y1HfhMfeZLEULYpaig8r5NpXRFRQbdwrbEgbvazqAPsCul7nAI4aaR&#10;SRS9SIM1h4YKW9pXVNyyu1HwPuCwW8aH/nS77qfv/Pnz6xSTUo/zcfcGwtPo/8V/7g8d5q/i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V3CTfFAAAA3QAA&#10;AA8AAAAAAAAAAAAAAAAAqgIAAGRycy9kb3ducmV2LnhtbFBLBQYAAAAABAAEAPoAAACcAwAAAAA=&#10;">
              <v:roundrect id="AutoShape 1449" o:spid="_x0000_s2277" style="position:absolute;left:1976;top:2214;width:5624;height:61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BiH8EA&#10;AADdAAAADwAAAGRycy9kb3ducmV2LnhtbERP3WrCMBS+H/gO4QjezbQKdlRj0cKgDETsfIBDc2yL&#10;yUlpMu3efhkMdnc+vt+zKyZrxING3ztWkC4TEMSN0z23Cq6f769vIHxA1mgck4Jv8lDsZy87zLV7&#10;8oUedWhFDGGfo4IuhCGX0jcdWfRLNxBH7uZGiyHCsZV6xGcMt0aukmQjLfYcGzocqOyouddfVoEN&#10;iXHZKT27o6nL24C+aj68Uov5dNiCCDSFf/Gfu9Jxfpau4febeIL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Yh/BAAAA3QAAAA8AAAAAAAAAAAAAAAAAmAIAAGRycy9kb3du&#10;cmV2LnhtbFBLBQYAAAAABAAEAPUAAACGAwAAAAA=&#10;" fillcolor="#a3c4ff" strokecolor="#4579b8">
                <v:fill color2="#e5eeff" rotate="t" angle="180" colors="0 #a3c4ff;22938f #bfd5ff;1 #e5eeff" focus="100%" type="gradient"/>
                <v:shadow on="t" color="black" opacity="24903f" origin=",.5" offset="0,.55556mm"/>
                <v:textbox>
                  <w:txbxContent>
                    <w:p w14:paraId="517CF639" w14:textId="77777777" w:rsidR="005F0000" w:rsidRPr="004911B6" w:rsidRDefault="005F0000" w:rsidP="00566A25">
                      <w:pPr>
                        <w:jc w:val="center"/>
                        <w:rPr>
                          <w:b/>
                          <w:sz w:val="28"/>
                        </w:rPr>
                      </w:pPr>
                      <w:r w:rsidRPr="004911B6">
                        <w:rPr>
                          <w:rFonts w:hint="eastAsia"/>
                          <w:b/>
                          <w:sz w:val="28"/>
                        </w:rPr>
                        <w:t>用人</w:t>
                      </w:r>
                      <w:r w:rsidRPr="004911B6">
                        <w:rPr>
                          <w:b/>
                          <w:sz w:val="28"/>
                        </w:rPr>
                        <w:t>单位</w:t>
                      </w:r>
                      <w:proofErr w:type="gramStart"/>
                      <w:r>
                        <w:rPr>
                          <w:rFonts w:hint="eastAsia"/>
                          <w:b/>
                          <w:sz w:val="28"/>
                        </w:rPr>
                        <w:t>社保险</w:t>
                      </w:r>
                      <w:proofErr w:type="gramEnd"/>
                      <w:r w:rsidRPr="004911B6">
                        <w:rPr>
                          <w:rFonts w:hint="eastAsia"/>
                          <w:b/>
                          <w:sz w:val="28"/>
                        </w:rPr>
                        <w:t>登记注销流程图</w:t>
                      </w:r>
                    </w:p>
                  </w:txbxContent>
                </v:textbox>
              </v:roundrect>
              <v:shape id="AutoShape 1450" o:spid="_x0000_s2278" type="#_x0000_t32" style="position:absolute;left:4787;top:2826;width:0;height:5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z7TcQAAADdAAAADwAAAGRycy9kb3ducmV2LnhtbERPTWvCQBC9F/wPyxR6q5uYoiW6imhK&#10;Pegh2ou3ITtNQrKzIbvV9N+7guBtHu9zFqvBtOJCvastK4jHEQjiwuqaSwU/p6/3TxDOI2tsLZOC&#10;f3KwWo5eFphqe+WcLkdfihDCLkUFlfddKqUrKjLoxrYjDtyv7Q36APtS6h6vIdy0chJFU2mw5tBQ&#10;YUebiorm+GcUZHqf5TRr3DlPtqbZHr6zOEmUensd1nMQngb/FD/cOx3mz+IPuH8TTp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PtNxAAAAN0AAAAPAAAAAAAAAAAA&#10;AAAAAKECAABkcnMvZG93bnJldi54bWxQSwUGAAAAAAQABAD5AAAAkgMAAAAA&#10;" strokecolor="#4e6128">
                <v:stroke endarrow="block"/>
              </v:shape>
              <v:rect id="Rectangle 1451" o:spid="_x0000_s2279" style="position:absolute;left:2628;top:3355;width:4366;height:13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mbZsMA&#10;AADdAAAADwAAAGRycy9kb3ducmV2LnhtbERP24rCMBB9X/Afwgi+rakrXaUaRYQFcV3w9gFjM7bF&#10;ZlKSaOvfbxYWfJvDuc582ZlaPMj5yrKC0TABQZxbXXGh4Hz6ep+C8AFZY22ZFDzJw3LRe5tjpm3L&#10;B3ocQyFiCPsMFZQhNJmUPi/JoB/ahjhyV+sMhghdIbXDNoabWn4kyac0WHFsKLGhdUn57Xg3CnZF&#10;slmNf9Jxuq3c7tDuJ5eL/FZq0O9WMxCBuvAS/7s3Os6fjFL4+ya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mbZ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64F8EC59" w14:textId="77777777" w:rsidR="005F0000" w:rsidRPr="0009620C" w:rsidRDefault="005F0000" w:rsidP="00B72971">
                      <w:pPr>
                        <w:spacing w:line="360" w:lineRule="auto"/>
                        <w:jc w:val="left"/>
                        <w:rPr>
                          <w:rFonts w:ascii="宋体"/>
                          <w:sz w:val="18"/>
                        </w:rPr>
                      </w:pPr>
                      <w:r w:rsidRPr="0009620C">
                        <w:rPr>
                          <w:rFonts w:ascii="宋体" w:hAnsi="宋体" w:cs="宋体" w:hint="eastAsia"/>
                          <w:sz w:val="18"/>
                        </w:rPr>
                        <w:t>用人单位到携带《北京市社会保险单位信息变更登记表》及</w:t>
                      </w:r>
                      <w:r w:rsidRPr="0009620C">
                        <w:rPr>
                          <w:rFonts w:ascii="宋体" w:hAnsi="宋体" w:cs="宋体" w:hint="eastAsia"/>
                          <w:b/>
                          <w:sz w:val="18"/>
                        </w:rPr>
                        <w:t>右侧相关材料</w:t>
                      </w:r>
                      <w:r w:rsidRPr="0009620C">
                        <w:rPr>
                          <w:rFonts w:ascii="宋体" w:hAnsi="宋体" w:cs="宋体" w:hint="eastAsia"/>
                          <w:sz w:val="18"/>
                        </w:rPr>
                        <w:t>到社保中心登记业务</w:t>
                      </w:r>
                      <w:proofErr w:type="gramStart"/>
                      <w:r w:rsidRPr="0009620C">
                        <w:rPr>
                          <w:rFonts w:ascii="宋体" w:hAnsi="宋体" w:cs="宋体" w:hint="eastAsia"/>
                          <w:sz w:val="18"/>
                        </w:rPr>
                        <w:t>岗办理</w:t>
                      </w:r>
                      <w:proofErr w:type="gramEnd"/>
                      <w:r w:rsidRPr="0009620C">
                        <w:rPr>
                          <w:rFonts w:ascii="宋体" w:hAnsi="宋体" w:cs="宋体" w:hint="eastAsia"/>
                          <w:sz w:val="18"/>
                        </w:rPr>
                        <w:t>注销手续</w:t>
                      </w:r>
                    </w:p>
                    <w:p w14:paraId="3C900BB7" w14:textId="77777777" w:rsidR="005F0000" w:rsidRPr="0009620C" w:rsidRDefault="005F0000" w:rsidP="00566A25">
                      <w:pPr>
                        <w:jc w:val="left"/>
                        <w:rPr>
                          <w:sz w:val="18"/>
                        </w:rPr>
                      </w:pPr>
                    </w:p>
                  </w:txbxContent>
                </v:textbox>
              </v:rect>
              <v:rect id="Rectangle 1452" o:spid="_x0000_s2280" style="position:absolute;left:2628;top:5229;width:4366;height:14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sFEcIA&#10;AADdAAAADwAAAGRycy9kb3ducmV2LnhtbERP24rCMBB9F/yHMMK+aaqiLtUoIgiyuqCuHzA2s23Z&#10;ZlKSaOvfG2HBtzmc6yxWranEnZwvLSsYDhIQxJnVJecKLj/b/icIH5A1VpZJwYM8rJbdzgJTbRs+&#10;0f0cchFD2KeooAihTqX0WUEG/cDWxJH7tc5giNDlUjtsYrip5ChJptJgybGhwJo2BWV/55tRcMiT&#10;3Xr8PRlPvkp3ODXH2fUq90p99Nr1HESgNrzF/+6djvNnwym8vokn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CwURwgAAAN0AAAAPAAAAAAAAAAAAAAAAAJgCAABkcnMvZG93&#10;bnJldi54bWxQSwUGAAAAAAQABAD1AAAAhwMAAAAA&#10;" fillcolor="#dafda7" strokecolor="#94b64e">
                <v:fill color2="#f5ffe6" rotate="t" angle="180" colors="0 #dafda7;22938f #e4fdc2;1 #f5ffe6" focus="100%" type="gradient"/>
                <v:shadow on="t" color="black" opacity="24903f" origin=",.5" offset="0,.55556mm"/>
                <v:textbox>
                  <w:txbxContent>
                    <w:p w14:paraId="0ED19B65" w14:textId="77777777" w:rsidR="005F0000" w:rsidRDefault="005F0000" w:rsidP="00566A25">
                      <w:pPr>
                        <w:spacing w:line="360" w:lineRule="auto"/>
                        <w:ind w:left="360" w:hangingChars="200" w:hanging="360"/>
                        <w:rPr>
                          <w:rFonts w:ascii="宋体"/>
                          <w:sz w:val="18"/>
                        </w:rPr>
                      </w:pPr>
                      <w:r w:rsidRPr="0009620C">
                        <w:rPr>
                          <w:rFonts w:ascii="宋体" w:hint="eastAsia"/>
                          <w:sz w:val="18"/>
                        </w:rPr>
                        <w:t>社保中心登记业务岗工作人员接收资料，审核无</w:t>
                      </w:r>
                    </w:p>
                    <w:p w14:paraId="1A431DFA" w14:textId="77777777" w:rsidR="005F0000" w:rsidRDefault="005F0000" w:rsidP="00566A25">
                      <w:pPr>
                        <w:spacing w:line="360" w:lineRule="auto"/>
                        <w:ind w:left="360" w:hangingChars="200" w:hanging="360"/>
                        <w:rPr>
                          <w:rFonts w:ascii="宋体"/>
                          <w:sz w:val="18"/>
                        </w:rPr>
                      </w:pPr>
                      <w:r w:rsidRPr="0009620C">
                        <w:rPr>
                          <w:rFonts w:ascii="宋体" w:hint="eastAsia"/>
                          <w:sz w:val="18"/>
                        </w:rPr>
                        <w:t>误后，为用人单位办理注销，并收回</w:t>
                      </w:r>
                      <w:proofErr w:type="gramStart"/>
                      <w:r w:rsidRPr="0009620C">
                        <w:rPr>
                          <w:rFonts w:ascii="宋体" w:hint="eastAsia"/>
                          <w:sz w:val="18"/>
                        </w:rPr>
                        <w:t>《</w:t>
                      </w:r>
                      <w:proofErr w:type="gramEnd"/>
                      <w:r w:rsidRPr="0009620C">
                        <w:rPr>
                          <w:rFonts w:ascii="宋体" w:hint="eastAsia"/>
                          <w:sz w:val="18"/>
                        </w:rPr>
                        <w:t>社会保险登</w:t>
                      </w:r>
                    </w:p>
                    <w:p w14:paraId="1BE1C0B6" w14:textId="77777777" w:rsidR="005F0000" w:rsidRPr="0009620C" w:rsidRDefault="005F0000" w:rsidP="00566A25">
                      <w:pPr>
                        <w:spacing w:line="360" w:lineRule="auto"/>
                        <w:ind w:left="360" w:hangingChars="200" w:hanging="360"/>
                        <w:rPr>
                          <w:rFonts w:ascii="宋体"/>
                          <w:sz w:val="18"/>
                        </w:rPr>
                      </w:pPr>
                      <w:r w:rsidRPr="0009620C">
                        <w:rPr>
                          <w:rFonts w:ascii="宋体" w:hint="eastAsia"/>
                          <w:sz w:val="18"/>
                        </w:rPr>
                        <w:t>记证》</w:t>
                      </w:r>
                    </w:p>
                    <w:p w14:paraId="3EAAC522" w14:textId="77777777" w:rsidR="005F0000" w:rsidRPr="0009620C" w:rsidRDefault="005F0000" w:rsidP="00566A25">
                      <w:pPr>
                        <w:rPr>
                          <w:sz w:val="18"/>
                        </w:rPr>
                      </w:pPr>
                    </w:p>
                  </w:txbxContent>
                </v:textbox>
              </v:rect>
              <v:shape id="AutoShape 1453" o:spid="_x0000_s2281" type="#_x0000_t32" style="position:absolute;left:4787;top:4700;width:0;height:5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5lOsMAAADdAAAADwAAAGRycy9kb3ducmV2LnhtbERPTWvCQBC9F/wPywje6iYNmBJdRTTS&#10;Huwh1ou3ITsmIdnZkN1q+u+7gtDbPN7nrDaj6cSNBtdYVhDPIxDEpdUNVwrO34fXdxDOI2vsLJOC&#10;X3KwWU9eVphpe+eCbidfiRDCLkMFtfd9JqUrazLo5rYnDtzVDgZ9gEMl9YD3EG46+RZFC2mw4dBQ&#10;Y0+7msr29GMU5PqYF5S27lIke9Puvz7yOEmUmk3H7RKEp9H/i5/uTx3mp3EKj2/CC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uZTrDAAAA3QAAAA8AAAAAAAAAAAAA&#10;AAAAoQIAAGRycy9kb3ducmV2LnhtbFBLBQYAAAAABAAEAPkAAACRAwAAAAA=&#10;" strokecolor="#4e6128">
                <v:stroke endarrow="block"/>
              </v:shape>
              <v:shape id="AutoShape 1454" o:spid="_x0000_s2282" type="#_x0000_t66" style="position:absolute;left:7024;top:3858;width:695;height:3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SveccA&#10;AADdAAAADwAAAGRycy9kb3ducmV2LnhtbESPQU/DMAyF70j8h8hI3La0wACVptM0DQlx2Sg7cLQa&#10;01Y0TpWEtePX4wMSN1vv+b3P5Xp2gzpRiL1nA/kyA0XceNtza+D4/rx4BBUTssXBMxk4U4R1dXlR&#10;YmH9xG90qlOrJIRjgQa6lMZC69h05DAu/Ugs2qcPDpOsodU24CThbtA3WXavHfYsDR2OtO2o+aq/&#10;nQE7/fR3+fb1uDnsd6vzPriP250z5vpq3jyBSjSnf/Pf9YsV/IdccOUbGUF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8kr3nHAAAA3QAAAA8AAAAAAAAAAAAAAAAAmAIAAGRy&#10;cy9kb3ducmV2LnhtbFBLBQYAAAAABAAEAPUAAACMAwAAAAA=&#10;" fillcolor="#dbe5f1" strokecolor="#365f91" strokeweight="2.25pt"/>
              <v:rect id="Rectangle 1455" o:spid="_x0000_s2283" style="position:absolute;left:7363;top:3071;width:2785;height:3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VisQA&#10;AADdAAAADwAAAGRycy9kb3ducmV2LnhtbERP3WrCMBS+H/gO4Qi7GTN1sOmqUZwiDBHEbg9waI5t&#10;sTmJSdZ2b78MBrs7H9/vWa4H04qOfGgsK5hOMhDEpdUNVwo+P/aPcxAhImtsLZOCbwqwXo3ulphr&#10;2/OZuiJWIoVwyFFBHaPLpQxlTQbDxDrixF2sNxgT9JXUHvsUblr5lGUv0mDDqaFGR9uaymvxZRT0&#10;D91pR4eTu/nCHq7ubWuPz4VS9+NhswARaYj/4j/3u07zZ9NX+P0mnS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gVYrEAAAA3QAAAA8AAAAAAAAAAAAAAAAAmAIAAGRycy9k&#10;b3ducmV2LnhtbFBLBQYAAAAABAAEAPUAAACJAwAAAAA=&#10;" fillcolor="#fde9d9" strokecolor="#e36c0a">
                <v:stroke dashstyle="dash"/>
                <v:textbox>
                  <w:txbxContent>
                    <w:p w14:paraId="5BA93061" w14:textId="77777777" w:rsidR="005F0000" w:rsidRPr="0009620C" w:rsidRDefault="005F0000" w:rsidP="00566A25">
                      <w:pPr>
                        <w:rPr>
                          <w:b/>
                          <w:sz w:val="18"/>
                        </w:rPr>
                      </w:pPr>
                      <w:r w:rsidRPr="0009620C">
                        <w:rPr>
                          <w:rFonts w:hint="eastAsia"/>
                          <w:b/>
                          <w:sz w:val="18"/>
                        </w:rPr>
                        <w:t>相关材料说明：</w:t>
                      </w:r>
                    </w:p>
                    <w:p w14:paraId="04B1DACD" w14:textId="77777777" w:rsidR="005F0000" w:rsidRPr="0009620C" w:rsidRDefault="005F0000" w:rsidP="00566A25">
                      <w:pPr>
                        <w:rPr>
                          <w:rFonts w:ascii="宋体" w:hAnsi="宋体" w:cs="宋体"/>
                          <w:sz w:val="18"/>
                        </w:rPr>
                      </w:pPr>
                      <w:r w:rsidRPr="0009620C">
                        <w:rPr>
                          <w:rFonts w:ascii="宋体" w:hAnsi="宋体" w:cs="宋体" w:hint="eastAsia"/>
                          <w:sz w:val="18"/>
                        </w:rPr>
                        <w:t>①发生解散、破产、撤销、合并、注（吊）销营业执照等情况的相关证明材料；</w:t>
                      </w:r>
                    </w:p>
                    <w:p w14:paraId="36238A9E" w14:textId="77777777" w:rsidR="005F0000" w:rsidRPr="0009620C" w:rsidRDefault="005F0000" w:rsidP="00566A25">
                      <w:pPr>
                        <w:rPr>
                          <w:rFonts w:ascii="宋体" w:hAnsi="宋体" w:cs="宋体"/>
                          <w:sz w:val="18"/>
                        </w:rPr>
                      </w:pPr>
                      <w:r w:rsidRPr="00610145">
                        <w:rPr>
                          <w:rFonts w:ascii="宋体" w:hAnsi="宋体" w:cs="宋体" w:hint="eastAsia"/>
                          <w:sz w:val="18"/>
                        </w:rPr>
                        <w:t>②</w:t>
                      </w:r>
                      <w:r w:rsidRPr="0009620C">
                        <w:rPr>
                          <w:rFonts w:ascii="宋体" w:hAnsi="宋体" w:cs="宋体" w:hint="eastAsia"/>
                          <w:sz w:val="18"/>
                        </w:rPr>
                        <w:t>办理注销月上月的社会保险月报银行托收单复印件（盖公章）；</w:t>
                      </w:r>
                    </w:p>
                    <w:p w14:paraId="0C89A652" w14:textId="77777777" w:rsidR="005F0000" w:rsidRPr="0009620C" w:rsidRDefault="005F0000" w:rsidP="00566A25">
                      <w:pPr>
                        <w:rPr>
                          <w:rFonts w:ascii="宋体" w:hAnsi="宋体" w:cs="宋体"/>
                          <w:sz w:val="18"/>
                        </w:rPr>
                      </w:pPr>
                      <w:r w:rsidRPr="0009620C">
                        <w:rPr>
                          <w:rFonts w:ascii="宋体" w:hAnsi="宋体" w:cs="宋体" w:hint="eastAsia"/>
                          <w:sz w:val="18"/>
                        </w:rPr>
                        <w:t>③《社会保险登记证》原件；</w:t>
                      </w:r>
                      <w:r w:rsidRPr="00610145">
                        <w:rPr>
                          <w:rFonts w:ascii="宋体" w:hAnsi="宋体" w:cs="宋体" w:hint="eastAsia"/>
                          <w:sz w:val="18"/>
                        </w:rPr>
                        <w:t>④</w:t>
                      </w:r>
                      <w:r w:rsidRPr="0009620C">
                        <w:rPr>
                          <w:rFonts w:ascii="宋体" w:hAnsi="宋体" w:cs="宋体" w:hint="eastAsia"/>
                          <w:sz w:val="18"/>
                        </w:rPr>
                        <w:t>《北京市社会保险单位信息变更登记表》（一式二份，加盖公章）；</w:t>
                      </w:r>
                    </w:p>
                    <w:p w14:paraId="17BE3FE1" w14:textId="77777777" w:rsidR="005F0000" w:rsidRPr="0009620C" w:rsidRDefault="005F0000" w:rsidP="00566A25">
                      <w:pPr>
                        <w:rPr>
                          <w:rFonts w:ascii="宋体" w:hAnsi="宋体" w:cs="宋体"/>
                          <w:sz w:val="18"/>
                        </w:rPr>
                      </w:pPr>
                      <w:r w:rsidRPr="0009620C">
                        <w:rPr>
                          <w:rFonts w:ascii="宋体" w:hAnsi="宋体" w:cs="宋体" w:hint="eastAsia"/>
                          <w:sz w:val="18"/>
                        </w:rPr>
                        <w:t>⑤若注销单位公章已被收回，应提供工商局出具的《收缴公章证明》，并在盖公章处加盖负责人人名章。</w:t>
                      </w:r>
                    </w:p>
                    <w:p w14:paraId="78A55508" w14:textId="77777777" w:rsidR="005F0000" w:rsidRPr="0009620C" w:rsidRDefault="005F0000" w:rsidP="00566A25">
                      <w:pPr>
                        <w:rPr>
                          <w:sz w:val="18"/>
                        </w:rPr>
                      </w:pPr>
                    </w:p>
                  </w:txbxContent>
                </v:textbox>
              </v:rect>
              <v:shape id="AutoShape 1456" o:spid="_x0000_s2284" type="#_x0000_t32" style="position:absolute;left:4800;top:6644;width:0;height:5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s388cAAADdAAAADwAAAGRycy9kb3ducmV2LnhtbESPMW/CQAyF90r9DydX6lYuEAlQ4EBV&#10;SVUGOiR06WblTBIl54tyV0j/fT0gdbP1nt/7vN1PrldXGkPr2cB8loAirrxtuTbwdX5/WYMKEdli&#10;75kM/FKA/e7xYYuZ9Tcu6FrGWkkIhwwNNDEOmdahashhmPmBWLSLHx1GWcda2xFvEu56vUiSpXbY&#10;sjQ0ONBbQ1VX/jgDuT3lBa268F2kB9cdPj/yeZoa8/w0vW5ARZriv/l+fbSCv1oIv3wjI+jd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qzfzxwAAAN0AAAAPAAAAAAAA&#10;AAAAAAAAAKECAABkcnMvZG93bnJldi54bWxQSwUGAAAAAAQABAD5AAAAlQMAAAAA&#10;" strokecolor="#4e6128">
                <v:stroke endarrow="block"/>
              </v:shape>
              <v:roundrect id="AutoShape 1457" o:spid="_x0000_s2285" style="position:absolute;left:3533;top:7173;width:2527;height:50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F7eMMA&#10;AADdAAAADwAAAGRycy9kb3ducmV2LnhtbERPS2vCQBC+F/wPywje6iY52BJdRXxASy9VC17H7JhE&#10;s7Nhd2uSf98tFHqbj+85i1VvGvEg52vLCtJpAoK4sLrmUsHXaf/8CsIHZI2NZVIwkIfVcvS0wFzb&#10;jg/0OIZSxBD2OSqoQmhzKX1RkUE/tS1x5K7WGQwRulJqh10MN43MkmQmDdYcGypsaVNRcT9+GwWX&#10;YbeX/NnY85C69w88nG5dtlVqMu7XcxCB+vAv/nO/6Tj/JUvh95t4g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F7eM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3B6E352F" w14:textId="77777777" w:rsidR="005F0000" w:rsidRPr="00154079" w:rsidRDefault="005F0000" w:rsidP="00566A25">
                      <w:pPr>
                        <w:jc w:val="center"/>
                        <w:rPr>
                          <w:b/>
                          <w:sz w:val="40"/>
                        </w:rPr>
                      </w:pPr>
                      <w:r w:rsidRPr="00154079">
                        <w:rPr>
                          <w:rFonts w:hint="eastAsia"/>
                          <w:b/>
                          <w:sz w:val="28"/>
                        </w:rPr>
                        <w:t>业务办理完毕</w:t>
                      </w:r>
                    </w:p>
                  </w:txbxContent>
                </v:textbox>
              </v:roundrect>
            </v:group>
            <v:rect id="Rectangle 1458" o:spid="_x0000_s2286" style="position:absolute;left:1820;top:11760;width:8260;height:17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tosMA&#10;AADdAAAADwAAAGRycy9kb3ducmV2LnhtbERPTWvCQBC9F/oflhG86a7Rppq6SikIgvVQFbwO2TEJ&#10;zc6m2VXjv3cFobd5vM+ZLztbiwu1vnKsYTRUIIhzZyouNBz2q8EUhA/IBmvHpOFGHpaL15c5ZsZd&#10;+Ycuu1CIGMI+Qw1lCE0mpc9LsuiHriGO3Mm1FkOEbSFNi9cYbmuZKJVKixXHhhIb+iop/92drQZM&#10;J+Zvexp/7zfnFGdFp1ZvR6V1v9d9foAI1IV/8dO9NnH+e5LA45t4gl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tosMAAADdAAAADwAAAAAAAAAAAAAAAACYAgAAZHJzL2Rv&#10;d25yZXYueG1sUEsFBgAAAAAEAAQA9QAAAIgDAAAAAA==&#10;" stroked="f">
              <v:textbox>
                <w:txbxContent>
                  <w:p w14:paraId="759722F0" w14:textId="77777777" w:rsidR="005F0000" w:rsidRPr="0009620C" w:rsidRDefault="005F0000" w:rsidP="0009620C">
                    <w:pPr>
                      <w:spacing w:line="276" w:lineRule="auto"/>
                      <w:ind w:firstLineChars="200" w:firstLine="361"/>
                      <w:rPr>
                        <w:rFonts w:ascii="宋体" w:hAnsi="宋体" w:cs="宋体"/>
                        <w:b/>
                        <w:sz w:val="18"/>
                      </w:rPr>
                    </w:pPr>
                    <w:r w:rsidRPr="0009620C">
                      <w:rPr>
                        <w:rFonts w:ascii="宋体" w:hAnsi="宋体" w:cs="宋体" w:hint="eastAsia"/>
                        <w:b/>
                        <w:sz w:val="18"/>
                      </w:rPr>
                      <w:t>注意事项：</w:t>
                    </w:r>
                  </w:p>
                  <w:p w14:paraId="42244481" w14:textId="77777777" w:rsidR="005F0000" w:rsidRPr="0009620C" w:rsidRDefault="005F0000" w:rsidP="0009620C">
                    <w:pPr>
                      <w:spacing w:line="276" w:lineRule="auto"/>
                      <w:ind w:firstLineChars="200" w:firstLine="360"/>
                      <w:rPr>
                        <w:rFonts w:ascii="宋体" w:hAnsi="宋体" w:cs="宋体"/>
                        <w:sz w:val="18"/>
                      </w:rPr>
                    </w:pPr>
                    <w:r w:rsidRPr="0009620C">
                      <w:rPr>
                        <w:rFonts w:ascii="宋体" w:hAnsi="宋体" w:cs="宋体" w:hint="eastAsia"/>
                        <w:sz w:val="18"/>
                      </w:rPr>
                      <w:t>1</w:t>
                    </w:r>
                    <w:r w:rsidRPr="00610145">
                      <w:rPr>
                        <w:rFonts w:ascii="宋体" w:hAnsi="宋体" w:hint="eastAsia"/>
                        <w:sz w:val="18"/>
                        <w:szCs w:val="24"/>
                      </w:rPr>
                      <w:t>．</w:t>
                    </w:r>
                    <w:r w:rsidRPr="0009620C">
                      <w:rPr>
                        <w:rFonts w:ascii="宋体" w:hAnsi="宋体" w:cs="宋体" w:hint="eastAsia"/>
                        <w:sz w:val="18"/>
                      </w:rPr>
                      <w:t>业务办理时间：每月23日至25日（节假日除外）；</w:t>
                    </w:r>
                  </w:p>
                  <w:p w14:paraId="0464D153" w14:textId="77777777" w:rsidR="005F0000" w:rsidRPr="0009620C" w:rsidRDefault="005F0000" w:rsidP="0009620C">
                    <w:pPr>
                      <w:spacing w:line="276" w:lineRule="auto"/>
                      <w:ind w:firstLineChars="200" w:firstLine="360"/>
                      <w:rPr>
                        <w:rFonts w:ascii="宋体" w:hAnsi="宋体" w:cs="宋体"/>
                        <w:sz w:val="18"/>
                      </w:rPr>
                    </w:pPr>
                    <w:r w:rsidRPr="0009620C">
                      <w:rPr>
                        <w:rFonts w:ascii="宋体" w:hAnsi="宋体" w:cs="宋体" w:hint="eastAsia"/>
                        <w:sz w:val="18"/>
                      </w:rPr>
                      <w:t>2</w:t>
                    </w:r>
                    <w:r w:rsidRPr="00610145">
                      <w:rPr>
                        <w:rFonts w:ascii="宋体" w:hAnsi="宋体" w:hint="eastAsia"/>
                        <w:sz w:val="18"/>
                        <w:szCs w:val="24"/>
                      </w:rPr>
                      <w:t>．</w:t>
                    </w:r>
                    <w:r w:rsidRPr="0009620C">
                      <w:rPr>
                        <w:rFonts w:ascii="宋体" w:hAnsi="宋体" w:cs="宋体" w:hint="eastAsia"/>
                        <w:sz w:val="18"/>
                      </w:rPr>
                      <w:t>业务办理岗位：社保中心登记业务岗；</w:t>
                    </w:r>
                  </w:p>
                  <w:p w14:paraId="2ABF0311" w14:textId="77777777" w:rsidR="005F0000" w:rsidRDefault="005F0000" w:rsidP="006265E2">
                    <w:pPr>
                      <w:spacing w:line="276" w:lineRule="auto"/>
                      <w:ind w:leftChars="150" w:left="360"/>
                      <w:rPr>
                        <w:rFonts w:ascii="宋体" w:hAnsi="宋体" w:cs="宋体"/>
                        <w:sz w:val="18"/>
                      </w:rPr>
                    </w:pPr>
                    <w:r w:rsidRPr="0009620C">
                      <w:rPr>
                        <w:rFonts w:ascii="宋体" w:hAnsi="宋体" w:cs="宋体" w:hint="eastAsia"/>
                        <w:sz w:val="18"/>
                      </w:rPr>
                      <w:t>3</w:t>
                    </w:r>
                    <w:r w:rsidRPr="00610145">
                      <w:rPr>
                        <w:rFonts w:ascii="宋体" w:hAnsi="宋体" w:hint="eastAsia"/>
                        <w:sz w:val="18"/>
                        <w:szCs w:val="24"/>
                      </w:rPr>
                      <w:t>．</w:t>
                    </w:r>
                    <w:r w:rsidRPr="0009620C">
                      <w:rPr>
                        <w:rFonts w:ascii="宋体" w:hAnsi="宋体" w:cs="宋体" w:hint="eastAsia"/>
                        <w:sz w:val="18"/>
                      </w:rPr>
                      <w:t>单位注销后将无法恢复为正常缴费状态，并无法办理社会保险登记，</w:t>
                    </w:r>
                    <w:proofErr w:type="gramStart"/>
                    <w:r w:rsidRPr="0009620C">
                      <w:rPr>
                        <w:rFonts w:ascii="宋体" w:hAnsi="宋体" w:cs="宋体" w:hint="eastAsia"/>
                        <w:sz w:val="18"/>
                      </w:rPr>
                      <w:t>故单位</w:t>
                    </w:r>
                    <w:proofErr w:type="gramEnd"/>
                    <w:r w:rsidRPr="0009620C">
                      <w:rPr>
                        <w:rFonts w:ascii="宋体" w:hAnsi="宋体" w:cs="宋体" w:hint="eastAsia"/>
                        <w:sz w:val="18"/>
                      </w:rPr>
                      <w:t>在办理注销</w:t>
                    </w:r>
                  </w:p>
                  <w:p w14:paraId="7CE57991" w14:textId="77777777" w:rsidR="005F0000" w:rsidRPr="0009620C" w:rsidRDefault="005F0000" w:rsidP="006265E2">
                    <w:pPr>
                      <w:spacing w:line="276" w:lineRule="auto"/>
                      <w:rPr>
                        <w:rFonts w:ascii="宋体" w:hAnsi="宋体" w:cs="宋体"/>
                        <w:sz w:val="18"/>
                      </w:rPr>
                    </w:pPr>
                    <w:r w:rsidRPr="0009620C">
                      <w:rPr>
                        <w:rFonts w:ascii="宋体" w:hAnsi="宋体" w:cs="宋体" w:hint="eastAsia"/>
                        <w:sz w:val="18"/>
                      </w:rPr>
                      <w:t>登记前必须保证支付金额已全部到账；</w:t>
                    </w:r>
                  </w:p>
                  <w:p w14:paraId="0A759A14" w14:textId="77777777" w:rsidR="005F0000" w:rsidRPr="0009620C" w:rsidRDefault="005F0000" w:rsidP="0009620C">
                    <w:pPr>
                      <w:spacing w:line="276" w:lineRule="auto"/>
                      <w:ind w:firstLineChars="200" w:firstLine="360"/>
                      <w:rPr>
                        <w:rFonts w:ascii="宋体" w:hAnsi="宋体" w:cs="宋体"/>
                        <w:sz w:val="18"/>
                      </w:rPr>
                    </w:pPr>
                    <w:r w:rsidRPr="0009620C">
                      <w:rPr>
                        <w:rFonts w:ascii="宋体" w:hAnsi="宋体" w:cs="宋体" w:hint="eastAsia"/>
                        <w:sz w:val="18"/>
                      </w:rPr>
                      <w:t>4</w:t>
                    </w:r>
                    <w:r w:rsidRPr="00610145">
                      <w:rPr>
                        <w:rFonts w:ascii="宋体" w:hAnsi="宋体" w:hint="eastAsia"/>
                        <w:sz w:val="18"/>
                        <w:szCs w:val="24"/>
                      </w:rPr>
                      <w:t>．</w:t>
                    </w:r>
                    <w:r w:rsidRPr="0009620C">
                      <w:rPr>
                        <w:rFonts w:ascii="宋体" w:hAnsi="宋体" w:cs="宋体" w:hint="eastAsia"/>
                        <w:sz w:val="18"/>
                      </w:rPr>
                      <w:t>提交的材料需统一使用A4纸打印或复印，填写表格请用黑色签字笔。</w:t>
                    </w:r>
                  </w:p>
                  <w:p w14:paraId="5CA4A20B" w14:textId="77777777" w:rsidR="005F0000" w:rsidRPr="0009620C" w:rsidRDefault="005F0000" w:rsidP="00566A25">
                    <w:pPr>
                      <w:spacing w:line="276" w:lineRule="auto"/>
                      <w:rPr>
                        <w:sz w:val="18"/>
                      </w:rPr>
                    </w:pPr>
                  </w:p>
                </w:txbxContent>
              </v:textbox>
            </v:rect>
          </v:group>
        </w:pict>
      </w:r>
    </w:p>
    <w:p w14:paraId="5876EB68" w14:textId="77777777" w:rsidR="001E3496" w:rsidRPr="009C73EB" w:rsidRDefault="001E3496" w:rsidP="009C73EB">
      <w:pPr>
        <w:spacing w:line="360" w:lineRule="auto"/>
        <w:rPr>
          <w:rFonts w:ascii="宋体" w:hAnsi="宋体"/>
          <w:szCs w:val="24"/>
        </w:rPr>
      </w:pPr>
    </w:p>
    <w:p w14:paraId="6531CBB2" w14:textId="77777777" w:rsidR="001E3496" w:rsidRPr="009C73EB" w:rsidRDefault="001E3496" w:rsidP="009C73EB">
      <w:pPr>
        <w:spacing w:line="360" w:lineRule="auto"/>
        <w:rPr>
          <w:rFonts w:ascii="宋体" w:hAnsi="宋体"/>
          <w:szCs w:val="24"/>
        </w:rPr>
      </w:pPr>
    </w:p>
    <w:p w14:paraId="4260607A" w14:textId="77777777" w:rsidR="001E3496" w:rsidRPr="009C73EB" w:rsidRDefault="001E3496" w:rsidP="009C73EB">
      <w:pPr>
        <w:spacing w:line="360" w:lineRule="auto"/>
        <w:rPr>
          <w:rFonts w:ascii="宋体" w:hAnsi="宋体"/>
          <w:szCs w:val="24"/>
        </w:rPr>
      </w:pPr>
    </w:p>
    <w:p w14:paraId="066208FB" w14:textId="77777777" w:rsidR="001E3496" w:rsidRPr="009C73EB" w:rsidRDefault="001E3496" w:rsidP="009C73EB">
      <w:pPr>
        <w:spacing w:line="360" w:lineRule="auto"/>
        <w:rPr>
          <w:rFonts w:ascii="宋体" w:hAnsi="宋体"/>
          <w:szCs w:val="24"/>
        </w:rPr>
      </w:pPr>
    </w:p>
    <w:p w14:paraId="79FF44CB" w14:textId="77777777" w:rsidR="001E3496" w:rsidRPr="009C73EB" w:rsidRDefault="001E3496" w:rsidP="009C73EB">
      <w:pPr>
        <w:spacing w:line="360" w:lineRule="auto"/>
        <w:rPr>
          <w:rFonts w:ascii="宋体" w:hAnsi="宋体"/>
          <w:szCs w:val="24"/>
        </w:rPr>
      </w:pPr>
    </w:p>
    <w:p w14:paraId="50FF281D" w14:textId="77777777" w:rsidR="001E3496" w:rsidRPr="009C73EB" w:rsidRDefault="001E3496" w:rsidP="009C73EB">
      <w:pPr>
        <w:spacing w:line="360" w:lineRule="auto"/>
        <w:rPr>
          <w:rFonts w:ascii="宋体" w:hAnsi="宋体"/>
          <w:szCs w:val="24"/>
        </w:rPr>
      </w:pPr>
    </w:p>
    <w:p w14:paraId="67B2D0DA" w14:textId="77777777" w:rsidR="001E3496" w:rsidRPr="009C73EB" w:rsidRDefault="001E3496" w:rsidP="009C73EB">
      <w:pPr>
        <w:spacing w:line="360" w:lineRule="auto"/>
        <w:rPr>
          <w:rFonts w:ascii="宋体" w:hAnsi="宋体"/>
          <w:szCs w:val="24"/>
        </w:rPr>
      </w:pPr>
    </w:p>
    <w:p w14:paraId="52031FC0" w14:textId="77777777" w:rsidR="001E3496" w:rsidRPr="009C73EB" w:rsidRDefault="001E3496" w:rsidP="009C73EB">
      <w:pPr>
        <w:spacing w:line="360" w:lineRule="auto"/>
        <w:rPr>
          <w:rFonts w:ascii="宋体" w:hAnsi="宋体"/>
          <w:szCs w:val="24"/>
        </w:rPr>
      </w:pPr>
    </w:p>
    <w:p w14:paraId="5CE5D972" w14:textId="77777777" w:rsidR="001E3496" w:rsidRPr="009C73EB" w:rsidRDefault="001E3496" w:rsidP="009C73EB">
      <w:pPr>
        <w:spacing w:line="360" w:lineRule="auto"/>
        <w:rPr>
          <w:rFonts w:ascii="宋体" w:hAnsi="宋体"/>
          <w:szCs w:val="24"/>
        </w:rPr>
      </w:pPr>
    </w:p>
    <w:p w14:paraId="78D3DC4D" w14:textId="77777777" w:rsidR="001E3496" w:rsidRPr="009C73EB" w:rsidRDefault="001E3496" w:rsidP="009C73EB">
      <w:pPr>
        <w:spacing w:line="360" w:lineRule="auto"/>
        <w:rPr>
          <w:rFonts w:ascii="宋体" w:hAnsi="宋体"/>
          <w:szCs w:val="24"/>
        </w:rPr>
      </w:pPr>
    </w:p>
    <w:p w14:paraId="72B779C5" w14:textId="77777777" w:rsidR="001E3496" w:rsidRPr="009C73EB" w:rsidRDefault="001E3496" w:rsidP="009C73EB">
      <w:pPr>
        <w:spacing w:line="360" w:lineRule="auto"/>
        <w:rPr>
          <w:rFonts w:ascii="宋体" w:hAnsi="宋体"/>
          <w:szCs w:val="24"/>
        </w:rPr>
      </w:pPr>
    </w:p>
    <w:p w14:paraId="03C767E4" w14:textId="77777777" w:rsidR="001E3496" w:rsidRPr="009C73EB" w:rsidRDefault="001E3496" w:rsidP="009C73EB">
      <w:pPr>
        <w:spacing w:line="360" w:lineRule="auto"/>
        <w:rPr>
          <w:rFonts w:ascii="宋体" w:hAnsi="宋体"/>
          <w:szCs w:val="24"/>
        </w:rPr>
      </w:pPr>
    </w:p>
    <w:p w14:paraId="13E949E8" w14:textId="77777777" w:rsidR="001E3496" w:rsidRPr="009C73EB" w:rsidRDefault="001E3496" w:rsidP="009C73EB">
      <w:pPr>
        <w:spacing w:line="360" w:lineRule="auto"/>
        <w:rPr>
          <w:rFonts w:ascii="宋体" w:hAnsi="宋体"/>
          <w:szCs w:val="24"/>
        </w:rPr>
      </w:pPr>
    </w:p>
    <w:p w14:paraId="77C505F8" w14:textId="77777777" w:rsidR="001E3496" w:rsidRPr="009C73EB" w:rsidRDefault="001E3496" w:rsidP="009C73EB">
      <w:pPr>
        <w:spacing w:line="360" w:lineRule="auto"/>
        <w:rPr>
          <w:rFonts w:ascii="宋体" w:hAnsi="宋体"/>
          <w:szCs w:val="24"/>
        </w:rPr>
      </w:pPr>
    </w:p>
    <w:p w14:paraId="5C83003D" w14:textId="77777777" w:rsidR="001E3496" w:rsidRPr="009C73EB" w:rsidRDefault="001E3496" w:rsidP="009C73EB">
      <w:pPr>
        <w:spacing w:line="360" w:lineRule="auto"/>
        <w:rPr>
          <w:rFonts w:ascii="宋体" w:hAnsi="宋体"/>
          <w:szCs w:val="24"/>
        </w:rPr>
      </w:pPr>
    </w:p>
    <w:p w14:paraId="28AD1BD3" w14:textId="77777777" w:rsidR="001E3496" w:rsidRPr="009C73EB" w:rsidRDefault="001E3496" w:rsidP="009C73EB">
      <w:pPr>
        <w:spacing w:line="360" w:lineRule="auto"/>
        <w:rPr>
          <w:rFonts w:ascii="宋体" w:hAnsi="宋体"/>
          <w:szCs w:val="24"/>
        </w:rPr>
      </w:pPr>
    </w:p>
    <w:p w14:paraId="14112434" w14:textId="77777777" w:rsidR="001E3496" w:rsidRPr="009C73EB" w:rsidRDefault="001E3496" w:rsidP="009C73EB">
      <w:pPr>
        <w:spacing w:line="360" w:lineRule="auto"/>
        <w:rPr>
          <w:rFonts w:ascii="宋体" w:hAnsi="宋体"/>
          <w:szCs w:val="24"/>
        </w:rPr>
      </w:pPr>
    </w:p>
    <w:p w14:paraId="70A69B5B" w14:textId="77777777" w:rsidR="001E3496" w:rsidRPr="009C73EB" w:rsidRDefault="001E3496" w:rsidP="009C73EB">
      <w:pPr>
        <w:spacing w:line="360" w:lineRule="auto"/>
        <w:rPr>
          <w:rFonts w:ascii="宋体" w:hAnsi="宋体"/>
          <w:szCs w:val="24"/>
        </w:rPr>
      </w:pPr>
    </w:p>
    <w:p w14:paraId="42A2E24D" w14:textId="77777777" w:rsidR="001E3496" w:rsidRPr="009C73EB" w:rsidRDefault="001E3496" w:rsidP="009C73EB">
      <w:pPr>
        <w:spacing w:line="360" w:lineRule="auto"/>
        <w:rPr>
          <w:rFonts w:ascii="宋体" w:hAnsi="宋体"/>
          <w:szCs w:val="24"/>
        </w:rPr>
      </w:pPr>
    </w:p>
    <w:p w14:paraId="7DD081B4" w14:textId="77777777" w:rsidR="001E3496" w:rsidRPr="009C73EB" w:rsidRDefault="001E3496" w:rsidP="009C73EB">
      <w:pPr>
        <w:spacing w:line="360" w:lineRule="auto"/>
        <w:rPr>
          <w:rFonts w:ascii="宋体" w:hAnsi="宋体"/>
          <w:szCs w:val="24"/>
        </w:rPr>
      </w:pPr>
    </w:p>
    <w:p w14:paraId="430CDF82" w14:textId="77777777" w:rsidR="001E3496" w:rsidRPr="009C73EB" w:rsidRDefault="001E3496" w:rsidP="009C73EB">
      <w:pPr>
        <w:spacing w:line="360" w:lineRule="auto"/>
        <w:rPr>
          <w:rFonts w:ascii="宋体" w:hAnsi="宋体"/>
          <w:szCs w:val="24"/>
        </w:rPr>
      </w:pPr>
    </w:p>
    <w:p w14:paraId="5FE767A6" w14:textId="77777777" w:rsidR="001E3496" w:rsidRPr="009C73EB" w:rsidRDefault="001E3496" w:rsidP="009C73EB">
      <w:pPr>
        <w:spacing w:line="360" w:lineRule="auto"/>
        <w:rPr>
          <w:rFonts w:ascii="宋体" w:hAnsi="宋体"/>
          <w:szCs w:val="24"/>
        </w:rPr>
      </w:pPr>
    </w:p>
    <w:p w14:paraId="4B803AF3" w14:textId="77777777" w:rsidR="001E3496" w:rsidRPr="009C73EB" w:rsidRDefault="001E3496" w:rsidP="009C73EB">
      <w:pPr>
        <w:spacing w:line="360" w:lineRule="auto"/>
        <w:rPr>
          <w:rFonts w:ascii="宋体" w:hAnsi="宋体"/>
          <w:szCs w:val="24"/>
        </w:rPr>
      </w:pPr>
    </w:p>
    <w:p w14:paraId="1162487C" w14:textId="77777777" w:rsidR="001E3496" w:rsidRPr="009C73EB" w:rsidRDefault="001E3496" w:rsidP="009C73EB">
      <w:pPr>
        <w:spacing w:line="360" w:lineRule="auto"/>
        <w:rPr>
          <w:rFonts w:ascii="宋体" w:hAnsi="宋体"/>
          <w:szCs w:val="24"/>
        </w:rPr>
      </w:pPr>
    </w:p>
    <w:p w14:paraId="0283661D" w14:textId="77777777" w:rsidR="0024101E" w:rsidRPr="009C73EB" w:rsidRDefault="0024101E" w:rsidP="009C73EB">
      <w:pPr>
        <w:spacing w:line="360" w:lineRule="auto"/>
        <w:rPr>
          <w:rFonts w:ascii="宋体" w:hAnsi="宋体"/>
          <w:szCs w:val="24"/>
        </w:rPr>
      </w:pPr>
      <w:bookmarkStart w:id="42" w:name="_Toc378687700"/>
    </w:p>
    <w:p w14:paraId="05F10855" w14:textId="77777777" w:rsidR="0024101E" w:rsidRDefault="0024101E" w:rsidP="00094D0D"/>
    <w:p w14:paraId="0AD9554A" w14:textId="77777777" w:rsidR="002E61E6" w:rsidRDefault="002E61E6" w:rsidP="002E61E6"/>
    <w:p w14:paraId="4EA9A907" w14:textId="77777777" w:rsidR="002E61E6" w:rsidRDefault="002E61E6" w:rsidP="002E61E6"/>
    <w:p w14:paraId="5DC6421E" w14:textId="77777777" w:rsidR="002E61E6" w:rsidRDefault="002E61E6" w:rsidP="002E61E6"/>
    <w:p w14:paraId="19E36446" w14:textId="77777777" w:rsidR="002E61E6" w:rsidRDefault="002E61E6" w:rsidP="002E61E6"/>
    <w:p w14:paraId="438A9012" w14:textId="77777777" w:rsidR="002E61E6" w:rsidRDefault="002E61E6" w:rsidP="002E61E6"/>
    <w:p w14:paraId="35C5D6AF"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43" w:name="_Toc378687701"/>
      <w:bookmarkStart w:id="44" w:name="_Toc381693074"/>
      <w:bookmarkStart w:id="45" w:name="_Toc382209149"/>
      <w:bookmarkStart w:id="46" w:name="_Toc378687702"/>
      <w:bookmarkEnd w:id="42"/>
      <w:r w:rsidRPr="00094D0D">
        <w:rPr>
          <w:rFonts w:ascii="宋体" w:hAnsi="宋体" w:hint="eastAsia"/>
          <w:b/>
          <w:bCs/>
          <w:sz w:val="32"/>
          <w:szCs w:val="32"/>
        </w:rPr>
        <w:t>1</w:t>
      </w:r>
      <w:r w:rsidRPr="00094D0D">
        <w:rPr>
          <w:rFonts w:ascii="宋体" w:hAnsi="宋体"/>
          <w:b/>
          <w:bCs/>
          <w:sz w:val="32"/>
          <w:szCs w:val="32"/>
        </w:rPr>
        <w:t>4</w:t>
      </w:r>
      <w:r w:rsidRPr="00094D0D">
        <w:rPr>
          <w:rFonts w:ascii="宋体" w:hAnsi="宋体" w:hint="eastAsia"/>
          <w:b/>
          <w:bCs/>
          <w:sz w:val="32"/>
          <w:szCs w:val="32"/>
        </w:rPr>
        <w:t>.用人</w:t>
      </w:r>
      <w:r w:rsidRPr="00094D0D">
        <w:rPr>
          <w:rFonts w:ascii="宋体" w:hAnsi="宋体"/>
          <w:b/>
          <w:bCs/>
          <w:sz w:val="32"/>
          <w:szCs w:val="32"/>
        </w:rPr>
        <w:t>单位参保人</w:t>
      </w:r>
      <w:proofErr w:type="gramStart"/>
      <w:r w:rsidRPr="00094D0D">
        <w:rPr>
          <w:rFonts w:ascii="宋体" w:hAnsi="宋体"/>
          <w:b/>
          <w:bCs/>
          <w:sz w:val="32"/>
          <w:szCs w:val="32"/>
        </w:rPr>
        <w:t>员</w:t>
      </w:r>
      <w:r w:rsidRPr="00094D0D">
        <w:rPr>
          <w:rFonts w:ascii="宋体" w:hAnsi="宋体" w:hint="eastAsia"/>
          <w:b/>
          <w:bCs/>
          <w:sz w:val="32"/>
          <w:szCs w:val="32"/>
        </w:rPr>
        <w:t>信息</w:t>
      </w:r>
      <w:proofErr w:type="gramEnd"/>
      <w:r w:rsidRPr="00094D0D">
        <w:rPr>
          <w:rFonts w:ascii="宋体" w:hAnsi="宋体" w:hint="eastAsia"/>
          <w:b/>
          <w:bCs/>
          <w:sz w:val="32"/>
          <w:szCs w:val="32"/>
        </w:rPr>
        <w:t>变更办事指南</w:t>
      </w:r>
      <w:bookmarkEnd w:id="43"/>
      <w:bookmarkEnd w:id="44"/>
      <w:bookmarkEnd w:id="45"/>
    </w:p>
    <w:p w14:paraId="01C9D0BE" w14:textId="77777777" w:rsidR="00094D0D" w:rsidRPr="00094D0D" w:rsidRDefault="00094D0D" w:rsidP="00094D0D">
      <w:pPr>
        <w:spacing w:line="360" w:lineRule="auto"/>
        <w:ind w:firstLineChars="200" w:firstLine="422"/>
        <w:rPr>
          <w:rFonts w:ascii="宋体" w:hAnsi="宋体"/>
          <w:bCs/>
          <w:sz w:val="21"/>
          <w:szCs w:val="24"/>
        </w:rPr>
      </w:pPr>
      <w:r w:rsidRPr="00094D0D">
        <w:rPr>
          <w:rFonts w:ascii="宋体" w:hAnsi="宋体" w:hint="eastAsia"/>
          <w:b/>
          <w:bCs/>
          <w:sz w:val="21"/>
          <w:szCs w:val="24"/>
        </w:rPr>
        <w:t>一、业务办理时间：</w:t>
      </w:r>
      <w:r w:rsidRPr="00094D0D">
        <w:rPr>
          <w:rFonts w:ascii="宋体" w:hAnsi="宋体" w:hint="eastAsia"/>
          <w:bCs/>
          <w:sz w:val="21"/>
          <w:szCs w:val="24"/>
        </w:rPr>
        <w:t>每月5日至25日（节假日除外）</w:t>
      </w:r>
    </w:p>
    <w:p w14:paraId="3659C258" w14:textId="77777777" w:rsidR="00094D0D" w:rsidRPr="00094D0D" w:rsidRDefault="00094D0D" w:rsidP="00094D0D">
      <w:pPr>
        <w:spacing w:line="360" w:lineRule="auto"/>
        <w:ind w:firstLineChars="200" w:firstLine="422"/>
        <w:rPr>
          <w:rFonts w:ascii="宋体" w:hAnsi="宋体"/>
          <w:bCs/>
          <w:sz w:val="21"/>
          <w:szCs w:val="24"/>
        </w:rPr>
      </w:pPr>
      <w:r w:rsidRPr="00094D0D">
        <w:rPr>
          <w:rFonts w:ascii="宋体" w:hAnsi="宋体" w:hint="eastAsia"/>
          <w:b/>
          <w:bCs/>
          <w:sz w:val="21"/>
          <w:szCs w:val="24"/>
        </w:rPr>
        <w:t>二、业务办理需提交的材料：</w:t>
      </w:r>
    </w:p>
    <w:p w14:paraId="2C818217"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1．变更身份证号（</w:t>
      </w:r>
      <w:proofErr w:type="gramStart"/>
      <w:r w:rsidRPr="00094D0D">
        <w:rPr>
          <w:rFonts w:ascii="宋体" w:hAnsi="宋体" w:hint="eastAsia"/>
          <w:bCs/>
          <w:sz w:val="21"/>
          <w:szCs w:val="24"/>
        </w:rPr>
        <w:t>四险系统</w:t>
      </w:r>
      <w:proofErr w:type="gramEnd"/>
      <w:r w:rsidRPr="00094D0D">
        <w:rPr>
          <w:rFonts w:ascii="宋体" w:hAnsi="宋体" w:hint="eastAsia"/>
          <w:bCs/>
          <w:sz w:val="21"/>
          <w:szCs w:val="24"/>
        </w:rPr>
        <w:t>）提供①②③④⑥</w:t>
      </w:r>
    </w:p>
    <w:p w14:paraId="7F6867D8"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2．变更身份证号（医疗系统）提供②③④⑤⑥</w:t>
      </w:r>
    </w:p>
    <w:p w14:paraId="6364D236"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3．变更姓名提供①②③④</w:t>
      </w:r>
    </w:p>
    <w:p w14:paraId="2DE14E7D"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4．变更缴费人员类别（户口性质）提供①②③④</w:t>
      </w:r>
    </w:p>
    <w:p w14:paraId="378CE854"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5．变更民族提供①③</w:t>
      </w:r>
    </w:p>
    <w:p w14:paraId="33B9ACF7"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6．变更参加工作时间、视同年限提供①</w:t>
      </w:r>
    </w:p>
    <w:p w14:paraId="752D6063"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7．</w:t>
      </w:r>
      <w:r w:rsidRPr="00094D0D">
        <w:rPr>
          <w:rFonts w:ascii="宋体" w:hAnsi="宋体" w:hint="eastAsia"/>
          <w:sz w:val="21"/>
          <w:szCs w:val="24"/>
        </w:rPr>
        <w:t>变更残疾人员的标识提供</w:t>
      </w:r>
      <w:r w:rsidRPr="00094D0D">
        <w:rPr>
          <w:rFonts w:ascii="宋体" w:hAnsi="宋体" w:hint="eastAsia"/>
          <w:bCs/>
          <w:sz w:val="21"/>
          <w:szCs w:val="24"/>
        </w:rPr>
        <w:t>①③</w:t>
      </w:r>
      <w:r w:rsidRPr="00094D0D">
        <w:rPr>
          <w:rFonts w:ascii="宋体" w:hAnsi="宋体" w:hint="eastAsia"/>
          <w:sz w:val="21"/>
          <w:szCs w:val="24"/>
        </w:rPr>
        <w:t>⑦</w:t>
      </w:r>
    </w:p>
    <w:p w14:paraId="68D79BF1" w14:textId="77777777" w:rsidR="00094D0D" w:rsidRPr="00094D0D" w:rsidRDefault="00094D0D" w:rsidP="00094D0D">
      <w:pPr>
        <w:spacing w:line="360" w:lineRule="auto"/>
        <w:ind w:firstLineChars="200" w:firstLine="420"/>
        <w:rPr>
          <w:rFonts w:ascii="宋体" w:hAnsi="宋体"/>
          <w:b/>
          <w:bCs/>
          <w:sz w:val="21"/>
          <w:szCs w:val="24"/>
        </w:rPr>
      </w:pPr>
      <w:r w:rsidRPr="00094D0D">
        <w:rPr>
          <w:rFonts w:ascii="宋体" w:hAnsi="宋体" w:hint="eastAsia"/>
          <w:sz w:val="21"/>
          <w:szCs w:val="24"/>
        </w:rPr>
        <w:t>8．长期驻外/异地安置人员信息变更提供</w:t>
      </w:r>
      <w:r w:rsidRPr="00094D0D">
        <w:rPr>
          <w:rFonts w:ascii="宋体" w:hAnsi="宋体" w:hint="eastAsia"/>
          <w:bCs/>
          <w:sz w:val="21"/>
          <w:szCs w:val="24"/>
        </w:rPr>
        <w:t>①②⑧⑨</w:t>
      </w:r>
    </w:p>
    <w:p w14:paraId="32864EA2" w14:textId="77777777" w:rsidR="00094D0D" w:rsidRPr="00094D0D" w:rsidRDefault="00094D0D" w:rsidP="00094D0D">
      <w:pPr>
        <w:spacing w:line="360" w:lineRule="auto"/>
        <w:ind w:firstLineChars="200" w:firstLine="422"/>
        <w:rPr>
          <w:rFonts w:ascii="宋体" w:hAnsi="宋体"/>
          <w:b/>
          <w:bCs/>
          <w:sz w:val="21"/>
          <w:szCs w:val="24"/>
        </w:rPr>
      </w:pPr>
      <w:r w:rsidRPr="00094D0D">
        <w:rPr>
          <w:rFonts w:ascii="宋体" w:hAnsi="宋体" w:hint="eastAsia"/>
          <w:b/>
          <w:bCs/>
          <w:sz w:val="21"/>
          <w:szCs w:val="24"/>
        </w:rPr>
        <w:t>材料说明：</w:t>
      </w:r>
    </w:p>
    <w:p w14:paraId="65836DC6"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《北京市社会保险个人信息变更登记表》</w:t>
      </w:r>
    </w:p>
    <w:p w14:paraId="7E17255C"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参保单位变更参保人</w:t>
      </w:r>
      <w:proofErr w:type="gramStart"/>
      <w:r w:rsidRPr="00094D0D">
        <w:rPr>
          <w:rFonts w:ascii="宋体" w:hAnsi="宋体" w:hint="eastAsia"/>
          <w:sz w:val="21"/>
          <w:szCs w:val="24"/>
        </w:rPr>
        <w:t>员信息</w:t>
      </w:r>
      <w:proofErr w:type="gramEnd"/>
      <w:r w:rsidRPr="00094D0D">
        <w:rPr>
          <w:rFonts w:ascii="宋体" w:hAnsi="宋体" w:hint="eastAsia"/>
          <w:sz w:val="21"/>
          <w:szCs w:val="24"/>
        </w:rPr>
        <w:t>说明原件</w:t>
      </w:r>
    </w:p>
    <w:p w14:paraId="590131DB"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参保人员第二代身份证正反面复印件</w:t>
      </w:r>
    </w:p>
    <w:p w14:paraId="1DE28D15"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lastRenderedPageBreak/>
        <w:t>参保人户口簿首页、本人页及变更页复印件(户口簿显示为家庭户时，另</w:t>
      </w:r>
    </w:p>
    <w:p w14:paraId="174B0F09" w14:textId="77777777" w:rsidR="00094D0D" w:rsidRPr="00094D0D" w:rsidRDefault="00094D0D" w:rsidP="00094D0D">
      <w:pPr>
        <w:spacing w:line="360" w:lineRule="auto"/>
        <w:rPr>
          <w:rFonts w:ascii="宋体" w:hAnsi="宋体"/>
          <w:sz w:val="21"/>
          <w:szCs w:val="24"/>
        </w:rPr>
      </w:pPr>
      <w:r w:rsidRPr="00094D0D">
        <w:rPr>
          <w:rFonts w:ascii="宋体" w:hAnsi="宋体" w:hint="eastAsia"/>
          <w:sz w:val="21"/>
          <w:szCs w:val="24"/>
        </w:rPr>
        <w:t>需提供公安机关或户籍派出所出具的《户籍证明》)</w:t>
      </w:r>
    </w:p>
    <w:p w14:paraId="358C8CC9"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《公民身份证号码变更表》（医疗）</w:t>
      </w:r>
    </w:p>
    <w:p w14:paraId="6C01BD8E"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公安机关或户籍派出所出具的书面证明</w:t>
      </w:r>
    </w:p>
    <w:p w14:paraId="19D1D5D1"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参保人员残疾证复印件</w:t>
      </w:r>
    </w:p>
    <w:p w14:paraId="220475B0"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参保人身份证办理的邮储银行存折复印件</w:t>
      </w:r>
    </w:p>
    <w:p w14:paraId="2023B4B6" w14:textId="77777777" w:rsidR="00094D0D" w:rsidRPr="00094D0D" w:rsidRDefault="00094D0D" w:rsidP="00094D0D">
      <w:pPr>
        <w:numPr>
          <w:ilvl w:val="0"/>
          <w:numId w:val="5"/>
        </w:numPr>
        <w:spacing w:line="360" w:lineRule="auto"/>
        <w:rPr>
          <w:rFonts w:ascii="宋体" w:hAnsi="宋体"/>
          <w:sz w:val="21"/>
          <w:szCs w:val="24"/>
        </w:rPr>
      </w:pPr>
      <w:r w:rsidRPr="00094D0D">
        <w:rPr>
          <w:rFonts w:ascii="宋体" w:hAnsi="宋体" w:hint="eastAsia"/>
          <w:sz w:val="21"/>
          <w:szCs w:val="24"/>
        </w:rPr>
        <w:t>《长期驻外/异地安置人员申请表》</w:t>
      </w:r>
    </w:p>
    <w:p w14:paraId="14D86071" w14:textId="77777777" w:rsidR="00094D0D" w:rsidRPr="00094D0D" w:rsidRDefault="00094D0D" w:rsidP="00094D0D">
      <w:pPr>
        <w:spacing w:line="360" w:lineRule="auto"/>
        <w:ind w:firstLineChars="200" w:firstLine="422"/>
        <w:rPr>
          <w:rFonts w:ascii="宋体" w:hAnsi="宋体"/>
          <w:b/>
          <w:bCs/>
          <w:sz w:val="21"/>
          <w:szCs w:val="24"/>
        </w:rPr>
      </w:pPr>
      <w:r w:rsidRPr="00094D0D">
        <w:rPr>
          <w:rFonts w:ascii="宋体" w:hAnsi="宋体" w:hint="eastAsia"/>
          <w:b/>
          <w:bCs/>
          <w:sz w:val="21"/>
          <w:szCs w:val="24"/>
        </w:rPr>
        <w:t>三、业务办理操作方法：</w:t>
      </w:r>
    </w:p>
    <w:p w14:paraId="4BF89CFA" w14:textId="77777777" w:rsidR="00094D0D" w:rsidRPr="00094D0D" w:rsidRDefault="00094D0D" w:rsidP="00094D0D">
      <w:pPr>
        <w:spacing w:line="360" w:lineRule="auto"/>
        <w:ind w:firstLineChars="200" w:firstLine="422"/>
        <w:rPr>
          <w:rFonts w:ascii="宋体" w:hAnsi="宋体"/>
          <w:b/>
          <w:bCs/>
          <w:sz w:val="21"/>
          <w:szCs w:val="24"/>
        </w:rPr>
      </w:pPr>
      <w:r w:rsidRPr="00094D0D">
        <w:rPr>
          <w:rFonts w:ascii="宋体" w:hAnsi="宋体" w:hint="eastAsia"/>
          <w:b/>
          <w:bCs/>
          <w:sz w:val="21"/>
          <w:szCs w:val="24"/>
        </w:rPr>
        <w:t>1.网上申报方式：</w:t>
      </w:r>
    </w:p>
    <w:p w14:paraId="1BAAF911"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bCs/>
          <w:sz w:val="21"/>
          <w:szCs w:val="24"/>
        </w:rPr>
        <w:t>使用</w:t>
      </w:r>
      <w:r w:rsidRPr="00094D0D">
        <w:rPr>
          <w:rFonts w:ascii="宋体" w:hAnsi="宋体"/>
          <w:sz w:val="21"/>
          <w:szCs w:val="24"/>
        </w:rPr>
        <w:t>CA</w:t>
      </w:r>
      <w:r w:rsidRPr="00094D0D">
        <w:rPr>
          <w:rFonts w:ascii="宋体" w:hAnsi="宋体" w:hint="eastAsia"/>
          <w:sz w:val="21"/>
          <w:szCs w:val="24"/>
        </w:rPr>
        <w:t>证书登录北京市社会保险网上服务平台</w:t>
      </w:r>
      <w:r w:rsidRPr="00094D0D">
        <w:rPr>
          <w:rFonts w:ascii="宋体" w:hAnsi="宋体" w:hint="eastAsia"/>
          <w:bCs/>
          <w:sz w:val="21"/>
          <w:szCs w:val="24"/>
        </w:rPr>
        <w:t>，</w:t>
      </w:r>
      <w:r w:rsidRPr="00094D0D">
        <w:rPr>
          <w:rFonts w:ascii="宋体" w:hAnsi="宋体" w:hint="eastAsia"/>
          <w:sz w:val="21"/>
          <w:szCs w:val="24"/>
        </w:rPr>
        <w:t>点击</w:t>
      </w:r>
      <w:r w:rsidRPr="00094D0D">
        <w:rPr>
          <w:rFonts w:ascii="宋体" w:hAnsi="宋体" w:hint="eastAsia"/>
          <w:b/>
          <w:sz w:val="21"/>
          <w:szCs w:val="24"/>
        </w:rPr>
        <w:t>“申报业务管理”—“个人基本信息变更”</w:t>
      </w:r>
      <w:r w:rsidRPr="00094D0D">
        <w:rPr>
          <w:rFonts w:ascii="宋体" w:hAnsi="宋体" w:hint="eastAsia"/>
          <w:sz w:val="21"/>
          <w:szCs w:val="24"/>
        </w:rPr>
        <w:t>，在要变更项前面选“√”，在变更内容项中输入正确的内容，点击</w:t>
      </w:r>
      <w:r w:rsidRPr="00094D0D">
        <w:rPr>
          <w:rFonts w:ascii="宋体" w:hAnsi="宋体" w:hint="eastAsia"/>
          <w:b/>
          <w:sz w:val="21"/>
          <w:szCs w:val="24"/>
        </w:rPr>
        <w:t>“保存”—“提交”</w:t>
      </w:r>
      <w:r w:rsidRPr="00094D0D">
        <w:rPr>
          <w:rFonts w:ascii="宋体" w:hAnsi="宋体" w:hint="eastAsia"/>
          <w:sz w:val="21"/>
          <w:szCs w:val="24"/>
        </w:rPr>
        <w:t>。显示成功后，点击</w:t>
      </w:r>
      <w:r w:rsidRPr="00094D0D">
        <w:rPr>
          <w:rFonts w:ascii="宋体" w:hAnsi="宋体" w:hint="eastAsia"/>
          <w:b/>
          <w:sz w:val="21"/>
          <w:szCs w:val="24"/>
        </w:rPr>
        <w:t>“业务报表查询”—“个人信息变更登记表”</w:t>
      </w:r>
      <w:r w:rsidRPr="00094D0D">
        <w:rPr>
          <w:rFonts w:ascii="宋体" w:hAnsi="宋体" w:hint="eastAsia"/>
          <w:sz w:val="21"/>
          <w:szCs w:val="24"/>
        </w:rPr>
        <w:t>，选择起止时间，点击</w:t>
      </w:r>
      <w:r w:rsidRPr="00094D0D">
        <w:rPr>
          <w:rFonts w:ascii="宋体" w:hAnsi="宋体" w:hint="eastAsia"/>
          <w:b/>
          <w:sz w:val="21"/>
          <w:szCs w:val="24"/>
        </w:rPr>
        <w:t>“查询”—“下载打印”</w:t>
      </w:r>
      <w:r w:rsidRPr="00094D0D">
        <w:rPr>
          <w:rFonts w:ascii="宋体" w:hAnsi="宋体" w:hint="eastAsia"/>
          <w:sz w:val="21"/>
          <w:szCs w:val="24"/>
        </w:rPr>
        <w:t>，区分需要审批和不需要审批的项目，分别打印出《个人信息变更登记表》，不需要审批的核对无误后盖章自己留存。</w:t>
      </w:r>
    </w:p>
    <w:p w14:paraId="0921B747"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注</w:t>
      </w:r>
      <w:r w:rsidRPr="00094D0D">
        <w:rPr>
          <w:rFonts w:ascii="宋体" w:hAnsi="宋体"/>
          <w:b/>
          <w:sz w:val="21"/>
          <w:szCs w:val="24"/>
        </w:rPr>
        <w:t>：</w:t>
      </w:r>
      <w:r w:rsidRPr="00094D0D">
        <w:rPr>
          <w:rFonts w:ascii="宋体" w:hAnsi="宋体" w:hint="eastAsia"/>
          <w:sz w:val="21"/>
          <w:szCs w:val="24"/>
        </w:rPr>
        <w:t>（1）网上申报单位</w:t>
      </w:r>
      <w:r w:rsidRPr="00094D0D">
        <w:rPr>
          <w:rFonts w:ascii="宋体" w:hAnsi="宋体"/>
          <w:sz w:val="21"/>
          <w:szCs w:val="24"/>
        </w:rPr>
        <w:t>信息变更</w:t>
      </w:r>
      <w:r w:rsidRPr="00094D0D">
        <w:rPr>
          <w:rFonts w:ascii="宋体" w:hAnsi="宋体" w:hint="eastAsia"/>
          <w:sz w:val="21"/>
          <w:szCs w:val="24"/>
        </w:rPr>
        <w:t>如有疑问</w:t>
      </w:r>
      <w:r w:rsidRPr="00094D0D">
        <w:rPr>
          <w:rFonts w:ascii="宋体" w:hAnsi="宋体"/>
          <w:sz w:val="21"/>
          <w:szCs w:val="24"/>
        </w:rPr>
        <w:t>，请</w:t>
      </w:r>
      <w:r w:rsidRPr="00094D0D">
        <w:rPr>
          <w:rFonts w:ascii="宋体" w:hAnsi="宋体" w:hint="eastAsia"/>
          <w:sz w:val="21"/>
          <w:szCs w:val="24"/>
        </w:rPr>
        <w:t>参照网上申报登录界面下方《用户指南》</w:t>
      </w:r>
    </w:p>
    <w:p w14:paraId="6D80D7D0"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（2）“北京市社会保险网上服务平台”</w:t>
      </w:r>
      <w:r w:rsidRPr="00094D0D">
        <w:rPr>
          <w:rFonts w:ascii="宋体" w:hAnsi="宋体"/>
          <w:sz w:val="21"/>
          <w:szCs w:val="24"/>
        </w:rPr>
        <w:t>：</w:t>
      </w:r>
      <w:hyperlink r:id="rId22" w:history="1">
        <w:r w:rsidRPr="00094D0D">
          <w:rPr>
            <w:rFonts w:ascii="宋体" w:hAnsi="宋体"/>
            <w:color w:val="0000FF"/>
            <w:sz w:val="21"/>
            <w:szCs w:val="24"/>
            <w:u w:val="single"/>
          </w:rPr>
          <w:t>http://www.bjrbj.gov.cn/csibiz</w:t>
        </w:r>
      </w:hyperlink>
    </w:p>
    <w:p w14:paraId="02E4292C"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2．企业版软件报盘方式</w:t>
      </w:r>
      <w:r w:rsidRPr="00094D0D">
        <w:rPr>
          <w:rFonts w:ascii="宋体" w:hAnsi="宋体" w:hint="eastAsia"/>
          <w:sz w:val="21"/>
          <w:szCs w:val="24"/>
        </w:rPr>
        <w:t>（不能使用网上申报的单位和网上申报不能变更的），参见《企业版软件操作指南》。</w:t>
      </w:r>
    </w:p>
    <w:p w14:paraId="060C31F6" w14:textId="77777777" w:rsidR="00094D0D" w:rsidRPr="00094D0D" w:rsidRDefault="00094D0D" w:rsidP="00094D0D">
      <w:pPr>
        <w:spacing w:line="360" w:lineRule="auto"/>
        <w:ind w:firstLineChars="200" w:firstLine="422"/>
        <w:rPr>
          <w:rFonts w:ascii="宋体" w:hAnsi="宋体"/>
          <w:b/>
          <w:bCs/>
          <w:sz w:val="21"/>
          <w:szCs w:val="24"/>
        </w:rPr>
      </w:pPr>
      <w:r w:rsidRPr="00094D0D">
        <w:rPr>
          <w:rFonts w:ascii="宋体" w:hAnsi="宋体" w:hint="eastAsia"/>
          <w:b/>
          <w:bCs/>
          <w:sz w:val="21"/>
          <w:szCs w:val="24"/>
        </w:rPr>
        <w:t>四、经办流程：</w:t>
      </w:r>
    </w:p>
    <w:p w14:paraId="1CE56DF5"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1．使用网上申报变更信息提交成功的，按照</w:t>
      </w:r>
      <w:r w:rsidRPr="00094D0D">
        <w:rPr>
          <w:rFonts w:ascii="宋体" w:hAnsi="宋体"/>
          <w:bCs/>
          <w:sz w:val="21"/>
          <w:szCs w:val="24"/>
        </w:rPr>
        <w:t>以下要求办理：</w:t>
      </w:r>
    </w:p>
    <w:p w14:paraId="28B81455"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bCs/>
          <w:sz w:val="21"/>
          <w:szCs w:val="24"/>
        </w:rPr>
        <w:t>（1）</w:t>
      </w:r>
      <w:r w:rsidRPr="00094D0D">
        <w:rPr>
          <w:rFonts w:ascii="宋体" w:hAnsi="宋体" w:hint="eastAsia"/>
          <w:b/>
          <w:bCs/>
          <w:sz w:val="21"/>
          <w:szCs w:val="24"/>
        </w:rPr>
        <w:t>不带*号的项目，</w:t>
      </w:r>
      <w:r w:rsidRPr="00094D0D">
        <w:rPr>
          <w:rFonts w:ascii="宋体" w:hAnsi="宋体" w:hint="eastAsia"/>
          <w:bCs/>
          <w:sz w:val="21"/>
          <w:szCs w:val="24"/>
        </w:rPr>
        <w:t>打印出</w:t>
      </w:r>
      <w:r w:rsidRPr="00094D0D">
        <w:rPr>
          <w:rFonts w:ascii="宋体" w:hAnsi="宋体" w:hint="eastAsia"/>
          <w:sz w:val="21"/>
          <w:szCs w:val="24"/>
        </w:rPr>
        <w:t>《个人信息变更登记表》核对无误后盖章自己留存，</w:t>
      </w:r>
      <w:r w:rsidRPr="00094D0D">
        <w:rPr>
          <w:rFonts w:ascii="宋体" w:hAnsi="宋体" w:hint="eastAsia"/>
          <w:b/>
          <w:sz w:val="21"/>
          <w:szCs w:val="24"/>
        </w:rPr>
        <w:t>无需到社保中心</w:t>
      </w:r>
      <w:r w:rsidRPr="00094D0D">
        <w:rPr>
          <w:rFonts w:ascii="宋体" w:hAnsi="宋体" w:hint="eastAsia"/>
          <w:sz w:val="21"/>
          <w:szCs w:val="24"/>
        </w:rPr>
        <w:t>来办理审批；</w:t>
      </w:r>
    </w:p>
    <w:p w14:paraId="38F0BE49"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（2）</w:t>
      </w:r>
      <w:r w:rsidRPr="00094D0D">
        <w:rPr>
          <w:rFonts w:ascii="宋体" w:hAnsi="宋体" w:hint="eastAsia"/>
          <w:b/>
          <w:bCs/>
          <w:sz w:val="21"/>
          <w:szCs w:val="24"/>
        </w:rPr>
        <w:t>带*号的项目，</w:t>
      </w:r>
      <w:r w:rsidRPr="00094D0D">
        <w:rPr>
          <w:rFonts w:ascii="宋体" w:hAnsi="宋体" w:hint="eastAsia"/>
          <w:bCs/>
          <w:sz w:val="21"/>
          <w:szCs w:val="24"/>
        </w:rPr>
        <w:t>打印出</w:t>
      </w:r>
      <w:r w:rsidRPr="00094D0D">
        <w:rPr>
          <w:rFonts w:ascii="宋体" w:hAnsi="宋体" w:hint="eastAsia"/>
          <w:sz w:val="21"/>
          <w:szCs w:val="24"/>
        </w:rPr>
        <w:t>《个人信息变更登记表》，</w:t>
      </w:r>
      <w:r w:rsidRPr="00094D0D">
        <w:rPr>
          <w:rFonts w:ascii="宋体" w:hAnsi="宋体" w:hint="eastAsia"/>
          <w:bCs/>
          <w:sz w:val="21"/>
          <w:szCs w:val="24"/>
        </w:rPr>
        <w:t>先在网上</w:t>
      </w:r>
      <w:r w:rsidRPr="00094D0D">
        <w:rPr>
          <w:rFonts w:ascii="宋体" w:hAnsi="宋体" w:hint="eastAsia"/>
          <w:sz w:val="21"/>
          <w:szCs w:val="24"/>
        </w:rPr>
        <w:t>预约人员信息变更业务，然后携带所需材料到社保中心三层取号办理变更手续。</w:t>
      </w:r>
    </w:p>
    <w:p w14:paraId="06C0B799"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bCs/>
          <w:sz w:val="21"/>
          <w:szCs w:val="24"/>
        </w:rPr>
        <w:t>2．使用企业版软件报盘的，先在网上</w:t>
      </w:r>
      <w:r w:rsidRPr="00094D0D">
        <w:rPr>
          <w:rFonts w:ascii="宋体" w:hAnsi="宋体" w:hint="eastAsia"/>
          <w:sz w:val="21"/>
          <w:szCs w:val="24"/>
        </w:rPr>
        <w:t>预约人员信息变更业务，然后携带所需材料到社保中心三层取号办理变更手续。</w:t>
      </w:r>
    </w:p>
    <w:p w14:paraId="2A5025E0" w14:textId="77777777" w:rsidR="00094D0D" w:rsidRPr="00094D0D" w:rsidRDefault="00094D0D" w:rsidP="00094D0D">
      <w:pPr>
        <w:spacing w:line="360" w:lineRule="auto"/>
        <w:ind w:firstLineChars="200" w:firstLine="422"/>
        <w:rPr>
          <w:rFonts w:ascii="宋体" w:hAnsi="宋体"/>
          <w:b/>
          <w:bCs/>
          <w:sz w:val="21"/>
          <w:szCs w:val="24"/>
        </w:rPr>
      </w:pPr>
      <w:r w:rsidRPr="00094D0D">
        <w:rPr>
          <w:rFonts w:ascii="宋体" w:hAnsi="宋体" w:hint="eastAsia"/>
          <w:b/>
          <w:bCs/>
          <w:sz w:val="21"/>
          <w:szCs w:val="24"/>
        </w:rPr>
        <w:t>五、注意事项：</w:t>
      </w:r>
    </w:p>
    <w:p w14:paraId="5FC9CC2E"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1．业务</w:t>
      </w:r>
      <w:r w:rsidRPr="00094D0D">
        <w:rPr>
          <w:rFonts w:ascii="宋体" w:hAnsi="宋体"/>
          <w:bCs/>
          <w:sz w:val="21"/>
          <w:szCs w:val="24"/>
        </w:rPr>
        <w:t>办理岗位：</w:t>
      </w:r>
      <w:r w:rsidRPr="00094D0D">
        <w:rPr>
          <w:rFonts w:ascii="宋体" w:hAnsi="宋体" w:cs="宋体" w:hint="eastAsia"/>
          <w:sz w:val="21"/>
          <w:szCs w:val="24"/>
        </w:rPr>
        <w:t>社保中心登记业务岗；</w:t>
      </w:r>
    </w:p>
    <w:p w14:paraId="5BAAD754"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2．网上申报带*号的业务请于当月5日至25日到社保中心登记科办理；</w:t>
      </w:r>
    </w:p>
    <w:p w14:paraId="44138A75"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bCs/>
          <w:sz w:val="21"/>
          <w:szCs w:val="24"/>
        </w:rPr>
        <w:t>3</w:t>
      </w:r>
      <w:r w:rsidRPr="00094D0D">
        <w:rPr>
          <w:rFonts w:ascii="宋体" w:hAnsi="宋体" w:hint="eastAsia"/>
          <w:bCs/>
          <w:sz w:val="21"/>
          <w:szCs w:val="24"/>
        </w:rPr>
        <w:t>．网上申报操作时间为每月5日至25日，早6：00至晚10：00；</w:t>
      </w:r>
    </w:p>
    <w:p w14:paraId="3CB37548" w14:textId="77777777" w:rsidR="00094D0D" w:rsidRPr="00094D0D" w:rsidRDefault="00094D0D" w:rsidP="00094D0D">
      <w:pPr>
        <w:spacing w:line="360" w:lineRule="auto"/>
        <w:ind w:firstLineChars="200" w:firstLine="420"/>
        <w:rPr>
          <w:rFonts w:ascii="宋体" w:hAnsi="宋体"/>
          <w:bCs/>
          <w:sz w:val="21"/>
          <w:szCs w:val="24"/>
        </w:rPr>
      </w:pPr>
      <w:r w:rsidRPr="00094D0D">
        <w:rPr>
          <w:rFonts w:ascii="宋体" w:hAnsi="宋体" w:hint="eastAsia"/>
          <w:bCs/>
          <w:sz w:val="21"/>
          <w:szCs w:val="24"/>
        </w:rPr>
        <w:t>4．</w:t>
      </w:r>
      <w:r w:rsidRPr="00094D0D">
        <w:rPr>
          <w:rFonts w:ascii="宋体" w:hAnsi="宋体"/>
          <w:bCs/>
          <w:sz w:val="21"/>
          <w:szCs w:val="24"/>
        </w:rPr>
        <w:t>办理业务所需提交的</w:t>
      </w:r>
      <w:r w:rsidRPr="00094D0D">
        <w:rPr>
          <w:rFonts w:ascii="宋体" w:hAnsi="宋体" w:hint="eastAsia"/>
          <w:bCs/>
          <w:sz w:val="21"/>
          <w:szCs w:val="24"/>
        </w:rPr>
        <w:t>纸质材料</w:t>
      </w:r>
      <w:proofErr w:type="gramStart"/>
      <w:r w:rsidRPr="00094D0D">
        <w:rPr>
          <w:rFonts w:ascii="宋体" w:hAnsi="宋体"/>
          <w:bCs/>
          <w:sz w:val="21"/>
          <w:szCs w:val="24"/>
        </w:rPr>
        <w:t>请统一</w:t>
      </w:r>
      <w:proofErr w:type="gramEnd"/>
      <w:r w:rsidRPr="00094D0D">
        <w:rPr>
          <w:rFonts w:ascii="宋体" w:hAnsi="宋体"/>
          <w:bCs/>
          <w:sz w:val="21"/>
          <w:szCs w:val="24"/>
        </w:rPr>
        <w:t>使用</w:t>
      </w:r>
      <w:r w:rsidRPr="00094D0D">
        <w:rPr>
          <w:rFonts w:ascii="宋体" w:hAnsi="宋体" w:hint="eastAsia"/>
          <w:b/>
          <w:bCs/>
          <w:sz w:val="21"/>
          <w:szCs w:val="24"/>
        </w:rPr>
        <w:t>A4纸</w:t>
      </w:r>
      <w:r w:rsidRPr="00094D0D">
        <w:rPr>
          <w:rFonts w:ascii="宋体" w:hAnsi="宋体"/>
          <w:b/>
          <w:bCs/>
          <w:sz w:val="21"/>
          <w:szCs w:val="24"/>
        </w:rPr>
        <w:t>打印或复印，并加盖单位公章</w:t>
      </w:r>
      <w:r w:rsidRPr="00094D0D">
        <w:rPr>
          <w:rFonts w:ascii="宋体" w:hAnsi="宋体"/>
          <w:bCs/>
          <w:sz w:val="21"/>
          <w:szCs w:val="24"/>
        </w:rPr>
        <w:t>。</w:t>
      </w:r>
    </w:p>
    <w:p w14:paraId="4BA72FA2" w14:textId="77777777" w:rsidR="00094D0D" w:rsidRDefault="00094D0D" w:rsidP="00094D0D">
      <w:pPr>
        <w:spacing w:line="360" w:lineRule="auto"/>
        <w:ind w:firstLineChars="200" w:firstLine="480"/>
        <w:rPr>
          <w:rFonts w:ascii="宋体" w:hAnsi="宋体"/>
          <w:bCs/>
          <w:szCs w:val="24"/>
        </w:rPr>
      </w:pPr>
    </w:p>
    <w:p w14:paraId="67DB49F1" w14:textId="77777777" w:rsidR="00094D0D" w:rsidRPr="00094D0D" w:rsidRDefault="00094D0D" w:rsidP="00094D0D">
      <w:pPr>
        <w:rPr>
          <w:rFonts w:ascii="宋体" w:hAnsi="宋体"/>
          <w:szCs w:val="24"/>
        </w:rPr>
      </w:pPr>
    </w:p>
    <w:p w14:paraId="62B09890" w14:textId="77777777" w:rsidR="00094D0D" w:rsidRPr="00094D0D" w:rsidRDefault="00094D0D" w:rsidP="00094D0D">
      <w:pPr>
        <w:rPr>
          <w:rFonts w:ascii="宋体" w:hAnsi="宋体"/>
          <w:szCs w:val="24"/>
        </w:rPr>
      </w:pPr>
    </w:p>
    <w:p w14:paraId="2BD9A960" w14:textId="77777777" w:rsidR="00094D0D" w:rsidRPr="00094D0D" w:rsidRDefault="00094D0D" w:rsidP="00094D0D">
      <w:pPr>
        <w:rPr>
          <w:rFonts w:ascii="宋体" w:hAnsi="宋体"/>
          <w:szCs w:val="24"/>
        </w:rPr>
      </w:pPr>
    </w:p>
    <w:p w14:paraId="58439247" w14:textId="77777777" w:rsidR="00094D0D" w:rsidRPr="00094D0D" w:rsidRDefault="00094D0D" w:rsidP="00094D0D">
      <w:pPr>
        <w:rPr>
          <w:rFonts w:ascii="宋体" w:hAnsi="宋体"/>
          <w:szCs w:val="24"/>
        </w:rPr>
      </w:pPr>
    </w:p>
    <w:p w14:paraId="334F95CB" w14:textId="77777777" w:rsidR="00094D0D" w:rsidRPr="00094D0D" w:rsidRDefault="00094D0D" w:rsidP="00094D0D">
      <w:pPr>
        <w:rPr>
          <w:rFonts w:ascii="宋体" w:hAnsi="宋体"/>
          <w:szCs w:val="24"/>
        </w:rPr>
      </w:pPr>
    </w:p>
    <w:p w14:paraId="0F326B16" w14:textId="77777777" w:rsidR="00094D0D" w:rsidRPr="00094D0D" w:rsidRDefault="00094D0D" w:rsidP="00094D0D">
      <w:pPr>
        <w:rPr>
          <w:rFonts w:ascii="宋体" w:hAnsi="宋体"/>
          <w:szCs w:val="24"/>
        </w:rPr>
      </w:pPr>
    </w:p>
    <w:p w14:paraId="1C42D268" w14:textId="77777777" w:rsidR="00094D0D" w:rsidRPr="00094D0D" w:rsidRDefault="00094D0D" w:rsidP="00094D0D">
      <w:pPr>
        <w:tabs>
          <w:tab w:val="left" w:pos="2895"/>
        </w:tabs>
        <w:rPr>
          <w:rFonts w:ascii="宋体" w:hAnsi="宋体"/>
          <w:szCs w:val="24"/>
        </w:rPr>
      </w:pPr>
      <w:r>
        <w:rPr>
          <w:rFonts w:ascii="宋体" w:hAnsi="宋体"/>
          <w:szCs w:val="24"/>
        </w:rPr>
        <w:tab/>
      </w:r>
    </w:p>
    <w:p w14:paraId="4A8EA816" w14:textId="77777777" w:rsidR="00094D0D" w:rsidRPr="00094D0D" w:rsidRDefault="00094D0D" w:rsidP="00094D0D">
      <w:pPr>
        <w:rPr>
          <w:rFonts w:ascii="宋体" w:hAnsi="宋体"/>
          <w:szCs w:val="24"/>
        </w:rPr>
      </w:pPr>
    </w:p>
    <w:p w14:paraId="5DD338B2" w14:textId="77777777" w:rsidR="00094D0D" w:rsidRPr="00094D0D" w:rsidRDefault="00094D0D" w:rsidP="00094D0D">
      <w:pPr>
        <w:rPr>
          <w:rFonts w:ascii="宋体" w:hAnsi="宋体"/>
          <w:szCs w:val="24"/>
        </w:rPr>
        <w:sectPr w:rsidR="00094D0D" w:rsidRPr="00094D0D" w:rsidSect="00094D0D">
          <w:pgSz w:w="11906" w:h="16838" w:code="9"/>
          <w:pgMar w:top="567" w:right="1797" w:bottom="567" w:left="1797" w:header="851" w:footer="992" w:gutter="0"/>
          <w:cols w:space="425"/>
          <w:docGrid w:linePitch="326"/>
        </w:sectPr>
      </w:pPr>
    </w:p>
    <w:p w14:paraId="0B32E34D" w14:textId="77777777" w:rsidR="00BE3D8F" w:rsidRPr="00D817F3" w:rsidRDefault="00B11741" w:rsidP="00D817F3">
      <w:pPr>
        <w:pStyle w:val="3"/>
      </w:pPr>
      <w:bookmarkStart w:id="47" w:name="_Toc382209150"/>
      <w:r w:rsidRPr="00B11741">
        <w:rPr>
          <w:noProof/>
          <w:szCs w:val="24"/>
        </w:rPr>
        <w:lastRenderedPageBreak/>
        <w:pict w14:anchorId="3308D2ED">
          <v:rect id="_x0000_s2287" style="position:absolute;left:0;text-align:left;margin-left:-28.35pt;margin-top:638.5pt;width:472.5pt;height:123.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" stroked="f">
            <v:textbox>
              <w:txbxContent>
                <w:p w14:paraId="3E9547FD" w14:textId="77777777" w:rsidR="005F0000" w:rsidRPr="00610145" w:rsidRDefault="005F0000" w:rsidP="00486D2B">
                  <w:pPr>
                    <w:ind w:firstLineChars="200" w:firstLine="321"/>
                    <w:rPr>
                      <w:rFonts w:ascii="宋体" w:hAnsi="宋体"/>
                      <w:b/>
                      <w:sz w:val="16"/>
                      <w:szCs w:val="18"/>
                    </w:rPr>
                  </w:pPr>
                  <w:r w:rsidRPr="00610145">
                    <w:rPr>
                      <w:rFonts w:ascii="宋体" w:hAnsi="宋体" w:hint="eastAsia"/>
                      <w:b/>
                      <w:sz w:val="16"/>
                      <w:szCs w:val="18"/>
                    </w:rPr>
                    <w:t>注意事项：</w:t>
                  </w:r>
                </w:p>
                <w:p w14:paraId="7FF79C02" w14:textId="77777777" w:rsidR="005F0000" w:rsidRPr="00610145" w:rsidRDefault="005F0000" w:rsidP="00486D2B">
                  <w:pPr>
                    <w:ind w:firstLineChars="200" w:firstLine="320"/>
                    <w:rPr>
                      <w:rFonts w:ascii="宋体" w:hAnsi="宋体"/>
                      <w:sz w:val="16"/>
                      <w:szCs w:val="18"/>
                    </w:rPr>
                  </w:pPr>
                  <w:r w:rsidRPr="00610145">
                    <w:rPr>
                      <w:rFonts w:ascii="宋体" w:hAnsi="宋体" w:hint="eastAsia"/>
                      <w:sz w:val="16"/>
                      <w:szCs w:val="18"/>
                    </w:rPr>
                    <w:t>1</w:t>
                  </w:r>
                  <w:r w:rsidRPr="00610145">
                    <w:rPr>
                      <w:rFonts w:ascii="宋体" w:hAnsi="宋体" w:hint="eastAsia"/>
                      <w:sz w:val="16"/>
                      <w:szCs w:val="18"/>
                    </w:rPr>
                    <w:t>．业务</w:t>
                  </w:r>
                  <w:r w:rsidRPr="00610145">
                    <w:rPr>
                      <w:rFonts w:ascii="宋体" w:hAnsi="宋体"/>
                      <w:sz w:val="16"/>
                      <w:szCs w:val="18"/>
                    </w:rPr>
                    <w:t>办理岗位：</w:t>
                  </w:r>
                  <w:r w:rsidRPr="00610145">
                    <w:rPr>
                      <w:rFonts w:ascii="宋体" w:hAnsi="宋体" w:hint="eastAsia"/>
                      <w:sz w:val="16"/>
                      <w:szCs w:val="18"/>
                    </w:rPr>
                    <w:t>社保中心登记业务岗。</w:t>
                  </w:r>
                </w:p>
                <w:p w14:paraId="5928F688" w14:textId="77777777" w:rsidR="005F0000" w:rsidRPr="00610145" w:rsidRDefault="005F0000" w:rsidP="00486D2B">
                  <w:pPr>
                    <w:ind w:firstLineChars="200" w:firstLine="320"/>
                    <w:rPr>
                      <w:rFonts w:ascii="宋体" w:hAnsi="宋体"/>
                      <w:sz w:val="16"/>
                      <w:szCs w:val="18"/>
                    </w:rPr>
                  </w:pPr>
                  <w:r w:rsidRPr="00610145">
                    <w:rPr>
                      <w:rFonts w:ascii="宋体" w:hAnsi="宋体"/>
                      <w:sz w:val="16"/>
                      <w:szCs w:val="18"/>
                    </w:rPr>
                    <w:t>2</w:t>
                  </w:r>
                  <w:r w:rsidRPr="00610145">
                    <w:rPr>
                      <w:rFonts w:ascii="宋体" w:hAnsi="宋体" w:hint="eastAsia"/>
                      <w:sz w:val="16"/>
                      <w:szCs w:val="18"/>
                    </w:rPr>
                    <w:t>．用人单位可通过网上申报系统办理的人员信息变更内容包括：文化程度、居住地（联系）地址、居住地（联系）邮政编码、户口所在地地址、户口所在地邮政编码、选择邮寄社会保险对账单地址、参保人联系电话、参保人手机、联系人姓名、联系人电话、个人身份，定点医疗机构等。</w:t>
                  </w:r>
                  <w:r w:rsidRPr="00610145">
                    <w:rPr>
                      <w:rFonts w:ascii="宋体" w:hAnsi="宋体" w:hint="eastAsia"/>
                      <w:sz w:val="16"/>
                      <w:szCs w:val="18"/>
                    </w:rPr>
                    <w:br/>
                  </w:r>
                  <w:r w:rsidRPr="00610145">
                    <w:rPr>
                      <w:rFonts w:ascii="宋体" w:hAnsi="宋体"/>
                      <w:sz w:val="16"/>
                      <w:szCs w:val="18"/>
                    </w:rPr>
                    <w:t xml:space="preserve">    3</w:t>
                  </w:r>
                  <w:r w:rsidRPr="00610145">
                    <w:rPr>
                      <w:rFonts w:ascii="宋体" w:hAnsi="宋体" w:hint="eastAsia"/>
                      <w:sz w:val="16"/>
                      <w:szCs w:val="18"/>
                    </w:rPr>
                    <w:t>．用人单位办理退休人员医疗保险社会化管理：需通过企业版软件报盘生成报盘文件，需提交《北京市社会保险个人信息变更表》一式二份和存有报盘文件的U盘。</w:t>
                  </w:r>
                  <w:r w:rsidRPr="00610145">
                    <w:rPr>
                      <w:rFonts w:ascii="宋体" w:hAnsi="宋体" w:hint="eastAsia"/>
                      <w:sz w:val="16"/>
                      <w:szCs w:val="18"/>
                    </w:rPr>
                    <w:br/>
                  </w:r>
                  <w:r w:rsidRPr="00610145">
                    <w:rPr>
                      <w:rFonts w:ascii="宋体" w:hAnsi="宋体"/>
                      <w:sz w:val="16"/>
                      <w:szCs w:val="18"/>
                    </w:rPr>
                    <w:t xml:space="preserve">    4</w:t>
                  </w:r>
                  <w:r w:rsidRPr="00610145">
                    <w:rPr>
                      <w:rFonts w:ascii="宋体" w:hAnsi="宋体" w:hint="eastAsia"/>
                      <w:sz w:val="16"/>
                      <w:szCs w:val="18"/>
                    </w:rPr>
                    <w:t>．网上申报</w:t>
                  </w:r>
                  <w:r w:rsidRPr="00610145">
                    <w:rPr>
                      <w:rFonts w:ascii="宋体" w:hAnsi="宋体"/>
                      <w:sz w:val="16"/>
                      <w:szCs w:val="18"/>
                    </w:rPr>
                    <w:t>信息变更后，</w:t>
                  </w:r>
                  <w:r w:rsidRPr="00610145">
                    <w:rPr>
                      <w:rFonts w:ascii="宋体" w:hAnsi="宋体" w:hint="eastAsia"/>
                      <w:sz w:val="16"/>
                      <w:szCs w:val="18"/>
                    </w:rPr>
                    <w:t>系统显示“提交成功需要审核”则表示需携带相关材料于当月5—25日到社保中心登记业务</w:t>
                  </w:r>
                  <w:r w:rsidRPr="00610145">
                    <w:rPr>
                      <w:rFonts w:ascii="宋体" w:hAnsi="宋体"/>
                      <w:sz w:val="16"/>
                      <w:szCs w:val="18"/>
                    </w:rPr>
                    <w:t>岗</w:t>
                  </w:r>
                  <w:r w:rsidRPr="00610145">
                    <w:rPr>
                      <w:rFonts w:ascii="宋体" w:hAnsi="宋体" w:hint="eastAsia"/>
                      <w:sz w:val="16"/>
                      <w:szCs w:val="18"/>
                    </w:rPr>
                    <w:t>审批。</w:t>
                  </w:r>
                </w:p>
                <w:p w14:paraId="13869859" w14:textId="77777777" w:rsidR="005F0000" w:rsidRPr="00610145" w:rsidRDefault="005F0000" w:rsidP="00486D2B">
                  <w:pPr>
                    <w:ind w:firstLineChars="200" w:firstLine="320"/>
                    <w:rPr>
                      <w:rFonts w:ascii="宋体" w:hAnsi="宋体"/>
                      <w:color w:val="000000"/>
                      <w:sz w:val="16"/>
                    </w:rPr>
                  </w:pPr>
                  <w:r w:rsidRPr="00610145">
                    <w:rPr>
                      <w:rFonts w:ascii="宋体" w:hAnsi="宋体"/>
                      <w:sz w:val="16"/>
                      <w:szCs w:val="18"/>
                    </w:rPr>
                    <w:t>5</w:t>
                  </w:r>
                  <w:r w:rsidRPr="00610145">
                    <w:rPr>
                      <w:rFonts w:ascii="宋体" w:hAnsi="宋体" w:hint="eastAsia"/>
                      <w:sz w:val="16"/>
                      <w:szCs w:val="18"/>
                    </w:rPr>
                    <w:t>．网上申报操作时间为每月5日至25日早6：00至晚10：00，</w:t>
                  </w:r>
                  <w:hyperlink r:id="rId23" w:history="1">
                    <w:r w:rsidRPr="00610145">
                      <w:rPr>
                        <w:rStyle w:val="a3"/>
                        <w:rFonts w:ascii="宋体" w:hAnsi="宋体" w:hint="eastAsia"/>
                        <w:sz w:val="16"/>
                      </w:rPr>
                      <w:t>www.bjrbj.gov.cn/csibiz</w:t>
                    </w:r>
                  </w:hyperlink>
                  <w:r w:rsidRPr="00610145">
                    <w:rPr>
                      <w:rFonts w:ascii="宋体" w:hAnsi="宋体" w:hint="eastAsia"/>
                      <w:color w:val="000000"/>
                      <w:sz w:val="16"/>
                    </w:rPr>
                    <w:t>。</w:t>
                  </w:r>
                </w:p>
                <w:p w14:paraId="2D8F591D" w14:textId="77777777" w:rsidR="005F0000" w:rsidRPr="00610145" w:rsidRDefault="005F0000" w:rsidP="00486D2B">
                  <w:pPr>
                    <w:ind w:firstLineChars="200" w:firstLine="320"/>
                    <w:rPr>
                      <w:rFonts w:ascii="宋体" w:hAnsi="宋体"/>
                      <w:sz w:val="16"/>
                      <w:szCs w:val="18"/>
                    </w:rPr>
                  </w:pPr>
                  <w:r w:rsidRPr="00610145">
                    <w:rPr>
                      <w:rFonts w:ascii="宋体" w:hAnsi="宋体"/>
                      <w:color w:val="000000"/>
                      <w:sz w:val="16"/>
                      <w:szCs w:val="18"/>
                    </w:rPr>
                    <w:t>6</w:t>
                  </w:r>
                  <w:r w:rsidRPr="00610145">
                    <w:rPr>
                      <w:rFonts w:ascii="宋体" w:hAnsi="宋体" w:hint="eastAsia"/>
                      <w:color w:val="000000"/>
                      <w:sz w:val="16"/>
                      <w:szCs w:val="18"/>
                    </w:rPr>
                    <w:t>．</w:t>
                  </w:r>
                  <w:r w:rsidRPr="00610145">
                    <w:rPr>
                      <w:rFonts w:ascii="宋体" w:hAnsi="宋体" w:hint="eastAsia"/>
                      <w:color w:val="000000"/>
                      <w:sz w:val="16"/>
                      <w:szCs w:val="24"/>
                    </w:rPr>
                    <w:t>预约</w:t>
                  </w:r>
                  <w:r w:rsidRPr="00610145">
                    <w:rPr>
                      <w:rFonts w:ascii="宋体" w:hAnsi="宋体"/>
                      <w:color w:val="000000"/>
                      <w:sz w:val="16"/>
                      <w:szCs w:val="24"/>
                    </w:rPr>
                    <w:t>取号网址：</w:t>
                  </w:r>
                  <w:hyperlink r:id="rId24" w:history="1">
                    <w:r w:rsidRPr="00610145">
                      <w:rPr>
                        <w:rStyle w:val="a3"/>
                        <w:rFonts w:ascii="宋体" w:hAnsi="宋体"/>
                        <w:color w:val="000000"/>
                        <w:sz w:val="16"/>
                        <w:szCs w:val="24"/>
                      </w:rPr>
                      <w:t>http://lbj.bjft.gov.cn/</w:t>
                    </w:r>
                  </w:hyperlink>
                  <w:r w:rsidRPr="00610145">
                    <w:rPr>
                      <w:rFonts w:ascii="宋体" w:hAnsi="宋体" w:hint="eastAsia"/>
                      <w:color w:val="000000"/>
                      <w:sz w:val="16"/>
                      <w:szCs w:val="24"/>
                    </w:rPr>
                    <w:t>。</w:t>
                  </w:r>
                </w:p>
                <w:p w14:paraId="6F5A6BA6" w14:textId="77777777" w:rsidR="005F0000" w:rsidRPr="00610145" w:rsidRDefault="005F0000" w:rsidP="00486D2B">
                  <w:pPr>
                    <w:ind w:firstLineChars="200" w:firstLine="320"/>
                    <w:rPr>
                      <w:rFonts w:ascii="宋体" w:hAnsi="宋体"/>
                      <w:b/>
                      <w:sz w:val="16"/>
                      <w:szCs w:val="18"/>
                    </w:rPr>
                  </w:pPr>
                  <w:r w:rsidRPr="00610145">
                    <w:rPr>
                      <w:rFonts w:ascii="宋体" w:hAnsi="宋体"/>
                      <w:sz w:val="16"/>
                      <w:szCs w:val="18"/>
                    </w:rPr>
                    <w:t>7</w:t>
                  </w:r>
                  <w:r w:rsidRPr="00610145">
                    <w:rPr>
                      <w:rFonts w:ascii="宋体" w:hAnsi="宋体" w:hint="eastAsia"/>
                      <w:sz w:val="16"/>
                      <w:szCs w:val="18"/>
                    </w:rPr>
                    <w:t>．</w:t>
                  </w:r>
                  <w:r w:rsidRPr="00610145">
                    <w:rPr>
                      <w:rFonts w:ascii="宋体" w:hAnsi="宋体"/>
                      <w:sz w:val="16"/>
                      <w:szCs w:val="18"/>
                    </w:rPr>
                    <w:t>办理业务所需提交的</w:t>
                  </w:r>
                  <w:r w:rsidRPr="00610145">
                    <w:rPr>
                      <w:rFonts w:ascii="宋体" w:hAnsi="宋体" w:hint="eastAsia"/>
                      <w:sz w:val="16"/>
                      <w:szCs w:val="18"/>
                    </w:rPr>
                    <w:t>纸质材料</w:t>
                  </w:r>
                  <w:proofErr w:type="gramStart"/>
                  <w:r w:rsidRPr="00610145">
                    <w:rPr>
                      <w:rFonts w:ascii="宋体" w:hAnsi="宋体"/>
                      <w:sz w:val="16"/>
                      <w:szCs w:val="18"/>
                    </w:rPr>
                    <w:t>请统一</w:t>
                  </w:r>
                  <w:proofErr w:type="gramEnd"/>
                  <w:r w:rsidRPr="00610145">
                    <w:rPr>
                      <w:rFonts w:ascii="宋体" w:hAnsi="宋体"/>
                      <w:sz w:val="16"/>
                      <w:szCs w:val="18"/>
                    </w:rPr>
                    <w:t>使用</w:t>
                  </w:r>
                  <w:r w:rsidRPr="00610145">
                    <w:rPr>
                      <w:rFonts w:ascii="宋体" w:hAnsi="宋体" w:hint="eastAsia"/>
                      <w:b/>
                      <w:sz w:val="16"/>
                      <w:szCs w:val="18"/>
                    </w:rPr>
                    <w:t>A4纸</w:t>
                  </w:r>
                  <w:r w:rsidRPr="00610145">
                    <w:rPr>
                      <w:rFonts w:ascii="宋体" w:hAnsi="宋体"/>
                      <w:b/>
                      <w:sz w:val="16"/>
                      <w:szCs w:val="18"/>
                    </w:rPr>
                    <w:t>打印或复印，并加盖单位公章。</w:t>
                  </w:r>
                </w:p>
                <w:p w14:paraId="7AE0AF65" w14:textId="77777777" w:rsidR="005F0000" w:rsidRPr="00610145" w:rsidRDefault="005F0000" w:rsidP="00486D2B">
                  <w:pPr>
                    <w:ind w:firstLineChars="200" w:firstLine="321"/>
                    <w:rPr>
                      <w:rFonts w:ascii="宋体" w:hAnsi="宋体"/>
                      <w:b/>
                      <w:sz w:val="16"/>
                      <w:szCs w:val="18"/>
                    </w:rPr>
                  </w:pPr>
                </w:p>
                <w:p w14:paraId="18B5ABB5" w14:textId="77777777" w:rsidR="005F0000" w:rsidRPr="00610145" w:rsidRDefault="005F0000" w:rsidP="00486D2B">
                  <w:pPr>
                    <w:ind w:firstLineChars="200" w:firstLine="320"/>
                    <w:rPr>
                      <w:rFonts w:ascii="宋体" w:hAnsi="宋体"/>
                      <w:color w:val="000000"/>
                      <w:sz w:val="16"/>
                      <w:szCs w:val="18"/>
                    </w:rPr>
                  </w:pPr>
                </w:p>
              </w:txbxContent>
            </v:textbox>
          </v:rect>
        </w:pict>
      </w:r>
      <w:r>
        <w:rPr>
          <w:noProof/>
        </w:rPr>
        <w:pict w14:anchorId="74909D38">
          <v:group id="Group 1400" o:spid="_x0000_s2288" style="position:absolute;left:0;text-align:left;margin-left:-16.35pt;margin-top:36.9pt;width:453.4pt;height:617pt;z-index:15" coordorigin="1392,2055" coordsize="9068,1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">
            <v:shape id="AutoShape 36" o:spid="_x0000_s2289" type="#_x0000_t32" style="position:absolute;left:5914;top:13497;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E/q8UAAADdAAAADwAAAGRycy9kb3ducmV2LnhtbESPT0sDQQzF74LfYYjgpdhZPSyydlqq&#10;KCiC0j/e40y6u7iTWXZiO357cxC8JbyX935ZrEoczJGm3Cd2cD2vwBD7FHpuHex3T1e3YLIgBxwS&#10;k4MfyrBanp8tsAnpxBs6bqU1GsK5QQedyNhYm31HEfM8jcSqHdIUUXSdWhsmPGl4HOxNVdU2Ys/a&#10;0OFIDx35r+13dFBkM5OXXXkd7z/855t/f8Q4q5y7vCjrOzBCRf7Nf9fPQfHrWnH1Gx3B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OE/q8UAAADdAAAADwAAAAAAAAAA&#10;AAAAAAChAgAAZHJzL2Rvd25yZXYueG1sUEsFBgAAAAAEAAQA+QAAAJMDAAAAAA==&#10;" strokecolor="#76923c" strokeweight="1pt">
              <v:stroke endarrow="block"/>
              <v:shadow color="#622423" opacity=".5" offset="1pt"/>
            </v:shape>
            <v:shape id="AutoShape 240" o:spid="_x0000_s2290" type="#_x0000_t32" style="position:absolute;left:2699;top:13167;width:0;height:3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tMAAAADdAAAADwAAAGRycy9kb3ducmV2LnhtbESPwQrCMBBE74L/EFbwpqkKVatRRBHE&#10;m9oPWJq1LTab0kStfr0RBG+7zOy82eW6NZV4UONKywpGwwgEcWZ1ybmC9LIfzEA4j6yxskwKXuRg&#10;vep2lpho++QTPc4+FyGEXYIKCu/rREqXFWTQDW1NHLSrbQz6sDa51A0+Q7ip5DiKYmmw5EAosKZt&#10;QdntfDeBu7eTq9sdbTWO8vQ015f3NH0r1e+1mwUIT63/m3/XBx3qx/Ecvt+EEeTq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yvuLTAAAAA3QAAAA8AAAAAAAAAAAAAAAAA&#10;oQIAAGRycy9kb3ducmV2LnhtbFBLBQYAAAAABAAEAPkAAACOAwAAAAA=&#10;" strokecolor="#76923c" strokeweight="1pt">
              <v:shadow color="#622423" opacity=".5" offset="1pt"/>
            </v:shape>
            <v:shape id="AutoShape 241" o:spid="_x0000_s2291" type="#_x0000_t32" style="position:absolute;left:8967;top:13167;width:1;height:3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yH9MQAAADdAAAADwAAAGRycy9kb3ducmV2LnhtbESPzWrDMAzH74O9g9Ggt8VZB2mX1Qlj&#10;IzB6a5MHELGahMVyiL0269NXh0FvEvp//LQrFzeqM81h8GzgJUlBEbfeDtwZaOrqeQsqRGSLo2cy&#10;8EcByuLxYYe59Rc+0PkYOyUhHHI00Mc45VqHtieHIfETsdxOfnYYZZ07bWe8SLgb9TpNM+1wYGno&#10;caLPntqf46+T3sq/nsLX3o/rtGsOb7a+bpqrMaun5eMdVKQl3sX/7m8r+NlG+OUbGUE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TIf0xAAAAN0AAAAPAAAAAAAAAAAA&#10;AAAAAKECAABkcnMvZG93bnJldi54bWxQSwUGAAAAAAQABAD5AAAAkgMAAAAA&#10;" strokecolor="#76923c" strokeweight="1pt">
              <v:shadow color="#622423" opacity=".5" offset="1pt"/>
            </v:shape>
            <v:group id="Group 1399" o:spid="_x0000_s2292" style="position:absolute;left:1392;top:2055;width:9068;height:12340" coordorigin="1392,2055" coordsize="9068,12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pt9fcMAAADdAAAADwAAAGRycy9kb3ducmV2LnhtbERPS4vCMBC+C/6HMIK3&#10;Na2yunSNIqLiQRZ8wLK3oRnbYjMpTWzrv98Igrf5+J4zX3amFA3VrrCsIB5FIIhTqwvOFFzO248v&#10;EM4jaywtk4IHOVgu+r05Jtq2fKTm5DMRQtglqCD3vkqkdGlOBt3IVsSBu9raoA+wzqSusQ3hppTj&#10;KJpKgwWHhhwrWueU3k53o2DXYruaxJvmcLuuH3/nz5/fQ0xKDQfd6huEp86/xS/3Xof501kM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m319wwAAAN0AAAAP&#10;AAAAAAAAAAAAAAAAAKoCAABkcnMvZG93bnJldi54bWxQSwUGAAAAAAQABAD6AAAAmgMAAAAA&#10;">
              <v:shape id="AutoShape 243" o:spid="_x0000_s2293" type="#_x0000_t32" style="position:absolute;left:8927;top:7750;width:0;height:5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CCPMMAAADdAAAADwAAAGRycy9kb3ducmV2LnhtbERPS2vCQBC+C/0PyxS81U0VYhvdhOKL&#10;Rk/Veh+y0yQ0Oxuya0z767tCwdt8fM9ZZoNpRE+dqy0reJ5EIIgLq2suFXyetk8vIJxH1thYJgU/&#10;5CBLH0ZLTLS98gf1R1+KEMIuQQWV920ipSsqMugmtiUO3JftDPoAu1LqDq8h3DRyGkWxNFhzaKiw&#10;pVVFxffxYhSY3XqXn+3swJu8j/dMp81r/qvU+HF4W4DwNPi7+N/9rsP8eD6F2zfhBJ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wgjzDAAAA3QAAAA8AAAAAAAAAAAAA&#10;AAAAoQIAAGRycy9kb3ducmV2LnhtbFBLBQYAAAAABAAEAPkAAACRAwAAAAA=&#10;" strokecolor="#76923c" strokeweight="1pt">
                <v:stroke endarrow="block"/>
                <v:shadow color="#4e6128" opacity=".5" offset="1pt"/>
              </v:shape>
              <v:shape id="AutoShape 1360" o:spid="_x0000_s2294" type="#_x0000_t32" style="position:absolute;left:8927;top:9376;width:0;height:5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7wnp8MAAADdAAAADwAAAGRycy9kb3ducmV2LnhtbERPS2vCQBC+F/wPywjedGOFaKOrSH3Q&#10;6Emt9yE7TUKzsyG7xrS/visIvc3H95zFqjOVaKlxpWUF41EEgjizuuRcwedlN5yBcB5ZY2WZFPyQ&#10;g9Wy97LARNs7n6g9+1yEEHYJKii8rxMpXVaQQTeyNXHgvmxj0AfY5FI3eA/hppKvURRLgyWHhgJr&#10;ei8o+z7fjAKz3+zTq50ceZu28YHpsn1Lf5Ua9Lv1HISnzv+Ln+4PHebH0wk8vgkn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8J6fDAAAA3QAAAA8AAAAAAAAAAAAA&#10;AAAAoQIAAGRycy9kb3ducmV2LnhtbFBLBQYAAAAABAAEAPkAAACRAwAAAAA=&#10;" strokecolor="#76923c" strokeweight="1pt">
                <v:stroke endarrow="block"/>
                <v:shadow color="#4e6128" opacity=".5" offset="1pt"/>
              </v:shape>
              <v:group id="Group 22" o:spid="_x0000_s2295" style="position:absolute;left:7456;top:3285;width:3004;height:9857" coordorigin="7900,2400" coordsize="3666,9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e5cQAAADdAAAADwAAAGRycy9kb3ducmV2LnhtbERPS2vCQBC+F/oflil4&#10;001qjZK6ikhbPIjgA6S3ITsmwexsyG6T+O9dQehtPr7nzJe9qURLjSstK4hHEQjizOqScwWn4/dw&#10;BsJ5ZI2VZVJwIwfLxevLHFNtO95Te/C5CCHsUlRQeF+nUrqsIINuZGviwF1sY9AH2ORSN9iFcFPJ&#10;9yhKpMGSQ0OBNa0Lyq6HP6Pgp8NuNY6/2u31sr79Hie78zYmpQZv/eoThKfe/4uf7o0O85PpBz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ze5cQAAADdAAAA&#10;DwAAAAAAAAAAAAAAAACqAgAAZHJzL2Rvd25yZXYueG1sUEsFBgAAAAAEAAQA+gAAAJsDAAAAAA==&#10;">
                <v:shape id="AutoShape 228" o:spid="_x0000_s2296" type="#_x0000_t32" style="position:absolute;left:9768;top:4956;width:0;height:4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aSMMAAADdAAAADwAAAGRycy9kb3ducmV2LnhtbERPTWvCQBC9F/wPywje6sYWY01dRVoV&#10;U09Vex+yYxLMzobsGqO/3i0UepvH+5zZojOVaKlxpWUFo2EEgjizuuRcwfGwfn4D4TyyxsoyKbiR&#10;g8W89zTDRNsrf1O797kIIewSVFB4XydSuqwgg25oa+LAnWxj0AfY5FI3eA3hppIvURRLgyWHhgJr&#10;+igoO+8vRoHZfG7SH/u641Xaxl9Mh9U0vSs16HfLdxCeOv8v/nNvdZgfT8bw+004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ZGkjDAAAA3QAAAA8AAAAAAAAAAAAA&#10;AAAAoQIAAGRycy9kb3ducmV2LnhtbFBLBQYAAAAABAAEAPkAAACRAwAAAAA=&#10;" strokecolor="#76923c" strokeweight="1pt">
                  <v:stroke endarrow="block"/>
                  <v:shadow color="#4e6128" opacity=".5" offset="1pt"/>
                </v:shape>
                <v:shape id="AutoShape 247" o:spid="_x0000_s2297" type="#_x0000_t32" style="position:absolute;left:9694;top:2836;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4vv8EAAADdAAAADwAAAGRycy9kb3ducmV2LnhtbERP32vCMBB+H/g/hBN8m6kDa+mMMmQO&#10;8W1WfT6aW1PWXEqSaf3vjTDw7T6+n7dcD7YTF/KhdaxgNs1AENdOt9woOFbb1wJEiMgaO8ek4EYB&#10;1qvRyxJL7a78TZdDbEQK4VCiAhNjX0oZakMWw9T1xIn7cd5iTNA3Unu8pnDbybcsy6XFllODwZ42&#10;hurfw59VsD8d2eR+1w1FYT4pm39tXXVWajIePt5BRBriU/zv3uk0P1/k8PgmnS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Hi+/wQAAAN0AAAAPAAAAAAAAAAAAAAAA&#10;AKECAABkcnMvZG93bnJldi54bWxQSwUGAAAAAAQABAD5AAAAjwMAAAAA&#10;" strokecolor="#76923c">
                  <v:stroke endarrow="block"/>
                </v:shape>
                <v:roundrect id="AutoShape 248" o:spid="_x0000_s2298" style="position:absolute;left:8081;top:2400;width:3153;height:4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xMKMUA&#10;AADdAAAADwAAAGRycy9kb3ducmV2LnhtbERP32vCMBB+H+x/CCf4MmY6YVWqUcY2mWwwWCeKb0dz&#10;tsXmUpJo639vhMHe7uP7efNlbxpxJudrywqeRgkI4sLqmksFm9/V4xSED8gaG8uk4EIelov7uzlm&#10;2nb8Q+c8lCKGsM9QQRVCm0npi4oM+pFtiSN3sM5giNCVUjvsYrhp5DhJUmmw5thQYUuvFRXH/GQU&#10;TN/C1+fmPWUnHz6OefL9vO12e6WGg/5lBiJQH/7Ff+61jvPTyQRu38QT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Ewo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7D400D69" w14:textId="77777777" w:rsidR="005F0000" w:rsidRPr="00FD11C4" w:rsidRDefault="005F0000" w:rsidP="00882232">
                        <w:pPr>
                          <w:spacing w:line="360" w:lineRule="auto"/>
                          <w:jc w:val="center"/>
                          <w:rPr>
                            <w:b/>
                            <w:sz w:val="21"/>
                          </w:rPr>
                        </w:pPr>
                        <w:r w:rsidRPr="00FD11C4">
                          <w:rPr>
                            <w:rFonts w:hint="eastAsia"/>
                            <w:b/>
                            <w:sz w:val="21"/>
                          </w:rPr>
                          <w:t>企业版报盘申报方式</w:t>
                        </w:r>
                      </w:p>
                    </w:txbxContent>
                  </v:textbox>
                </v:roundrect>
                <v:rect id="Rectangle 249" o:spid="_x0000_s2299" style="position:absolute;left:7900;top:3255;width:3645;height:17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bexccA&#10;AADdAAAADwAAAGRycy9kb3ducmV2LnhtbESP3WrCQBCF7wt9h2UKvaubVtQSXUUKglQL/vQBxuyY&#10;hGZnw+5q4ts7F0LvZjhnzvlmtuhdo64UYu3ZwPsgA0VceFtzaeD3uHr7BBUTssXGMxm4UYTF/Plp&#10;hrn1He/pekilkhCOORqoUmpzrWNRkcM48C2xaGcfHCZZQ6ltwE7CXaM/smysHdYsDRW29FVR8Xe4&#10;OAPbMlsvhz+j4ei7Dtt9t5ucTnpjzOtLv5yCStSnf/Pjem0FfzwRXPlGRt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3sX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0DD6D7C1" w14:textId="77777777" w:rsidR="005F0000" w:rsidRPr="005D005B" w:rsidRDefault="005F0000" w:rsidP="00882232">
                        <w:pPr>
                          <w:rPr>
                            <w:b/>
                            <w:sz w:val="18"/>
                            <w:szCs w:val="18"/>
                          </w:rPr>
                        </w:pPr>
                        <w:r w:rsidRPr="005D005B">
                          <w:rPr>
                            <w:rFonts w:hint="eastAsia"/>
                            <w:b/>
                            <w:sz w:val="18"/>
                            <w:szCs w:val="18"/>
                          </w:rPr>
                          <w:t>下载并安装企业版软件：</w:t>
                        </w:r>
                      </w:p>
                      <w:p w14:paraId="061FB1FA" w14:textId="77777777" w:rsidR="005F0000" w:rsidRPr="005D005B" w:rsidRDefault="005F0000" w:rsidP="00512824">
                        <w:pPr>
                          <w:spacing w:line="276" w:lineRule="auto"/>
                          <w:rPr>
                            <w:sz w:val="18"/>
                            <w:szCs w:val="18"/>
                          </w:rPr>
                        </w:pPr>
                        <w:r w:rsidRPr="005D005B">
                          <w:rPr>
                            <w:rFonts w:hint="eastAsia"/>
                            <w:sz w:val="18"/>
                            <w:szCs w:val="18"/>
                          </w:rPr>
                          <w:t>登陆北京市社会保险</w:t>
                        </w:r>
                        <w:r w:rsidRPr="005D005B">
                          <w:rPr>
                            <w:sz w:val="18"/>
                            <w:szCs w:val="18"/>
                          </w:rPr>
                          <w:t>网上服务平台下载专区</w:t>
                        </w:r>
                        <w:r w:rsidRPr="005D005B">
                          <w:rPr>
                            <w:rFonts w:hint="eastAsia"/>
                            <w:sz w:val="18"/>
                            <w:szCs w:val="18"/>
                          </w:rPr>
                          <w:t>，下载《五险合一</w:t>
                        </w:r>
                        <w:r w:rsidRPr="005D005B">
                          <w:rPr>
                            <w:sz w:val="18"/>
                            <w:szCs w:val="18"/>
                          </w:rPr>
                          <w:t>采集软件安装程序</w:t>
                        </w:r>
                        <w:r w:rsidRPr="005D005B">
                          <w:rPr>
                            <w:rFonts w:hint="eastAsia"/>
                            <w:sz w:val="18"/>
                            <w:szCs w:val="18"/>
                          </w:rPr>
                          <w:t>（普通单位版）》及最新补丁，按照提示安装并升级软件后</w:t>
                        </w:r>
                        <w:r w:rsidRPr="005D005B">
                          <w:rPr>
                            <w:sz w:val="18"/>
                            <w:szCs w:val="18"/>
                          </w:rPr>
                          <w:t>登陆。</w:t>
                        </w:r>
                        <w:r w:rsidRPr="005D005B">
                          <w:rPr>
                            <w:rFonts w:hint="eastAsia"/>
                            <w:sz w:val="18"/>
                            <w:szCs w:val="18"/>
                          </w:rPr>
                          <w:t>用户名</w:t>
                        </w:r>
                        <w:r w:rsidRPr="005D005B">
                          <w:rPr>
                            <w:sz w:val="18"/>
                            <w:szCs w:val="18"/>
                          </w:rPr>
                          <w:t>：</w:t>
                        </w:r>
                        <w:r w:rsidRPr="005D005B">
                          <w:rPr>
                            <w:sz w:val="18"/>
                            <w:szCs w:val="18"/>
                          </w:rPr>
                          <w:t>admin</w:t>
                        </w:r>
                        <w:r w:rsidRPr="005D005B">
                          <w:rPr>
                            <w:sz w:val="18"/>
                            <w:szCs w:val="18"/>
                          </w:rPr>
                          <w:t>，密码：</w:t>
                        </w:r>
                        <w:r w:rsidRPr="005D005B">
                          <w:rPr>
                            <w:rFonts w:hint="eastAsia"/>
                            <w:sz w:val="18"/>
                            <w:szCs w:val="18"/>
                          </w:rPr>
                          <w:t>1</w:t>
                        </w:r>
                      </w:p>
                      <w:p w14:paraId="08FB7367" w14:textId="77777777" w:rsidR="005F0000" w:rsidRPr="005D005B" w:rsidRDefault="005F0000" w:rsidP="00882232">
                        <w:pPr>
                          <w:rPr>
                            <w:sz w:val="18"/>
                            <w:szCs w:val="18"/>
                          </w:rPr>
                        </w:pPr>
                      </w:p>
                    </w:txbxContent>
                  </v:textbox>
                </v:rect>
                <v:rect id="Rectangle 250" o:spid="_x0000_s2300" style="position:absolute;left:7921;top:5458;width:3645;height:1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7XsQA&#10;AADdAAAADwAAAGRycy9kb3ducmV2LnhtbERP22rCQBB9F/yHZYS+1Y0VjUZXkUJBWgv18gFjdkyC&#10;2dmwuzXx791Cwbc5nOss152pxY2crywrGA0TEMS51RUXCk7Hj9cZCB+QNdaWScGdPKxX/d4SM21b&#10;3tPtEAoRQ9hnqKAMocmk9HlJBv3QNsSRu1hnMEToCqkdtjHc1PItSabSYMWxocSG3kvKr4dfo2BX&#10;JNvN+HsynnxWbrdvf9LzWX4p9TLoNgsQgbrwFP+7tzrOn6Zz+Psmni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qe17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21BED13C" w14:textId="77777777" w:rsidR="005F0000" w:rsidRPr="005D005B" w:rsidRDefault="005F0000" w:rsidP="00882232">
                        <w:pPr>
                          <w:rPr>
                            <w:b/>
                            <w:sz w:val="18"/>
                            <w:szCs w:val="18"/>
                          </w:rPr>
                        </w:pPr>
                        <w:r w:rsidRPr="005D005B">
                          <w:rPr>
                            <w:rFonts w:hint="eastAsia"/>
                            <w:b/>
                            <w:sz w:val="18"/>
                            <w:szCs w:val="18"/>
                          </w:rPr>
                          <w:t>业务操作：</w:t>
                        </w:r>
                      </w:p>
                      <w:p w14:paraId="306DA58B" w14:textId="77777777" w:rsidR="005F0000" w:rsidRPr="005D005B" w:rsidRDefault="005F0000" w:rsidP="00882232">
                        <w:pPr>
                          <w:rPr>
                            <w:sz w:val="18"/>
                            <w:szCs w:val="18"/>
                          </w:rPr>
                        </w:pPr>
                        <w:r w:rsidRPr="005D005B">
                          <w:rPr>
                            <w:rFonts w:hint="eastAsia"/>
                            <w:sz w:val="18"/>
                            <w:szCs w:val="18"/>
                          </w:rPr>
                          <w:t>用人单位通过</w:t>
                        </w:r>
                        <w:r w:rsidRPr="005D005B">
                          <w:rPr>
                            <w:rFonts w:hint="eastAsia"/>
                            <w:b/>
                            <w:i/>
                            <w:sz w:val="18"/>
                            <w:szCs w:val="18"/>
                          </w:rPr>
                          <w:t>“个人</w:t>
                        </w:r>
                        <w:r w:rsidRPr="005D005B">
                          <w:rPr>
                            <w:b/>
                            <w:i/>
                            <w:sz w:val="18"/>
                            <w:szCs w:val="18"/>
                          </w:rPr>
                          <w:t>信息修改</w:t>
                        </w:r>
                        <w:r w:rsidRPr="005D005B">
                          <w:rPr>
                            <w:rFonts w:hint="eastAsia"/>
                            <w:b/>
                            <w:i/>
                            <w:sz w:val="18"/>
                            <w:szCs w:val="18"/>
                          </w:rPr>
                          <w:t>”</w:t>
                        </w:r>
                        <w:r w:rsidRPr="005D005B">
                          <w:rPr>
                            <w:sz w:val="18"/>
                            <w:szCs w:val="18"/>
                          </w:rPr>
                          <w:t>模块修改</w:t>
                        </w:r>
                        <w:r w:rsidRPr="005D005B">
                          <w:rPr>
                            <w:rFonts w:hint="eastAsia"/>
                            <w:sz w:val="18"/>
                            <w:szCs w:val="18"/>
                          </w:rPr>
                          <w:t>变更</w:t>
                        </w:r>
                        <w:r w:rsidRPr="005D005B">
                          <w:rPr>
                            <w:sz w:val="18"/>
                            <w:szCs w:val="18"/>
                          </w:rPr>
                          <w:t>的信息并</w:t>
                        </w:r>
                        <w:r w:rsidRPr="005D005B">
                          <w:rPr>
                            <w:rFonts w:hint="eastAsia"/>
                            <w:sz w:val="18"/>
                            <w:szCs w:val="18"/>
                          </w:rPr>
                          <w:t>保存</w:t>
                        </w:r>
                        <w:r w:rsidRPr="005D005B">
                          <w:rPr>
                            <w:sz w:val="18"/>
                            <w:szCs w:val="18"/>
                          </w:rPr>
                          <w:t>。</w:t>
                        </w:r>
                      </w:p>
                      <w:p w14:paraId="7974888E" w14:textId="77777777" w:rsidR="005F0000" w:rsidRPr="005D005B" w:rsidRDefault="005F0000" w:rsidP="00882232">
                        <w:pPr>
                          <w:rPr>
                            <w:sz w:val="18"/>
                            <w:szCs w:val="18"/>
                          </w:rPr>
                        </w:pPr>
                      </w:p>
                      <w:p w14:paraId="06A79F3C" w14:textId="77777777" w:rsidR="005F0000" w:rsidRPr="005D005B" w:rsidRDefault="005F0000" w:rsidP="00882232">
                        <w:pPr>
                          <w:rPr>
                            <w:sz w:val="18"/>
                            <w:szCs w:val="18"/>
                          </w:rPr>
                        </w:pPr>
                      </w:p>
                      <w:p w14:paraId="679466C9" w14:textId="77777777" w:rsidR="005F0000" w:rsidRPr="005D005B" w:rsidRDefault="005F0000" w:rsidP="00882232">
                        <w:pPr>
                          <w:rPr>
                            <w:sz w:val="18"/>
                            <w:szCs w:val="18"/>
                          </w:rPr>
                        </w:pPr>
                      </w:p>
                      <w:p w14:paraId="43380A61" w14:textId="77777777" w:rsidR="005F0000" w:rsidRPr="005D005B" w:rsidRDefault="005F0000" w:rsidP="00882232">
                        <w:pPr>
                          <w:rPr>
                            <w:sz w:val="18"/>
                            <w:szCs w:val="18"/>
                          </w:rPr>
                        </w:pPr>
                      </w:p>
                    </w:txbxContent>
                  </v:textbox>
                </v:rect>
                <v:group id="Group 28" o:spid="_x0000_s2301" style="position:absolute;left:7900;top:7032;width:3666;height:4551" coordorigin="7406,7017" coordsize="3666,45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AKowccAAADd&#10;AAAADwAAAAAAAAAAAAAAAACqAgAAZHJzL2Rvd25yZXYueG1sUEsFBgAAAAAEAAQA+gAAAJ4DAAAA&#10;AA==&#10;">
                  <v:shape id="AutoShape 240" o:spid="_x0000_s2302" type="#_x0000_t32" style="position:absolute;left:9251;top:9689;width:9;height:4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dsbMMAAADdAAAADwAAAGRycy9kb3ducmV2LnhtbERPS2vCQBC+F/oflin0phstBI3ZSKlW&#10;Gj35ug/ZMQlmZ0N2G9P++q4g9DYf33PS5WAa0VPnassKJuMIBHFhdc2lgtPxczQD4TyyxsYyKfgh&#10;B8vs+SnFRNsb76k/+FKEEHYJKqi8bxMpXVGRQTe2LXHgLrYz6APsSqk7vIVw08hpFMXSYM2hocKW&#10;Pioqrodvo8BsVpv8bN92vM77eMt0XM/zX6VeX4b3BQhPg/8XP9xfOsyPZxO4fxNOkN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3bGzDAAAA3QAAAA8AAAAAAAAAAAAA&#10;AAAAoQIAAGRycy9kb3ducmV2LnhtbFBLBQYAAAAABAAEAPkAAACRAwAAAAA=&#10;" strokecolor="#76923c" strokeweight="1pt">
                    <v:stroke endarrow="block"/>
                    <v:shadow color="#4e6128" opacity=".5" offset="1pt"/>
                  </v:shape>
                  <v:rect id="Rectangle 253" o:spid="_x0000_s2303" style="position:absolute;left:7406;top:7017;width:3645;height:10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uZCMMA&#10;AADdAAAADwAAAGRycy9kb3ducmV2LnhtbERP24rCMBB9X/Afwgi+abqKF6pRZGFBvIC6+wFjM7Zl&#10;m0lJoq1/bwRh3+ZwrrNYtaYSd3K+tKzgc5CAIM6sLjlX8Pvz3Z+B8AFZY2WZFDzIw2rZ+Vhgqm3D&#10;J7qfQy5iCPsUFRQh1KmUPivIoB/YmjhyV+sMhghdLrXDJoabSg6TZCINlhwbCqzpq6Ds73wzCvZ5&#10;slmPDuPReFu6/ak5Ti8XuVOq123XcxCB2vAvfrs3Os6fzIbw+iae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uZCM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22F3CC79" w14:textId="77777777" w:rsidR="005F0000" w:rsidRPr="005D005B" w:rsidRDefault="005F0000" w:rsidP="00882232">
                          <w:pPr>
                            <w:rPr>
                              <w:b/>
                              <w:sz w:val="18"/>
                              <w:szCs w:val="18"/>
                            </w:rPr>
                          </w:pPr>
                          <w:r w:rsidRPr="005D005B">
                            <w:rPr>
                              <w:rFonts w:hint="eastAsia"/>
                              <w:b/>
                              <w:sz w:val="18"/>
                              <w:szCs w:val="18"/>
                            </w:rPr>
                            <w:t>生成报盘文件：</w:t>
                          </w:r>
                        </w:p>
                        <w:p w14:paraId="7DF7F76C" w14:textId="77777777" w:rsidR="005F0000" w:rsidRPr="005D005B" w:rsidRDefault="005F0000" w:rsidP="00882232">
                          <w:pPr>
                            <w:rPr>
                              <w:sz w:val="18"/>
                              <w:szCs w:val="18"/>
                            </w:rPr>
                          </w:pPr>
                          <w:r w:rsidRPr="005D005B">
                            <w:rPr>
                              <w:rFonts w:hint="eastAsia"/>
                              <w:sz w:val="18"/>
                              <w:szCs w:val="18"/>
                            </w:rPr>
                            <w:t>用人单位在</w:t>
                          </w:r>
                          <w:r w:rsidRPr="005D005B">
                            <w:rPr>
                              <w:rFonts w:hint="eastAsia"/>
                              <w:b/>
                              <w:i/>
                              <w:sz w:val="18"/>
                              <w:szCs w:val="18"/>
                            </w:rPr>
                            <w:t>“个人</w:t>
                          </w:r>
                          <w:r w:rsidRPr="005D005B">
                            <w:rPr>
                              <w:b/>
                              <w:i/>
                              <w:sz w:val="18"/>
                              <w:szCs w:val="18"/>
                            </w:rPr>
                            <w:t>基本信息</w:t>
                          </w:r>
                          <w:r w:rsidRPr="005D005B">
                            <w:rPr>
                              <w:rFonts w:hint="eastAsia"/>
                              <w:b/>
                              <w:i/>
                              <w:sz w:val="18"/>
                              <w:szCs w:val="18"/>
                            </w:rPr>
                            <w:t>报盘</w:t>
                          </w:r>
                          <w:r w:rsidRPr="005D005B">
                            <w:rPr>
                              <w:b/>
                              <w:i/>
                              <w:sz w:val="18"/>
                              <w:szCs w:val="18"/>
                            </w:rPr>
                            <w:t xml:space="preserve">” </w:t>
                          </w:r>
                          <w:r w:rsidRPr="005D005B">
                            <w:rPr>
                              <w:sz w:val="18"/>
                              <w:szCs w:val="18"/>
                            </w:rPr>
                            <w:t>模块中</w:t>
                          </w:r>
                          <w:r w:rsidRPr="005D005B">
                            <w:rPr>
                              <w:rFonts w:hint="eastAsia"/>
                              <w:sz w:val="18"/>
                              <w:szCs w:val="18"/>
                            </w:rPr>
                            <w:t>生成报盘文件，存至</w:t>
                          </w:r>
                          <w:r w:rsidRPr="005D005B">
                            <w:rPr>
                              <w:rFonts w:hint="eastAsia"/>
                              <w:sz w:val="18"/>
                              <w:szCs w:val="18"/>
                            </w:rPr>
                            <w:t>U</w:t>
                          </w:r>
                          <w:r w:rsidRPr="005D005B">
                            <w:rPr>
                              <w:rFonts w:hint="eastAsia"/>
                              <w:sz w:val="18"/>
                              <w:szCs w:val="18"/>
                            </w:rPr>
                            <w:t>盘。</w:t>
                          </w:r>
                        </w:p>
                      </w:txbxContent>
                    </v:textbox>
                  </v:rect>
                  <v:rect id="Rectangle 30" o:spid="_x0000_s2304" style="position:absolute;left:7427;top:8528;width:3645;height:12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8k8MA&#10;AADdAAAADwAAAGRycy9kb3ducmV2LnhtbERP3WrCMBS+H/gO4Qi701SLTjqjiCDIVLBuD3Bsjm2x&#10;OSlJZru3N4PB7s7H93uW69404kHO15YVTMYJCOLC6ppLBV+fu9EChA/IGhvLpOCHPKxXg5clZtp2&#10;nNPjEkoRQ9hnqKAKoc2k9EVFBv3YtsSRu1lnMEToSqkddjHcNHKaJHNpsObYUGFL24qK++XbKDiW&#10;yX6Tnmbp7KN2x7w7v12v8qDU67DfvIMI1Id/8Z97r+P8+SKF32/iC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c8k8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0D92276F" w14:textId="77777777" w:rsidR="005F0000" w:rsidRPr="005D005B" w:rsidRDefault="005F0000" w:rsidP="00882232">
                          <w:pPr>
                            <w:rPr>
                              <w:b/>
                              <w:sz w:val="18"/>
                              <w:szCs w:val="18"/>
                            </w:rPr>
                          </w:pPr>
                          <w:r w:rsidRPr="005D005B">
                            <w:rPr>
                              <w:rFonts w:hint="eastAsia"/>
                              <w:b/>
                              <w:sz w:val="18"/>
                              <w:szCs w:val="18"/>
                            </w:rPr>
                            <w:t>报表打印：</w:t>
                          </w:r>
                        </w:p>
                        <w:p w14:paraId="3AFF7ABB" w14:textId="77777777" w:rsidR="005F0000" w:rsidRPr="005D005B" w:rsidRDefault="005F0000" w:rsidP="00882232">
                          <w:pPr>
                            <w:rPr>
                              <w:sz w:val="18"/>
                              <w:szCs w:val="18"/>
                            </w:rPr>
                          </w:pPr>
                          <w:r w:rsidRPr="005D005B">
                            <w:rPr>
                              <w:rFonts w:hint="eastAsia"/>
                              <w:sz w:val="18"/>
                              <w:szCs w:val="18"/>
                            </w:rPr>
                            <w:t>用人单位通过</w:t>
                          </w:r>
                          <w:r w:rsidRPr="005D005B">
                            <w:rPr>
                              <w:rFonts w:hint="eastAsia"/>
                              <w:b/>
                              <w:i/>
                              <w:sz w:val="18"/>
                              <w:szCs w:val="18"/>
                            </w:rPr>
                            <w:t>“报表打印”</w:t>
                          </w:r>
                          <w:r w:rsidRPr="005D005B">
                            <w:rPr>
                              <w:rFonts w:hint="eastAsia"/>
                              <w:sz w:val="18"/>
                              <w:szCs w:val="18"/>
                            </w:rPr>
                            <w:t>模块</w:t>
                          </w:r>
                          <w:r w:rsidRPr="005D005B">
                            <w:rPr>
                              <w:sz w:val="18"/>
                              <w:szCs w:val="18"/>
                            </w:rPr>
                            <w:t>，</w:t>
                          </w:r>
                          <w:r w:rsidRPr="005D005B">
                            <w:rPr>
                              <w:rFonts w:hint="eastAsia"/>
                              <w:sz w:val="18"/>
                              <w:szCs w:val="18"/>
                            </w:rPr>
                            <w:t>打印出《北京市</w:t>
                          </w:r>
                          <w:r w:rsidRPr="005D005B">
                            <w:rPr>
                              <w:sz w:val="18"/>
                              <w:szCs w:val="18"/>
                            </w:rPr>
                            <w:t>社会保险</w:t>
                          </w:r>
                          <w:r w:rsidRPr="005D005B">
                            <w:rPr>
                              <w:rFonts w:hint="eastAsia"/>
                              <w:sz w:val="18"/>
                              <w:szCs w:val="18"/>
                            </w:rPr>
                            <w:t>个人信息变更登记表》</w:t>
                          </w:r>
                          <w:r w:rsidRPr="005D005B">
                            <w:rPr>
                              <w:rFonts w:hint="eastAsia"/>
                              <w:b/>
                              <w:i/>
                              <w:sz w:val="18"/>
                              <w:szCs w:val="18"/>
                            </w:rPr>
                            <w:t>一式两份</w:t>
                          </w:r>
                          <w:r w:rsidRPr="005D005B">
                            <w:rPr>
                              <w:sz w:val="18"/>
                              <w:szCs w:val="18"/>
                            </w:rPr>
                            <w:t>。</w:t>
                          </w:r>
                        </w:p>
                        <w:p w14:paraId="7614349E" w14:textId="77777777" w:rsidR="005F0000" w:rsidRPr="005D005B" w:rsidRDefault="005F0000" w:rsidP="00882232">
                          <w:pPr>
                            <w:rPr>
                              <w:sz w:val="18"/>
                              <w:szCs w:val="18"/>
                            </w:rPr>
                          </w:pPr>
                        </w:p>
                      </w:txbxContent>
                    </v:textbox>
                  </v:rect>
                  <v:rect id="Rectangle 33" o:spid="_x0000_s2305" style="position:absolute;left:7427;top:10143;width:3645;height:14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6k58QA&#10;AADdAAAADwAAAGRycy9kb3ducmV2LnhtbERP22rCQBB9L/gPyxT61myqNYboKiII0lqolw8Ys9Mk&#10;NDsbdrcm/r1bKPRtDuc6i9VgWnEl5xvLCl6SFARxaXXDlYLzafucg/ABWWNrmRTcyMNqOXpYYKFt&#10;zwe6HkMlYgj7AhXUIXSFlL6syaBPbEccuS/rDIYIXSW1wz6Gm1aO0zSTBhuODTV2tKmp/D7+GAX7&#10;Kt2tJx/TyfStcftD/zm7XOS7Uk+Pw3oOItAQ/sV/7p2O87P8FX6/iS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pOf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539C872E" w14:textId="77777777" w:rsidR="005F0000" w:rsidRPr="005D005B" w:rsidRDefault="005F0000" w:rsidP="004A1DE1">
                          <w:pPr>
                            <w:rPr>
                              <w:b/>
                              <w:sz w:val="18"/>
                              <w:szCs w:val="18"/>
                            </w:rPr>
                          </w:pPr>
                          <w:r w:rsidRPr="005D005B">
                            <w:rPr>
                              <w:rFonts w:hint="eastAsia"/>
                              <w:b/>
                              <w:sz w:val="18"/>
                              <w:szCs w:val="18"/>
                            </w:rPr>
                            <w:t>预约办理个人信息</w:t>
                          </w:r>
                          <w:r w:rsidRPr="005D005B">
                            <w:rPr>
                              <w:b/>
                              <w:sz w:val="18"/>
                              <w:szCs w:val="18"/>
                            </w:rPr>
                            <w:t>变更业务</w:t>
                          </w:r>
                          <w:r w:rsidRPr="005D005B">
                            <w:rPr>
                              <w:rFonts w:hint="eastAsia"/>
                              <w:b/>
                              <w:sz w:val="18"/>
                              <w:szCs w:val="18"/>
                            </w:rPr>
                            <w:t>：</w:t>
                          </w:r>
                        </w:p>
                        <w:p w14:paraId="36FACC2D" w14:textId="77777777" w:rsidR="005F0000" w:rsidRPr="00610145" w:rsidRDefault="005F0000" w:rsidP="00882232">
                          <w:pPr>
                            <w:rPr>
                              <w:color w:val="000000"/>
                              <w:sz w:val="18"/>
                              <w:szCs w:val="18"/>
                            </w:rPr>
                          </w:pPr>
                          <w:r w:rsidRPr="005D005B">
                            <w:rPr>
                              <w:rFonts w:hint="eastAsia"/>
                              <w:sz w:val="18"/>
                              <w:szCs w:val="18"/>
                            </w:rPr>
                            <w:t>用人单位</w:t>
                          </w:r>
                          <w:r w:rsidRPr="005D005B">
                            <w:rPr>
                              <w:sz w:val="18"/>
                              <w:szCs w:val="18"/>
                            </w:rPr>
                            <w:t>请</w:t>
                          </w:r>
                          <w:r w:rsidRPr="005D005B">
                            <w:rPr>
                              <w:rFonts w:ascii="宋体" w:hAnsi="宋体" w:cs="Arial" w:hint="eastAsia"/>
                              <w:bCs/>
                              <w:kern w:val="36"/>
                              <w:sz w:val="18"/>
                              <w:szCs w:val="18"/>
                            </w:rPr>
                            <w:t>先</w:t>
                          </w:r>
                          <w:r w:rsidRPr="00610145">
                            <w:rPr>
                              <w:rFonts w:ascii="宋体" w:hAnsi="宋体" w:cs="Arial" w:hint="eastAsia"/>
                              <w:bCs/>
                              <w:color w:val="000000"/>
                              <w:kern w:val="36"/>
                              <w:sz w:val="18"/>
                              <w:szCs w:val="18"/>
                            </w:rPr>
                            <w:t>在网上</w:t>
                          </w:r>
                          <w:r w:rsidRPr="00610145">
                            <w:rPr>
                              <w:rFonts w:ascii="宋体" w:hAnsi="宋体" w:cs="Arial" w:hint="eastAsia"/>
                              <w:color w:val="000000"/>
                              <w:kern w:val="0"/>
                              <w:sz w:val="18"/>
                              <w:szCs w:val="18"/>
                            </w:rPr>
                            <w:t>预约个人信息变更业务，然后</w:t>
                          </w:r>
                          <w:r w:rsidRPr="00610145">
                            <w:rPr>
                              <w:rFonts w:hint="eastAsia"/>
                              <w:color w:val="000000"/>
                              <w:sz w:val="18"/>
                              <w:szCs w:val="18"/>
                            </w:rPr>
                            <w:t>携带存有个人变更</w:t>
                          </w:r>
                          <w:r w:rsidRPr="00610145">
                            <w:rPr>
                              <w:color w:val="000000"/>
                              <w:sz w:val="18"/>
                              <w:szCs w:val="18"/>
                            </w:rPr>
                            <w:t>信息</w:t>
                          </w:r>
                          <w:r w:rsidRPr="00610145">
                            <w:rPr>
                              <w:rFonts w:hint="eastAsia"/>
                              <w:color w:val="000000"/>
                              <w:sz w:val="18"/>
                              <w:szCs w:val="18"/>
                            </w:rPr>
                            <w:t>的</w:t>
                          </w:r>
                          <w:r w:rsidRPr="00610145">
                            <w:rPr>
                              <w:rFonts w:hint="eastAsia"/>
                              <w:b/>
                              <w:color w:val="000000"/>
                              <w:sz w:val="18"/>
                              <w:szCs w:val="18"/>
                            </w:rPr>
                            <w:t>U</w:t>
                          </w:r>
                          <w:r w:rsidRPr="00610145">
                            <w:rPr>
                              <w:rFonts w:hint="eastAsia"/>
                              <w:b/>
                              <w:color w:val="000000"/>
                              <w:sz w:val="18"/>
                              <w:szCs w:val="18"/>
                            </w:rPr>
                            <w:t>盘、表格及相关材料</w:t>
                          </w:r>
                          <w:r w:rsidRPr="00610145">
                            <w:rPr>
                              <w:rFonts w:hint="eastAsia"/>
                              <w:color w:val="000000"/>
                              <w:sz w:val="18"/>
                              <w:szCs w:val="18"/>
                            </w:rPr>
                            <w:t>到社保中心</w:t>
                          </w:r>
                          <w:r w:rsidRPr="00610145">
                            <w:rPr>
                              <w:rFonts w:ascii="宋体" w:hAnsi="宋体" w:cs="Arial" w:hint="eastAsia"/>
                              <w:color w:val="000000"/>
                              <w:kern w:val="0"/>
                              <w:sz w:val="18"/>
                              <w:szCs w:val="18"/>
                            </w:rPr>
                            <w:t>扫描</w:t>
                          </w:r>
                          <w:proofErr w:type="gramStart"/>
                          <w:r w:rsidRPr="00610145">
                            <w:rPr>
                              <w:rFonts w:ascii="宋体" w:hAnsi="宋体" w:cs="Arial"/>
                              <w:color w:val="000000"/>
                              <w:kern w:val="0"/>
                              <w:sz w:val="18"/>
                              <w:szCs w:val="18"/>
                            </w:rPr>
                            <w:t>二维码取号</w:t>
                          </w:r>
                          <w:proofErr w:type="gramEnd"/>
                          <w:r w:rsidRPr="00610145">
                            <w:rPr>
                              <w:rFonts w:hint="eastAsia"/>
                              <w:color w:val="000000"/>
                              <w:sz w:val="18"/>
                              <w:szCs w:val="18"/>
                            </w:rPr>
                            <w:t>办理变更</w:t>
                          </w:r>
                          <w:r w:rsidRPr="00610145">
                            <w:rPr>
                              <w:color w:val="000000"/>
                              <w:sz w:val="18"/>
                              <w:szCs w:val="18"/>
                            </w:rPr>
                            <w:t>手续。</w:t>
                          </w:r>
                        </w:p>
                      </w:txbxContent>
                    </v:textbox>
                  </v:rect>
                </v:group>
              </v:group>
              <v:shape id="AutoShape 256" o:spid="_x0000_s2306" type="#_x0000_t32" style="position:absolute;left:2699;top:13481;width:626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5US8EAAADdAAAADwAAAGRycy9kb3ducmV2LnhtbESPzQrCMBCE74LvEFbwpqmKf9Uoogji&#10;Te0DLM3aFptNaaJWn94IgrddZna+2eW6MaV4UO0KywoG/QgEcWp1wZmC5LLvzUA4j6yxtEwKXuRg&#10;vWq3lhhr++QTPc4+EyGEXYwKcu+rWEqX5mTQ9W1FHLSrrQ36sNaZ1DU+Q7gp5TCKJtJgwYGQY0Xb&#10;nNLb+W4Cd29HV7c72nIYZclpri/vafJWqttpNgsQnhr/N/+uDzrUn8zG8P0mjCBX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7lRLwQAAAN0AAAAPAAAAAAAAAAAAAAAA&#10;AKECAABkcnMvZG93bnJldi54bWxQSwUGAAAAAAQABAD5AAAAjwMAAAAA&#10;" strokecolor="#76923c" strokeweight="1pt">
                <v:shadow color="#622423" opacity=".5" offset="1pt"/>
              </v:shape>
              <v:group id="Group 3" o:spid="_x0000_s2307" style="position:absolute;left:1392;top:2055;width:7518;height:11150" coordorigin="472,1161" coordsize="9174,11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p5UuwwAAAN0AAAAP&#10;AAAAAAAAAAAAAAAAAKoCAABkcnMvZG93bnJldi54bWxQSwUGAAAAAAQABAD6AAAAmgMAAAAA&#10;">
                <v:group id="Group 4" o:spid="_x0000_s2308" style="position:absolute;left:2293;top:1161;width:7353;height:1225" coordorigin="2293,1161" coordsize="7353,12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6zC1wwAAAN0AAAAP&#10;AAAAAAAAAAAAAAAAAKoCAABkcnMvZG93bnJldi54bWxQSwUGAAAAAAQABAD6AAAAmgMAAAAA&#10;">
                  <v:shape id="AutoShape 5" o:spid="_x0000_s2309" type="#_x0000_t176" style="position:absolute;left:2489;top:1161;width:7157;height:5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sxP8cA&#10;AADdAAAADwAAAGRycy9kb3ducmV2LnhtbESPQUsDMRCF74L/IUzBi7SJPZSybVqsVBRFwd1Cr+Nm&#10;3F3cTNYktuu/dw6Ctxnem/e+WW9H36sTxdQFtnAzM6CI6+A6biwcqvvpElTKyA77wGThhxJsN5cX&#10;ayxcOPMbncrcKAnhVKCFNueh0DrVLXlMszAQi/YRoscsa2y0i3iWcN/ruTEL7bFjaWhxoLuW6s/y&#10;21uI85dqvzvWZjBf10/v+/K1en4ga68m4+0KVKYx/5v/rh+d4C+WgivfyAh68w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rMT/HAAAA3QAAAA8AAAAAAAAAAAAAAAAAmAIAAGRy&#10;cy9kb3ducmV2LnhtbFBLBQYAAAAABAAEAPUAAACMAwAAAAA=&#10;" fillcolor="#a3c4ff" strokecolor="#4579b8">
                    <v:fill color2="#e5eeff" rotate="t" angle="180" colors="0 #a3c4ff;22938f #bfd5ff;1 #e5eeff" focus="100%" type="gradient"/>
                    <v:shadow on="t" color="black" opacity="24903f" origin=",.5" offset="0,.55556mm"/>
                    <v:textbox>
                      <w:txbxContent>
                        <w:p w14:paraId="5E8546EC" w14:textId="77777777" w:rsidR="005F0000" w:rsidRPr="00FD11C4" w:rsidRDefault="005F0000" w:rsidP="00882232">
                          <w:pPr>
                            <w:spacing w:line="360" w:lineRule="auto"/>
                            <w:jc w:val="center"/>
                            <w:rPr>
                              <w:b/>
                              <w:sz w:val="32"/>
                            </w:rPr>
                          </w:pPr>
                          <w:r>
                            <w:rPr>
                              <w:rFonts w:hint="eastAsia"/>
                              <w:b/>
                              <w:sz w:val="32"/>
                            </w:rPr>
                            <w:t>用人</w:t>
                          </w:r>
                          <w:r>
                            <w:rPr>
                              <w:b/>
                              <w:sz w:val="32"/>
                            </w:rPr>
                            <w:t>单位参保人</w:t>
                          </w:r>
                          <w:proofErr w:type="gramStart"/>
                          <w:r>
                            <w:rPr>
                              <w:b/>
                              <w:sz w:val="32"/>
                            </w:rPr>
                            <w:t>员</w:t>
                          </w:r>
                          <w:r w:rsidRPr="00FD11C4">
                            <w:rPr>
                              <w:b/>
                              <w:sz w:val="32"/>
                            </w:rPr>
                            <w:t>信息</w:t>
                          </w:r>
                          <w:proofErr w:type="gramEnd"/>
                          <w:r w:rsidRPr="00FD11C4">
                            <w:rPr>
                              <w:b/>
                              <w:sz w:val="32"/>
                            </w:rPr>
                            <w:t>变更</w:t>
                          </w:r>
                          <w:r w:rsidRPr="00FD11C4">
                            <w:rPr>
                              <w:rFonts w:hint="eastAsia"/>
                              <w:b/>
                              <w:sz w:val="32"/>
                            </w:rPr>
                            <w:t>流程图</w:t>
                          </w:r>
                        </w:p>
                      </w:txbxContent>
                    </v:textbox>
                  </v:shape>
                  <v:group id="Group 6" o:spid="_x0000_s2310" style="position:absolute;left:2293;top:1746;width:7351;height:640" coordorigin="2293,1746" coordsize="6960,6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U4AVzFAAAA3QAA&#10;AA8AAAAAAAAAAAAAAAAAqgIAAGRycy9kb3ducmV2LnhtbFBLBQYAAAAABAAEAPoAAACcAwAAAAA=&#10;">
                    <v:shape id="AutoShape 261" o:spid="_x0000_s2311" type="#_x0000_t32" style="position:absolute;left:5893;top:1746;width:0;height:3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CbdsQAAADdAAAADwAAAGRycy9kb3ducmV2LnhtbESPQU/DMAyF70j8h8hI3Fg6QNMoyyZA&#10;IDiBNvgBVmPaisYpiWkKvx4fkLjZes/vfd7s5jCYiVLuIztYLiowxE30PbcO3l4fztZgsiB7HCKT&#10;g2/KsNseH22w9rHwnqaDtEZDONfooBMZa2tz01HAvIgjsWrvMQUUXVNrfcKi4WGw51W1sgF71oYO&#10;R7rrqPk4fAUHz8tJXuTx01/cpvV92ZfyEy+Lc6cn8801GKFZ/s1/109e8VdXyq/f6Ah2+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kJt2xAAAAN0AAAAPAAAAAAAAAAAA&#10;AAAAAKECAABkcnMvZG93bnJldi54bWxQSwUGAAAAAAQABAD5AAAAkgMAAAAA&#10;" strokecolor="#76923c"/>
                    <v:shape id="AutoShape 262" o:spid="_x0000_s2312" type="#_x0000_t32" style="position:absolute;left:2293;top:2100;width:6960;height:1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xHU8MAAADdAAAADwAAAGRycy9kb3ducmV2LnhtbERPyWrDMBC9B/oPYgq9JXIKSWo3SigB&#10;l0JyiduDj4M1tU2tkZHkpX8fFQq5zeOtsz/OphMjOd9aVrBeJSCIK6tbrhV8febLFxA+IGvsLJOC&#10;X/JwPDws9phpO/GVxiLUIoawz1BBE0KfSemrhgz6le2JI/dtncEQoauldjjFcNPJ5yTZSoMtx4YG&#10;ezo1VP0Ug1GwS8bTptyk5btPjcvPw8UW6JV6epzfXkEEmsNd/O/+0HH+Nl3D3zfxBH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68R1PDAAAA3QAAAA8AAAAAAAAAAAAA&#10;AAAAoQIAAGRycy9kb3ducmV2LnhtbFBLBQYAAAAABAAEAPkAAACRAwAAAAA=&#10;" strokecolor="#76923c"/>
                    <v:shape id="AutoShape 9" o:spid="_x0000_s2313" type="#_x0000_t32" style="position:absolute;left:2293;top:2115;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nPRsAAAADdAAAADwAAAGRycy9kb3ducmV2LnhtbERPS4vCMBC+L/gfwgje1lTBUqtRRFaR&#10;va2v89CMTbGZlCSr9d9vFhb2Nh/fc5br3rbiQT40jhVMxhkI4srphmsF59PuvQARIrLG1jEpeFGA&#10;9WrwtsRSuyd/0eMYa5FCOJSowMTYlVKGypDFMHYdceJuzluMCfpaao/PFG5bOc2yXFpsODUY7Ghr&#10;qLofv62Cz8uZTe4PbV8U5oOy2X7nTlelRsN+swARqY//4j/3Qaf5+XwKv9+kE+Tq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Ypz0bAAAAA3QAAAA8AAAAAAAAAAAAAAAAA&#10;oQIAAGRycy9kb3ducmV2LnhtbFBLBQYAAAAABAAEAPkAAACOAwAAAAA=&#10;" strokecolor="#76923c">
                      <v:stroke endarrow="block"/>
                    </v:shape>
                    <v:shape id="AutoShape 10" o:spid="_x0000_s2314" type="#_x0000_t32" style="position:absolute;left:9253;top:2100;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Vq3cEAAADdAAAADwAAAGRycy9kb3ducmV2LnhtbERPS2sCMRC+F/wPYQRvNWuly7oaRaSK&#10;9FZf52EzbhY3kyWJuv33TaHQ23x8z1msetuKB/nQOFYwGWcgiCunG64VnI7b1wJEiMgaW8ek4JsC&#10;rJaDlwWW2j35ix6HWIsUwqFEBSbGrpQyVIYshrHriBN3dd5iTNDXUnt8pnDbyrcsy6XFhlODwY42&#10;hqrb4W4VfJ5PbHK/b/uiMB+Uve+27nhRajTs13MQkfr4L/5z73Wan8+m8PtNOkE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ZWrdwQAAAN0AAAAPAAAAAAAAAAAAAAAA&#10;AKECAABkcnMvZG93bnJldi54bWxQSwUGAAAAAAQABAD5AAAAjwMAAAAA&#10;" strokecolor="#76923c">
                      <v:stroke endarrow="block"/>
                    </v:shape>
                  </v:group>
                </v:group>
                <v:group id="Group 11" o:spid="_x0000_s2315" style="position:absolute;left:472;top:2404;width:3672;height:9907" coordorigin="637,2397" coordsize="3672,9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A4H8QAAADdAAAADwAAAGRycy9kb3ducmV2LnhtbERPS2vCQBC+F/oflil4&#10;001qDZq6ikhbPIjgA6S3ITsmwexsyG6T+O9dQehtPr7nzJe9qURLjSstK4hHEQjizOqScwWn4/dw&#10;CsJ5ZI2VZVJwIwfLxevLHFNtO95Te/C5CCHsUlRQeF+nUrqsIINuZGviwF1sY9AH2ORSN9iFcFPJ&#10;9yhKpMGSQ0OBNa0Lyq6HP6Pgp8NuNY6/2u31sr79Hie78zYmpQZv/eoThKfe/4uf7o0O85PZBz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uA4H8QAAADdAAAA&#10;DwAAAAAAAAAAAAAAAACqAgAAZHJzL2Rvd25yZXYueG1sUEsFBgAAAAAEAAQA+gAAAJsDAAAAAA==&#10;">
                  <v:shape id="AutoShape 266" o:spid="_x0000_s2316" type="#_x0000_t32" style="position:absolute;left:2410;top:9125;width:0;height:3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8ssMAAADdAAAADwAAAGRycy9kb3ducmV2LnhtbERPS2vCQBC+C/0PyxR6040WQ42uUuoD&#10;057q4z5kxySYnQ3ZNUZ/fbcgeJuP7zmzRWcq0VLjSssKhoMIBHFmdcm5gsN+3f8A4TyyxsoyKbiR&#10;g8X8pTfDRNsr/1K787kIIewSVFB4XydSuqwgg25ga+LAnWxj0AfY5FI3eA3hppKjKIqlwZJDQ4E1&#10;fRWUnXcXo8Bslpv0aN9/eJW28TfTfjVJ70q9vXafUxCeOv8UP9xbHebHkzH8fxNOkP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V/LLDAAAA3QAAAA8AAAAAAAAAAAAA&#10;AAAAoQIAAGRycy9kb3ducmV2LnhtbFBLBQYAAAAABAAEAPkAAACRAwAAAAA=&#10;" strokecolor="#76923c" strokeweight="1pt">
                    <v:stroke endarrow="block"/>
                    <v:shadow color="#4e6128" opacity=".5" offset="1pt"/>
                  </v:shape>
                  <v:shape id="AutoShape 267" o:spid="_x0000_s2317" type="#_x0000_t32" style="position:absolute;left:2421;top:6831;width:0;height:3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dixcIAAADdAAAADwAAAGRycy9kb3ducmV2LnhtbERPS2vCQBC+C/0Pywi96cYWQo2uQdoo&#10;TT35ug/ZMQlmZ0N2jWl/fbdQ8DYf33OW6WAa0VPnassKZtMIBHFhdc2lgtNxM3kD4TyyxsYyKfgm&#10;B+nqabTERNs776k/+FKEEHYJKqi8bxMpXVGRQTe1LXHgLrYz6APsSqk7vIdw08iXKIqlwZpDQ4Ut&#10;vVdUXA83o8BsP7b52b7uOMv7+IvpmM3zH6Wex8N6AcLT4B/if/enDvPjeQx/34QT5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8dixcIAAADdAAAADwAAAAAAAAAAAAAA&#10;AAChAgAAZHJzL2Rvd25yZXYueG1sUEsFBgAAAAAEAAQA+QAAAJADAAAAAA==&#10;" strokecolor="#76923c" strokeweight="1pt">
                    <v:stroke endarrow="block"/>
                    <v:shadow color="#4e6128" opacity=".5" offset="1pt"/>
                  </v:shape>
                  <v:shape id="AutoShape 268" o:spid="_x0000_s2318" type="#_x0000_t32" style="position:absolute;left:2400;top:5035;width:0;height:3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vHXsMAAADdAAAADwAAAGRycy9kb3ducmV2LnhtbERPTWvCQBC9C/0PyxR6001biDVmI6VV&#10;afRUbe9DdkxCs7Mhu8bor+8Kgrd5vM9JF4NpRE+dqy0reJ5EIIgLq2suFfzsV+M3EM4ja2wsk4Iz&#10;OVhkD6MUE21P/E39zpcihLBLUEHlfZtI6YqKDLqJbYkDd7CdQR9gV0rd4SmEm0a+RFEsDdYcGips&#10;6aOi4m93NArM+nOd/9rXLS/zPt4w7Zez/KLU0+PwPgfhafB38c39pcP8eDaF6zfhBJn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Lx17DAAAA3QAAAA8AAAAAAAAAAAAA&#10;AAAAoQIAAGRycy9kb3ducmV2LnhtbFBLBQYAAAAABAAEAPkAAACRAwAAAAA=&#10;" strokecolor="#76923c" strokeweight="1pt">
                    <v:stroke endarrow="block"/>
                    <v:shadow color="#4e6128" opacity=".5" offset="1pt"/>
                  </v:shape>
                  <v:shape id="AutoShape 14" o:spid="_x0000_s2319" type="#_x0000_t32" style="position:absolute;left:2310;top:2851;width:0;height:4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H4rMQAAADdAAAADwAAAGRycy9kb3ducmV2LnhtbESPT2vDMAzF74N+B6PBbquzwkKa1S2j&#10;tKPs1j/bWcRaHBbLwfba9NtXh0FvEu/pvZ8Wq9H36kwxdYENvEwLUMRNsB23Bk7H7XMFKmVki31g&#10;MnClBKvl5GGBtQ0X3tP5kFslIZxqNOByHmqtU+PIY5qGgVi0nxA9Zlljq23Ei4T7Xs+KotQeO5YG&#10;hwOtHTW/hz9v4PPrxK6Mu36sKreh4vVjG47fxjw9ju9voDKN+W7+v95ZwS/ngivfyAh6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wfisxAAAAN0AAAAPAAAAAAAAAAAA&#10;AAAAAKECAABkcnMvZG93bnJldi54bWxQSwUGAAAAAAQABAD5AAAAkgMAAAAA&#10;" strokecolor="#76923c">
                    <v:stroke endarrow="block"/>
                  </v:shape>
                  <v:roundrect id="Rectangle 12" o:spid="_x0000_s2320" style="position:absolute;left:835;top:2397;width:3432;height:46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ObO8UA&#10;AADdAAAADwAAAGRycy9kb3ducmV2LnhtbERP32vCMBB+H+x/CCf4MmY6YUWrUcY2mWwwWCeKb0dz&#10;tsXmUpJo639vhMHe7uP7efNlbxpxJudrywqeRgkI4sLqmksFm9/V4wSED8gaG8uk4EIelov7uzlm&#10;2nb8Q+c8lCKGsM9QQRVCm0npi4oM+pFtiSN3sM5giNCVUjvsYrhp5DhJUmmw5thQYUuvFRXH/GQU&#10;TN7C1+fmPWUnHz6OefL9vO12e6WGg/5lBiJQH/7Ff+61jvPT6RRu38QT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s5s7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7B842EA7" w14:textId="77777777" w:rsidR="005F0000" w:rsidRPr="00FD11C4" w:rsidRDefault="005F0000" w:rsidP="00F4013E">
                          <w:pPr>
                            <w:ind w:rightChars="-56" w:right="-134"/>
                            <w:jc w:val="center"/>
                            <w:rPr>
                              <w:sz w:val="21"/>
                            </w:rPr>
                          </w:pPr>
                          <w:r w:rsidRPr="00FD11C4">
                            <w:rPr>
                              <w:rFonts w:hint="eastAsia"/>
                              <w:b/>
                              <w:sz w:val="21"/>
                            </w:rPr>
                            <w:t>网上申报方式</w:t>
                          </w:r>
                          <w:r>
                            <w:rPr>
                              <w:rFonts w:hint="eastAsia"/>
                              <w:b/>
                              <w:sz w:val="21"/>
                            </w:rPr>
                            <w:t>（</w:t>
                          </w:r>
                          <w:r>
                            <w:rPr>
                              <w:b/>
                              <w:sz w:val="21"/>
                            </w:rPr>
                            <w:t>推荐）</w:t>
                          </w:r>
                        </w:p>
                      </w:txbxContent>
                    </v:textbox>
                  </v:roundrect>
                  <v:rect id="Rectangle 13" o:spid="_x0000_s2321" style="position:absolute;left:643;top:3240;width:3645;height:17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euI8YA&#10;AADdAAAADwAAAGRycy9kb3ducmV2LnhtbESP0WoCMRBF3wv+Q5hC32rSirWsRhGhIK0FtX7AuJnu&#10;Lt1MliR1t3/feRB8m+HeuffMYjX4Vl0opiawhaexAUVcBtdwZeH09fb4CiplZIdtYLLwRwlWy9Hd&#10;AgsXej7Q5ZgrJSGcCrRQ59wVWqeyJo9pHDpi0b5D9JhljZV2EXsJ961+NuZFe2xYGmrsaFNT+XP8&#10;9RZ2ldmuJ5/TyfS9ibtDv5+dz/rD2of7YT0HlWnIN/P1eusEf2aEX76REfTy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XeuI8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00DCBA89" w14:textId="77777777" w:rsidR="005F0000" w:rsidRPr="005D005B" w:rsidRDefault="005F0000" w:rsidP="00BE3D8F">
                          <w:pPr>
                            <w:spacing w:line="276" w:lineRule="auto"/>
                            <w:rPr>
                              <w:b/>
                              <w:sz w:val="18"/>
                              <w:szCs w:val="18"/>
                            </w:rPr>
                          </w:pPr>
                          <w:r w:rsidRPr="005D005B">
                            <w:rPr>
                              <w:rFonts w:hint="eastAsia"/>
                              <w:b/>
                              <w:sz w:val="18"/>
                              <w:szCs w:val="18"/>
                            </w:rPr>
                            <w:t>安装</w:t>
                          </w:r>
                          <w:r w:rsidRPr="005D005B">
                            <w:rPr>
                              <w:rFonts w:hint="eastAsia"/>
                              <w:b/>
                              <w:sz w:val="18"/>
                              <w:szCs w:val="18"/>
                            </w:rPr>
                            <w:t>BJCA</w:t>
                          </w:r>
                          <w:r w:rsidRPr="005D005B">
                            <w:rPr>
                              <w:rFonts w:hint="eastAsia"/>
                              <w:b/>
                              <w:sz w:val="18"/>
                              <w:szCs w:val="18"/>
                            </w:rPr>
                            <w:t>数字证书后登陆网上申报系统：</w:t>
                          </w:r>
                        </w:p>
                        <w:p w14:paraId="2EECDACF" w14:textId="77777777" w:rsidR="005F0000" w:rsidRPr="005D005B" w:rsidRDefault="005F0000" w:rsidP="00BE3D8F">
                          <w:pPr>
                            <w:spacing w:line="276" w:lineRule="auto"/>
                            <w:rPr>
                              <w:sz w:val="18"/>
                              <w:szCs w:val="18"/>
                            </w:rPr>
                          </w:pPr>
                          <w:r w:rsidRPr="005D005B">
                            <w:rPr>
                              <w:rFonts w:hint="eastAsia"/>
                              <w:sz w:val="18"/>
                              <w:szCs w:val="18"/>
                            </w:rPr>
                            <w:t>用人单位登陆北京市社会保险网上服务平台，选择</w:t>
                          </w:r>
                          <w:r w:rsidRPr="005D005B">
                            <w:rPr>
                              <w:rFonts w:hint="eastAsia"/>
                              <w:b/>
                              <w:i/>
                              <w:sz w:val="18"/>
                              <w:szCs w:val="18"/>
                            </w:rPr>
                            <w:t>“单位用户登陆”</w:t>
                          </w:r>
                          <w:r w:rsidRPr="005D005B">
                            <w:rPr>
                              <w:rFonts w:hint="eastAsia"/>
                              <w:sz w:val="18"/>
                              <w:szCs w:val="18"/>
                            </w:rPr>
                            <w:t>，使用单位数字证书（</w:t>
                          </w:r>
                          <w:r w:rsidRPr="005D005B">
                            <w:rPr>
                              <w:rFonts w:hint="eastAsia"/>
                              <w:sz w:val="18"/>
                              <w:szCs w:val="18"/>
                            </w:rPr>
                            <w:t>USB Key</w:t>
                          </w:r>
                          <w:r w:rsidRPr="005D005B">
                            <w:rPr>
                              <w:rFonts w:hint="eastAsia"/>
                              <w:sz w:val="18"/>
                              <w:szCs w:val="18"/>
                            </w:rPr>
                            <w:t>），进入网上申报系统。</w:t>
                          </w:r>
                        </w:p>
                        <w:p w14:paraId="4F930427" w14:textId="77777777" w:rsidR="005F0000" w:rsidRPr="005D005B" w:rsidRDefault="005F0000" w:rsidP="009A475F">
                          <w:pPr>
                            <w:ind w:rightChars="-44" w:right="-106"/>
                            <w:jc w:val="left"/>
                            <w:rPr>
                              <w:sz w:val="18"/>
                              <w:szCs w:val="18"/>
                            </w:rPr>
                          </w:pPr>
                        </w:p>
                      </w:txbxContent>
                    </v:textbox>
                  </v:rect>
                  <v:rect id="Rectangle 15" o:spid="_x0000_s2322" style="position:absolute;left:658;top:7140;width:3645;height:1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sLuMMA&#10;AADdAAAADwAAAGRycy9kb3ducmV2LnhtbERP22oCMRB9F/oPYQp900RFLVujSEGQquClHzBuprtL&#10;N5MlSd3t3xtB8G0O5zrzZWdrcSUfKscahgMFgjh3puJCw/d53X8HESKywdoxafinAMvFS2+OmXEt&#10;H+l6ioVIIRwy1FDG2GRShrwki2HgGuLE/ThvMSboC2k8tinc1nKk1FRarDg1lNjQZ0n57+nPatgV&#10;arMa7yfjyVfld8f2MLtc5Fbrt9du9QEiUhef4od7Y9L8mRrC/Zt0gl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sLuM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36C166A5" w14:textId="77777777" w:rsidR="005F0000" w:rsidRPr="005D005B" w:rsidRDefault="005F0000" w:rsidP="00882232">
                          <w:pPr>
                            <w:rPr>
                              <w:sz w:val="18"/>
                              <w:szCs w:val="18"/>
                            </w:rPr>
                          </w:pPr>
                          <w:r w:rsidRPr="005D005B">
                            <w:rPr>
                              <w:rFonts w:hint="eastAsia"/>
                              <w:b/>
                              <w:sz w:val="18"/>
                              <w:szCs w:val="18"/>
                            </w:rPr>
                            <w:t>报表打印：</w:t>
                          </w:r>
                        </w:p>
                        <w:p w14:paraId="348B8C34" w14:textId="77777777" w:rsidR="005F0000" w:rsidRPr="005D005B" w:rsidRDefault="005F0000" w:rsidP="00882232">
                          <w:pPr>
                            <w:rPr>
                              <w:sz w:val="18"/>
                              <w:szCs w:val="18"/>
                            </w:rPr>
                          </w:pPr>
                          <w:r w:rsidRPr="005D005B">
                            <w:rPr>
                              <w:rFonts w:hint="eastAsia"/>
                              <w:sz w:val="18"/>
                              <w:szCs w:val="18"/>
                            </w:rPr>
                            <w:t>通过</w:t>
                          </w:r>
                          <w:r w:rsidRPr="005D005B">
                            <w:rPr>
                              <w:rFonts w:hint="eastAsia"/>
                              <w:b/>
                              <w:i/>
                              <w:sz w:val="18"/>
                              <w:szCs w:val="18"/>
                            </w:rPr>
                            <w:t>“业务报表查询”</w:t>
                          </w:r>
                          <w:r w:rsidRPr="005D005B">
                            <w:rPr>
                              <w:rFonts w:hint="eastAsia"/>
                              <w:sz w:val="18"/>
                              <w:szCs w:val="18"/>
                            </w:rPr>
                            <w:t>模块，点击</w:t>
                          </w:r>
                          <w:r w:rsidRPr="005D005B">
                            <w:rPr>
                              <w:rFonts w:hint="eastAsia"/>
                              <w:b/>
                              <w:i/>
                              <w:sz w:val="18"/>
                              <w:szCs w:val="18"/>
                            </w:rPr>
                            <w:t>“个人信息变更登记表”</w:t>
                          </w:r>
                          <w:r w:rsidRPr="005D005B">
                            <w:rPr>
                              <w:rFonts w:hint="eastAsia"/>
                              <w:sz w:val="18"/>
                              <w:szCs w:val="18"/>
                            </w:rPr>
                            <w:t>，选择起止时间后，点击</w:t>
                          </w:r>
                          <w:r w:rsidRPr="005D005B">
                            <w:rPr>
                              <w:rFonts w:hint="eastAsia"/>
                              <w:b/>
                              <w:i/>
                              <w:sz w:val="18"/>
                              <w:szCs w:val="18"/>
                            </w:rPr>
                            <w:t>“查询</w:t>
                          </w:r>
                          <w:r w:rsidRPr="005D005B">
                            <w:rPr>
                              <w:rFonts w:ascii="宋体" w:hAnsi="宋体" w:hint="eastAsia"/>
                              <w:b/>
                              <w:sz w:val="18"/>
                              <w:szCs w:val="18"/>
                            </w:rPr>
                            <w:t>→</w:t>
                          </w:r>
                          <w:r w:rsidRPr="005D005B">
                            <w:rPr>
                              <w:rFonts w:hint="eastAsia"/>
                              <w:b/>
                              <w:i/>
                              <w:sz w:val="18"/>
                              <w:szCs w:val="18"/>
                            </w:rPr>
                            <w:t>下载</w:t>
                          </w:r>
                          <w:r w:rsidRPr="005D005B">
                            <w:rPr>
                              <w:rFonts w:ascii="宋体" w:hAnsi="宋体" w:hint="eastAsia"/>
                              <w:b/>
                              <w:sz w:val="18"/>
                              <w:szCs w:val="18"/>
                            </w:rPr>
                            <w:t>→</w:t>
                          </w:r>
                          <w:r w:rsidRPr="005D005B">
                            <w:rPr>
                              <w:rFonts w:hint="eastAsia"/>
                              <w:b/>
                              <w:i/>
                              <w:sz w:val="18"/>
                              <w:szCs w:val="18"/>
                            </w:rPr>
                            <w:t>打印”</w:t>
                          </w:r>
                          <w:r w:rsidRPr="005D005B">
                            <w:rPr>
                              <w:rFonts w:hint="eastAsia"/>
                              <w:sz w:val="18"/>
                              <w:szCs w:val="18"/>
                            </w:rPr>
                            <w:t>，请注意区分</w:t>
                          </w:r>
                          <w:r w:rsidRPr="005D005B">
                            <w:rPr>
                              <w:sz w:val="18"/>
                              <w:szCs w:val="18"/>
                            </w:rPr>
                            <w:t>是否需要审批</w:t>
                          </w:r>
                          <w:r w:rsidRPr="005D005B">
                            <w:rPr>
                              <w:rFonts w:hint="eastAsia"/>
                              <w:sz w:val="18"/>
                              <w:szCs w:val="18"/>
                            </w:rPr>
                            <w:t>（带</w:t>
                          </w:r>
                          <w:r w:rsidRPr="005D005B">
                            <w:rPr>
                              <w:rFonts w:hint="eastAsia"/>
                              <w:sz w:val="18"/>
                              <w:szCs w:val="18"/>
                            </w:rPr>
                            <w:t>*</w:t>
                          </w:r>
                          <w:r w:rsidRPr="005D005B">
                            <w:rPr>
                              <w:rFonts w:hint="eastAsia"/>
                              <w:sz w:val="18"/>
                              <w:szCs w:val="18"/>
                            </w:rPr>
                            <w:t>号</w:t>
                          </w:r>
                          <w:r w:rsidRPr="005D005B">
                            <w:rPr>
                              <w:sz w:val="18"/>
                              <w:szCs w:val="18"/>
                            </w:rPr>
                            <w:t>为需审批项目），并分别打印出</w:t>
                          </w:r>
                          <w:r w:rsidRPr="005D005B">
                            <w:rPr>
                              <w:rFonts w:hint="eastAsia"/>
                              <w:sz w:val="18"/>
                              <w:szCs w:val="18"/>
                            </w:rPr>
                            <w:t>《北京市</w:t>
                          </w:r>
                          <w:r w:rsidRPr="005D005B">
                            <w:rPr>
                              <w:sz w:val="18"/>
                              <w:szCs w:val="18"/>
                            </w:rPr>
                            <w:t>社会保险</w:t>
                          </w:r>
                          <w:r w:rsidRPr="005D005B">
                            <w:rPr>
                              <w:rFonts w:hint="eastAsia"/>
                              <w:sz w:val="18"/>
                              <w:szCs w:val="18"/>
                            </w:rPr>
                            <w:t>个人信息变更登记表》一式两份</w:t>
                          </w:r>
                          <w:r w:rsidRPr="005D005B">
                            <w:rPr>
                              <w:sz w:val="18"/>
                              <w:szCs w:val="18"/>
                            </w:rPr>
                            <w:t>。</w:t>
                          </w:r>
                        </w:p>
                      </w:txbxContent>
                    </v:textbox>
                  </v:rect>
                  <v:rect id="Rectangle 16" o:spid="_x0000_s2323" style="position:absolute;left:637;top:9476;width:3645;height:21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Vz8QA&#10;AADdAAAADwAAAGRycy9kb3ducmV2LnhtbERP3WrCMBS+H/gO4Qi7m8kUp9SmIoOBbA6m8wGOzbEt&#10;a05Kktnu7RdB8O58fL8nXw+2FRfyoXGs4XmiQBCXzjRcaTh+vz0tQYSIbLB1TBr+KMC6GD3kmBnX&#10;854uh1iJFMIhQw11jF0mZShrshgmriNO3Nl5izFBX0njsU/htpVTpV6kxYZTQ40dvdZU/hx+rYZd&#10;pbab2ed8Nn9v/G7ffy1OJ/mh9eN42KxARBriXXxzb02av1BTuH6TTp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plc/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3AE81A65" w14:textId="77777777" w:rsidR="005F0000" w:rsidRPr="005D005B" w:rsidRDefault="005F0000" w:rsidP="00882232">
                          <w:pPr>
                            <w:rPr>
                              <w:b/>
                              <w:sz w:val="18"/>
                              <w:szCs w:val="18"/>
                            </w:rPr>
                          </w:pPr>
                          <w:r w:rsidRPr="005D005B">
                            <w:rPr>
                              <w:rFonts w:hint="eastAsia"/>
                              <w:b/>
                              <w:sz w:val="18"/>
                              <w:szCs w:val="18"/>
                            </w:rPr>
                            <w:t>预约办理个人信息</w:t>
                          </w:r>
                          <w:r w:rsidRPr="005D005B">
                            <w:rPr>
                              <w:b/>
                              <w:sz w:val="18"/>
                              <w:szCs w:val="18"/>
                            </w:rPr>
                            <w:t>变更业务</w:t>
                          </w:r>
                          <w:r w:rsidRPr="005D005B">
                            <w:rPr>
                              <w:rFonts w:hint="eastAsia"/>
                              <w:b/>
                              <w:sz w:val="18"/>
                              <w:szCs w:val="18"/>
                            </w:rPr>
                            <w:t>：</w:t>
                          </w:r>
                        </w:p>
                        <w:p w14:paraId="75496A1B" w14:textId="77777777" w:rsidR="005F0000" w:rsidRPr="00610145" w:rsidRDefault="005F0000" w:rsidP="00882232">
                          <w:pPr>
                            <w:rPr>
                              <w:rFonts w:ascii="宋体" w:hAnsi="宋体" w:cs="Arial"/>
                              <w:color w:val="000000"/>
                              <w:kern w:val="0"/>
                              <w:sz w:val="18"/>
                              <w:szCs w:val="18"/>
                            </w:rPr>
                          </w:pPr>
                          <w:r w:rsidRPr="005D005B">
                            <w:rPr>
                              <w:rFonts w:ascii="宋体" w:hAnsi="宋体" w:cs="Arial" w:hint="eastAsia"/>
                              <w:b/>
                              <w:bCs/>
                              <w:kern w:val="36"/>
                              <w:sz w:val="18"/>
                              <w:szCs w:val="18"/>
                            </w:rPr>
                            <w:t>带*号的项目</w:t>
                          </w:r>
                          <w:r w:rsidRPr="005D005B">
                            <w:rPr>
                              <w:rFonts w:ascii="宋体" w:hAnsi="宋体" w:cs="Arial" w:hint="eastAsia"/>
                              <w:bCs/>
                              <w:kern w:val="36"/>
                              <w:sz w:val="18"/>
                              <w:szCs w:val="18"/>
                            </w:rPr>
                            <w:t>，</w:t>
                          </w:r>
                          <w:r w:rsidRPr="005D005B">
                            <w:rPr>
                              <w:sz w:val="18"/>
                              <w:szCs w:val="18"/>
                            </w:rPr>
                            <w:t>请</w:t>
                          </w:r>
                          <w:r w:rsidRPr="00610145">
                            <w:rPr>
                              <w:rFonts w:ascii="宋体" w:hAnsi="宋体" w:cs="Arial" w:hint="eastAsia"/>
                              <w:bCs/>
                              <w:color w:val="000000"/>
                              <w:kern w:val="36"/>
                              <w:sz w:val="18"/>
                              <w:szCs w:val="18"/>
                            </w:rPr>
                            <w:t>先在网上</w:t>
                          </w:r>
                          <w:r w:rsidRPr="00610145">
                            <w:rPr>
                              <w:rFonts w:ascii="宋体" w:hAnsi="宋体" w:cs="Arial" w:hint="eastAsia"/>
                              <w:color w:val="000000"/>
                              <w:kern w:val="0"/>
                              <w:sz w:val="18"/>
                              <w:szCs w:val="18"/>
                            </w:rPr>
                            <w:t>预约个人信息变更业务，然后</w:t>
                          </w:r>
                          <w:r w:rsidRPr="00610145">
                            <w:rPr>
                              <w:rFonts w:ascii="宋体" w:hAnsi="宋体" w:cs="Arial" w:hint="eastAsia"/>
                              <w:b/>
                              <w:color w:val="000000"/>
                              <w:kern w:val="0"/>
                              <w:sz w:val="18"/>
                              <w:szCs w:val="18"/>
                            </w:rPr>
                            <w:t>携带相关材料</w:t>
                          </w:r>
                          <w:r w:rsidRPr="00610145">
                            <w:rPr>
                              <w:rFonts w:ascii="宋体" w:hAnsi="宋体" w:cs="Arial" w:hint="eastAsia"/>
                              <w:color w:val="000000"/>
                              <w:kern w:val="0"/>
                              <w:sz w:val="18"/>
                              <w:szCs w:val="18"/>
                            </w:rPr>
                            <w:t>到社保中心扫描</w:t>
                          </w:r>
                          <w:proofErr w:type="gramStart"/>
                          <w:r w:rsidRPr="00610145">
                            <w:rPr>
                              <w:rFonts w:ascii="宋体" w:hAnsi="宋体" w:cs="Arial"/>
                              <w:color w:val="000000"/>
                              <w:kern w:val="0"/>
                              <w:sz w:val="18"/>
                              <w:szCs w:val="18"/>
                            </w:rPr>
                            <w:t>二维码取号</w:t>
                          </w:r>
                          <w:proofErr w:type="gramEnd"/>
                          <w:r w:rsidRPr="00610145">
                            <w:rPr>
                              <w:rFonts w:ascii="宋体" w:hAnsi="宋体" w:cs="Arial" w:hint="eastAsia"/>
                              <w:color w:val="000000"/>
                              <w:kern w:val="0"/>
                              <w:sz w:val="18"/>
                              <w:szCs w:val="18"/>
                            </w:rPr>
                            <w:t>办理</w:t>
                          </w:r>
                          <w:r w:rsidRPr="00610145">
                            <w:rPr>
                              <w:rFonts w:ascii="宋体" w:hAnsi="宋体" w:cs="Arial"/>
                              <w:color w:val="000000"/>
                              <w:kern w:val="0"/>
                              <w:sz w:val="18"/>
                              <w:szCs w:val="18"/>
                            </w:rPr>
                            <w:t>变更手续。</w:t>
                          </w:r>
                        </w:p>
                        <w:p w14:paraId="1C7890B6" w14:textId="77777777" w:rsidR="005F0000" w:rsidRPr="00610145" w:rsidRDefault="005F0000" w:rsidP="00882232">
                          <w:pPr>
                            <w:rPr>
                              <w:color w:val="000000"/>
                              <w:sz w:val="18"/>
                              <w:szCs w:val="18"/>
                            </w:rPr>
                          </w:pPr>
                          <w:r w:rsidRPr="00610145">
                            <w:rPr>
                              <w:rFonts w:ascii="宋体" w:hAnsi="宋体" w:cs="Arial" w:hint="eastAsia"/>
                              <w:b/>
                              <w:bCs/>
                              <w:color w:val="000000"/>
                              <w:kern w:val="36"/>
                              <w:sz w:val="18"/>
                              <w:szCs w:val="18"/>
                            </w:rPr>
                            <w:t>不带*号的项目，</w:t>
                          </w:r>
                          <w:r w:rsidRPr="00610145">
                            <w:rPr>
                              <w:rFonts w:ascii="宋体" w:hAnsi="宋体" w:cs="Arial" w:hint="eastAsia"/>
                              <w:bCs/>
                              <w:color w:val="000000"/>
                              <w:kern w:val="36"/>
                              <w:sz w:val="18"/>
                              <w:szCs w:val="18"/>
                            </w:rPr>
                            <w:t>打印出</w:t>
                          </w:r>
                          <w:r w:rsidRPr="00610145">
                            <w:rPr>
                              <w:rFonts w:hint="eastAsia"/>
                              <w:color w:val="000000"/>
                              <w:sz w:val="18"/>
                              <w:szCs w:val="18"/>
                            </w:rPr>
                            <w:t>《个人信息变更登记表》核对无误后盖章自己留存，</w:t>
                          </w:r>
                          <w:r w:rsidRPr="00610145">
                            <w:rPr>
                              <w:rFonts w:hint="eastAsia"/>
                              <w:b/>
                              <w:color w:val="000000"/>
                              <w:sz w:val="18"/>
                              <w:szCs w:val="18"/>
                            </w:rPr>
                            <w:t>无需到社保中心</w:t>
                          </w:r>
                          <w:r w:rsidRPr="00610145">
                            <w:rPr>
                              <w:rFonts w:hint="eastAsia"/>
                              <w:color w:val="000000"/>
                              <w:sz w:val="18"/>
                              <w:szCs w:val="18"/>
                            </w:rPr>
                            <w:t>来办理审批。</w:t>
                          </w:r>
                        </w:p>
                        <w:p w14:paraId="5854562E" w14:textId="77777777" w:rsidR="005F0000" w:rsidRPr="005D005B" w:rsidRDefault="005F0000" w:rsidP="00882232">
                          <w:pPr>
                            <w:rPr>
                              <w:b/>
                              <w:sz w:val="18"/>
                              <w:szCs w:val="18"/>
                            </w:rPr>
                          </w:pPr>
                        </w:p>
                      </w:txbxContent>
                    </v:textbox>
                  </v:rect>
                  <v:rect id="Rectangle 274" o:spid="_x0000_s2324" style="position:absolute;left:664;top:5356;width:3645;height:1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UwVMMA&#10;AADdAAAADwAAAGRycy9kb3ducmV2LnhtbERP3WrCMBS+H/gO4QjezcQVp3RGEWEgzsHUPcCxOWvL&#10;mpOSRFvffhGE3Z2P7/csVr1txJV8qB1rmIwVCOLCmZpLDd+n9+c5iBCRDTaOScONAqyWg6cF5sZ1&#10;fKDrMZYihXDIUUMVY5tLGYqKLIaxa4kT9+O8xZigL6Xx2KVw28gXpV6lxZpTQ4UtbSoqfo8Xq2Ff&#10;qu06+5xm013t94fua3Y+yw+tR8N+/QYiUh//xQ/31qT5M5XB/Zt0gl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UwVM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28F50ADA" w14:textId="77777777" w:rsidR="005F0000" w:rsidRPr="00610145" w:rsidRDefault="005F0000" w:rsidP="00882232">
                          <w:pPr>
                            <w:rPr>
                              <w:rFonts w:ascii="宋体" w:hAnsi="宋体"/>
                              <w:b/>
                              <w:sz w:val="18"/>
                              <w:szCs w:val="18"/>
                            </w:rPr>
                          </w:pPr>
                          <w:r w:rsidRPr="00610145">
                            <w:rPr>
                              <w:rFonts w:ascii="宋体" w:hAnsi="宋体" w:hint="eastAsia"/>
                              <w:b/>
                              <w:sz w:val="18"/>
                              <w:szCs w:val="18"/>
                            </w:rPr>
                            <w:t>个人</w:t>
                          </w:r>
                          <w:r w:rsidRPr="00610145">
                            <w:rPr>
                              <w:rFonts w:ascii="宋体" w:hAnsi="宋体"/>
                              <w:b/>
                              <w:sz w:val="18"/>
                              <w:szCs w:val="18"/>
                            </w:rPr>
                            <w:t>信息变更</w:t>
                          </w:r>
                          <w:r w:rsidRPr="00610145">
                            <w:rPr>
                              <w:rFonts w:ascii="宋体" w:hAnsi="宋体" w:hint="eastAsia"/>
                              <w:b/>
                              <w:sz w:val="18"/>
                              <w:szCs w:val="18"/>
                            </w:rPr>
                            <w:t>：</w:t>
                          </w:r>
                        </w:p>
                        <w:p w14:paraId="5BAE0DA2" w14:textId="77777777" w:rsidR="005F0000" w:rsidRPr="00610145" w:rsidRDefault="005F0000" w:rsidP="00882232">
                          <w:pPr>
                            <w:rPr>
                              <w:rFonts w:ascii="宋体" w:hAnsi="宋体"/>
                              <w:sz w:val="18"/>
                              <w:szCs w:val="18"/>
                            </w:rPr>
                          </w:pPr>
                          <w:r w:rsidRPr="00610145">
                            <w:rPr>
                              <w:rFonts w:ascii="宋体" w:hAnsi="宋体" w:hint="eastAsia"/>
                              <w:sz w:val="18"/>
                              <w:szCs w:val="18"/>
                            </w:rPr>
                            <w:t>在</w:t>
                          </w:r>
                          <w:r w:rsidRPr="00610145">
                            <w:rPr>
                              <w:rFonts w:ascii="宋体" w:hAnsi="宋体" w:hint="eastAsia"/>
                              <w:b/>
                              <w:i/>
                              <w:sz w:val="18"/>
                              <w:szCs w:val="18"/>
                            </w:rPr>
                            <w:t>“申报业务管理”</w:t>
                          </w:r>
                          <w:r w:rsidRPr="00610145">
                            <w:rPr>
                              <w:rFonts w:ascii="宋体" w:hAnsi="宋体" w:hint="eastAsia"/>
                              <w:sz w:val="18"/>
                              <w:szCs w:val="18"/>
                            </w:rPr>
                            <w:t>中的</w:t>
                          </w:r>
                          <w:r w:rsidRPr="00610145">
                            <w:rPr>
                              <w:rFonts w:ascii="宋体" w:hAnsi="宋体" w:hint="eastAsia"/>
                              <w:b/>
                              <w:i/>
                              <w:sz w:val="18"/>
                              <w:szCs w:val="18"/>
                            </w:rPr>
                            <w:t>“个人</w:t>
                          </w:r>
                          <w:r w:rsidRPr="00610145">
                            <w:rPr>
                              <w:rFonts w:ascii="宋体" w:hAnsi="宋体"/>
                              <w:b/>
                              <w:i/>
                              <w:sz w:val="18"/>
                              <w:szCs w:val="18"/>
                            </w:rPr>
                            <w:t>基本信息变更</w:t>
                          </w:r>
                          <w:r w:rsidRPr="00610145">
                            <w:rPr>
                              <w:rFonts w:ascii="宋体" w:hAnsi="宋体" w:hint="eastAsia"/>
                              <w:b/>
                              <w:i/>
                              <w:sz w:val="18"/>
                              <w:szCs w:val="18"/>
                            </w:rPr>
                            <w:t>”</w:t>
                          </w:r>
                          <w:r w:rsidRPr="00610145">
                            <w:rPr>
                              <w:rFonts w:ascii="宋体" w:hAnsi="宋体" w:hint="eastAsia"/>
                              <w:sz w:val="18"/>
                              <w:szCs w:val="18"/>
                            </w:rPr>
                            <w:t>模块录入个人变更</w:t>
                          </w:r>
                          <w:r w:rsidRPr="00610145">
                            <w:rPr>
                              <w:rFonts w:ascii="宋体" w:hAnsi="宋体"/>
                              <w:sz w:val="18"/>
                              <w:szCs w:val="18"/>
                            </w:rPr>
                            <w:t>的信息，</w:t>
                          </w:r>
                          <w:r w:rsidRPr="00610145">
                            <w:rPr>
                              <w:rFonts w:ascii="宋体" w:hAnsi="宋体" w:hint="eastAsia"/>
                              <w:sz w:val="18"/>
                              <w:szCs w:val="18"/>
                            </w:rPr>
                            <w:t>在要变更项前面选</w:t>
                          </w:r>
                          <w:r w:rsidRPr="005D005B">
                            <w:rPr>
                              <w:rFonts w:ascii="宋体" w:hAnsi="宋体" w:hint="eastAsia"/>
                              <w:kern w:val="0"/>
                              <w:sz w:val="18"/>
                              <w:szCs w:val="18"/>
                            </w:rPr>
                            <w:t>√</w:t>
                          </w:r>
                          <w:r w:rsidRPr="00610145">
                            <w:rPr>
                              <w:rFonts w:ascii="宋体" w:hAnsi="宋体" w:hint="eastAsia"/>
                              <w:sz w:val="18"/>
                              <w:szCs w:val="18"/>
                            </w:rPr>
                            <w:t>，在变更内容项中输入正确内容，</w:t>
                          </w:r>
                          <w:r w:rsidRPr="00610145">
                            <w:rPr>
                              <w:rFonts w:ascii="宋体" w:hAnsi="宋体"/>
                              <w:sz w:val="18"/>
                              <w:szCs w:val="18"/>
                            </w:rPr>
                            <w:t>然后</w:t>
                          </w:r>
                          <w:r w:rsidRPr="00610145">
                            <w:rPr>
                              <w:rFonts w:ascii="宋体" w:hAnsi="宋体" w:hint="eastAsia"/>
                              <w:sz w:val="18"/>
                              <w:szCs w:val="18"/>
                            </w:rPr>
                            <w:t>保存、</w:t>
                          </w:r>
                          <w:r w:rsidRPr="00610145">
                            <w:rPr>
                              <w:rFonts w:ascii="宋体" w:hAnsi="宋体"/>
                              <w:sz w:val="18"/>
                              <w:szCs w:val="18"/>
                            </w:rPr>
                            <w:t>提交。</w:t>
                          </w:r>
                        </w:p>
                      </w:txbxContent>
                    </v:textbox>
                  </v:rect>
                </v:group>
              </v:group>
              <v:group id="Group 49" o:spid="_x0000_s2325" style="position:absolute;left:4397;top:3864;width:3025;height:9341" coordorigin="4094,2340" coordsize="3691,93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AuiBcQAAADdAAAA&#10;DwAAAAAAAAAAAAAAAACqAgAAZHJzL2Rvd25yZXYueG1sUEsFBgAAAAAEAAQA+gAAAJsDAAAAAA==&#10;">
                <v:shape id="AutoShape 43" o:spid="_x0000_s2326" type="#_x0000_t13" style="position:absolute;left:7290;top:10501;width:495;height: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upMIA&#10;AADdAAAADwAAAGRycy9kb3ducmV2LnhtbERPTYvCMBC9L/gfwgjeNFVxlWoUUYoi7MKqeB6asa1t&#10;JqWJ2v33G0HY2zze5yxWranEgxpXWFYwHEQgiFOrC84UnE9JfwbCeWSNlWVS8EsOVsvOxwJjbZ/8&#10;Q4+jz0QIYRejgtz7OpbSpTkZdANbEwfuahuDPsAmk7rBZwg3lRxF0ac0WHBoyLGmTU5pebwbBUmp&#10;s4qoNJfxd7Ibj762h5m/KdXrtus5CE+t/xe/3Xsd5k+jCby+CSf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tK6kwgAAAN0AAAAPAAAAAAAAAAAAAAAAAJgCAABkcnMvZG93&#10;bnJldi54bWxQSwUGAAAAAAQABAD1AAAAhwMAAAAA&#10;" fillcolor="#daeef3" strokecolor="#4f81bd" strokeweight="2.25pt"/>
                <v:shape id="AutoShape 44" o:spid="_x0000_s2327" type="#_x0000_t66" style="position:absolute;left:4094;top:10486;width:465;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aXZ8IA&#10;AADdAAAADwAAAGRycy9kb3ducmV2LnhtbERPTYvCMBC9C/6HMIIX0dQeXKlGUUFZWBCs4nlsxraY&#10;TEoTtfvvNwsLe5vH+5zlurNGvKj1tWMF00kCgrhwuuZSweW8H89B+ICs0TgmBd/kYb3q95aYaffm&#10;E73yUIoYwj5DBVUITSalLyqy6CeuIY7c3bUWQ4RtKXWL7xhujUyTZCYt1hwbKmxoV1HxyJ9WQX26&#10;HZ3xTh5G23savnJzTY9TpYaDbrMAEagL/+I/96eO8z+SGfx+E0+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pdnwgAAAN0AAAAPAAAAAAAAAAAAAAAAAJgCAABkcnMvZG93&#10;bnJldi54bWxQSwUGAAAAAAQABAD1AAAAhwMAAAAA&#10;" fillcolor="#daeef3" strokecolor="#4f81bd" strokeweight="2.25pt"/>
                <v:rect id="Rectangle 45" o:spid="_x0000_s2328" style="position:absolute;left:4380;top:7852;width:3060;height:38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5IZMMA&#10;AADdAAAADwAAAGRycy9kb3ducmV2LnhtbERPTUsDMRC9C/6HMEJvNrGHVrZNi6ytSA+Cq9DrsJnu&#10;Lt1M1mRst//eCIK3ebzPWW1G36szxdQFtvAwNaCI6+A6bix8fuzuH0ElQXbYByYLV0qwWd/erLBw&#10;4cLvdK6kUTmEU4EWWpGh0DrVLXlM0zAQZ+4YokfJMDbaRbzkcN/rmTFz7bHj3NDiQGVL9an69hYq&#10;OZDp99R9zeKL1Nd9uX17Lq2d3I1PS1BCo/yL/9yvLs9fmAX8fpNP0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5IZMMAAADdAAAADwAAAAAAAAAAAAAAAACYAgAAZHJzL2Rv&#10;d25yZXYueG1sUEsFBgAAAAAEAAQA9QAAAIgDAAAAAA==&#10;" fillcolor="#fde9d9" strokecolor="#f79646" strokeweight="1pt">
                  <v:stroke dashstyle="dash"/>
                  <v:shadow color="#868686"/>
                  <v:textbox>
                    <w:txbxContent>
                      <w:p w14:paraId="29DB9F02" w14:textId="77777777" w:rsidR="005F0000" w:rsidRPr="005D005B" w:rsidRDefault="005F0000" w:rsidP="00882232">
                        <w:pPr>
                          <w:spacing w:line="276" w:lineRule="auto"/>
                          <w:rPr>
                            <w:rFonts w:ascii="新宋体" w:eastAsia="新宋体" w:hAnsi="新宋体"/>
                            <w:b/>
                            <w:sz w:val="18"/>
                          </w:rPr>
                        </w:pPr>
                        <w:r w:rsidRPr="005D005B">
                          <w:rPr>
                            <w:rFonts w:ascii="新宋体" w:eastAsia="新宋体" w:hAnsi="新宋体" w:hint="eastAsia"/>
                            <w:b/>
                            <w:sz w:val="18"/>
                          </w:rPr>
                          <w:t>需提交</w:t>
                        </w:r>
                        <w:r w:rsidRPr="005D005B">
                          <w:rPr>
                            <w:rFonts w:ascii="新宋体" w:eastAsia="新宋体" w:hAnsi="新宋体"/>
                            <w:b/>
                            <w:sz w:val="18"/>
                          </w:rPr>
                          <w:t>的相关材料：</w:t>
                        </w:r>
                      </w:p>
                      <w:p w14:paraId="696FD209" w14:textId="77777777" w:rsidR="005F0000" w:rsidRPr="005D005B" w:rsidRDefault="005F0000" w:rsidP="00882232">
                        <w:pPr>
                          <w:rPr>
                            <w:rFonts w:ascii="新宋体" w:eastAsia="新宋体" w:hAnsi="新宋体"/>
                            <w:sz w:val="18"/>
                          </w:rPr>
                        </w:pPr>
                        <w:r w:rsidRPr="005D005B">
                          <w:rPr>
                            <w:rFonts w:ascii="新宋体" w:eastAsia="新宋体" w:hAnsi="新宋体" w:hint="eastAsia"/>
                            <w:sz w:val="18"/>
                          </w:rPr>
                          <w:t>1．变更身份证号（</w:t>
                        </w:r>
                        <w:proofErr w:type="gramStart"/>
                        <w:r w:rsidRPr="005D005B">
                          <w:rPr>
                            <w:rFonts w:ascii="新宋体" w:eastAsia="新宋体" w:hAnsi="新宋体" w:hint="eastAsia"/>
                            <w:sz w:val="18"/>
                          </w:rPr>
                          <w:t>四险系统</w:t>
                        </w:r>
                        <w:proofErr w:type="gramEnd"/>
                        <w:r w:rsidRPr="005D005B">
                          <w:rPr>
                            <w:rFonts w:ascii="新宋体" w:eastAsia="新宋体" w:hAnsi="新宋体" w:hint="eastAsia"/>
                            <w:sz w:val="18"/>
                          </w:rPr>
                          <w:t>）提供①②③④</w:t>
                        </w:r>
                      </w:p>
                      <w:p w14:paraId="01D999F6" w14:textId="77777777" w:rsidR="005F0000" w:rsidRPr="005D005B" w:rsidRDefault="005F0000" w:rsidP="004F73B0">
                        <w:pPr>
                          <w:rPr>
                            <w:rFonts w:ascii="新宋体" w:eastAsia="新宋体" w:hAnsi="新宋体"/>
                            <w:sz w:val="18"/>
                          </w:rPr>
                        </w:pPr>
                        <w:r w:rsidRPr="005D005B">
                          <w:rPr>
                            <w:rFonts w:ascii="新宋体" w:eastAsia="新宋体" w:hAnsi="新宋体" w:hint="eastAsia"/>
                            <w:sz w:val="18"/>
                          </w:rPr>
                          <w:t>2．变更身份证号（医疗系统）提供②③④⑤⑥</w:t>
                        </w:r>
                      </w:p>
                      <w:p w14:paraId="13F41B0E" w14:textId="77777777" w:rsidR="005F0000" w:rsidRPr="005D005B" w:rsidRDefault="005F0000" w:rsidP="004F73B0">
                        <w:pPr>
                          <w:rPr>
                            <w:rFonts w:ascii="新宋体" w:eastAsia="新宋体" w:hAnsi="新宋体"/>
                            <w:sz w:val="18"/>
                          </w:rPr>
                        </w:pPr>
                        <w:r w:rsidRPr="005D005B">
                          <w:rPr>
                            <w:rFonts w:ascii="新宋体" w:eastAsia="新宋体" w:hAnsi="新宋体" w:hint="eastAsia"/>
                            <w:sz w:val="18"/>
                          </w:rPr>
                          <w:t>3．变更姓名提供①②③④</w:t>
                        </w:r>
                      </w:p>
                      <w:p w14:paraId="16BEB3C5" w14:textId="77777777" w:rsidR="005F0000" w:rsidRPr="005D005B" w:rsidRDefault="005F0000" w:rsidP="004F73B0">
                        <w:pPr>
                          <w:rPr>
                            <w:rFonts w:ascii="新宋体" w:eastAsia="新宋体" w:hAnsi="新宋体"/>
                            <w:sz w:val="18"/>
                          </w:rPr>
                        </w:pPr>
                        <w:r w:rsidRPr="005D005B">
                          <w:rPr>
                            <w:rFonts w:ascii="新宋体" w:eastAsia="新宋体" w:hAnsi="新宋体" w:hint="eastAsia"/>
                            <w:sz w:val="18"/>
                          </w:rPr>
                          <w:t>4．变更缴费人员类别（户口性质）提供①②③④</w:t>
                        </w:r>
                      </w:p>
                      <w:p w14:paraId="2D034237" w14:textId="77777777" w:rsidR="005F0000" w:rsidRPr="005D005B" w:rsidRDefault="005F0000" w:rsidP="00882232">
                        <w:pPr>
                          <w:rPr>
                            <w:rFonts w:ascii="新宋体" w:eastAsia="新宋体" w:hAnsi="新宋体"/>
                            <w:sz w:val="18"/>
                          </w:rPr>
                        </w:pPr>
                        <w:r w:rsidRPr="005D005B">
                          <w:rPr>
                            <w:rFonts w:ascii="新宋体" w:eastAsia="新宋体" w:hAnsi="新宋体" w:hint="eastAsia"/>
                            <w:sz w:val="18"/>
                          </w:rPr>
                          <w:t>5．变更民族提供①③</w:t>
                        </w:r>
                      </w:p>
                      <w:p w14:paraId="711013EA" w14:textId="77777777" w:rsidR="005F0000" w:rsidRPr="005D005B" w:rsidRDefault="005F0000" w:rsidP="00882232">
                        <w:pPr>
                          <w:rPr>
                            <w:rFonts w:ascii="新宋体" w:eastAsia="新宋体" w:hAnsi="新宋体"/>
                            <w:sz w:val="18"/>
                          </w:rPr>
                        </w:pPr>
                        <w:r w:rsidRPr="005D005B">
                          <w:rPr>
                            <w:rFonts w:ascii="新宋体" w:eastAsia="新宋体" w:hAnsi="新宋体" w:hint="eastAsia"/>
                            <w:sz w:val="18"/>
                          </w:rPr>
                          <w:t>6．变更参加工作时间、视同年限提供①</w:t>
                        </w:r>
                      </w:p>
                      <w:p w14:paraId="10D8F358" w14:textId="77777777" w:rsidR="005F0000" w:rsidRPr="005D005B" w:rsidRDefault="005F0000" w:rsidP="00882232">
                        <w:pPr>
                          <w:rPr>
                            <w:rFonts w:ascii="新宋体" w:eastAsia="新宋体" w:hAnsi="新宋体"/>
                            <w:sz w:val="18"/>
                          </w:rPr>
                        </w:pPr>
                        <w:r w:rsidRPr="005D005B">
                          <w:rPr>
                            <w:rFonts w:ascii="新宋体" w:eastAsia="新宋体" w:hAnsi="新宋体" w:hint="eastAsia"/>
                            <w:sz w:val="18"/>
                          </w:rPr>
                          <w:t>7．变更残疾人员的标识提供①③⑦</w:t>
                        </w:r>
                      </w:p>
                      <w:p w14:paraId="6DFC29D8" w14:textId="77777777" w:rsidR="005F0000" w:rsidRPr="005D005B" w:rsidRDefault="005F0000" w:rsidP="00882232">
                        <w:pPr>
                          <w:rPr>
                            <w:sz w:val="18"/>
                          </w:rPr>
                        </w:pPr>
                        <w:r w:rsidRPr="005D005B">
                          <w:rPr>
                            <w:rFonts w:ascii="新宋体" w:eastAsia="新宋体" w:hAnsi="新宋体" w:hint="eastAsia"/>
                            <w:sz w:val="18"/>
                          </w:rPr>
                          <w:t>8．长期驻外/异地安置人员信息变更提供①②⑧⑨</w:t>
                        </w:r>
                      </w:p>
                    </w:txbxContent>
                  </v:textbox>
                </v:rect>
                <v:shape id="AutoShape 46" o:spid="_x0000_s2329" type="#_x0000_t67" style="position:absolute;left:5711;top:6991;width:405;height:8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E4OcMA&#10;AADdAAAADwAAAGRycy9kb3ducmV2LnhtbESPT0sDQQzF70K/w5CCNztTES1rp6VYBa2n/vEeduLu&#10;4k5mmYnt+u3NQfCW8F7e+2W5HmNvzpRLl9jDfObAENcpdNx4OB1fbhZgiiAH7BOThx8qsF5NrpZY&#10;hXThPZ0P0hgN4VKhh1ZkqKwtdUsRyywNxKp9phxRdM2NDRkvGh57e+vcvY3YsTa0ONBTS/XX4Tt6&#10;cJ3lj+1zvpu/v+3klJxsdxvx/no6bh7BCI3yb/67fg2K/+AUV7/REez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E4OcMAAADdAAAADwAAAAAAAAAAAAAAAACYAgAAZHJzL2Rv&#10;d25yZXYueG1sUEsFBgAAAAAEAAQA9QAAAIgDAAAAAA==&#10;" fillcolor="#daeef3" strokecolor="#4f81bd" strokeweight="2.25pt">
                  <v:stroke dashstyle="1 1" endcap="round"/>
                  <v:textbox style="layout-flow:vertical-ideographic"/>
                </v:shape>
                <v:rect id="Rectangle 42" o:spid="_x0000_s2330" style="position:absolute;left:4290;top:2340;width:3360;height:49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15jcMA&#10;AADdAAAADwAAAGRycy9kb3ducmV2LnhtbERPTUsDMRC9C/6HMEJvbWIPtq5Ni6xaSg+Cq+B12Iy7&#10;i5vJmozt9t83BcHbPN7nrDaj79WBYuoCW7idGVDEdXAdNxY+3l+mS1BJkB32gcnCiRJs1tdXKyxc&#10;OPIbHSppVA7hVKCFVmQotE51Sx7TLAzEmfsK0aNkGBvtIh5zuO/13Jg77bHj3NDiQGVL9Xf16y1U&#10;8kmm31P3M49bqU/78vn1qbR2cjM+PoASGuVf/OfeuTx/Ye7h8k0+Qa/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15jcMAAADdAAAADwAAAAAAAAAAAAAAAACYAgAAZHJzL2Rv&#10;d25yZXYueG1sUEsFBgAAAAAEAAQA9QAAAIgDAAAAAA==&#10;" fillcolor="#fde9d9" strokecolor="#f79646" strokeweight="1pt">
                  <v:stroke dashstyle="dash"/>
                  <v:shadow color="#868686"/>
                  <v:textbox>
                    <w:txbxContent>
                      <w:p w14:paraId="4F02BB68" w14:textId="77777777" w:rsidR="005F0000" w:rsidRPr="005D005B" w:rsidRDefault="005F0000" w:rsidP="00882232">
                        <w:pPr>
                          <w:rPr>
                            <w:b/>
                            <w:sz w:val="18"/>
                          </w:rPr>
                        </w:pPr>
                        <w:r w:rsidRPr="005D005B">
                          <w:rPr>
                            <w:rFonts w:hint="eastAsia"/>
                            <w:b/>
                            <w:sz w:val="18"/>
                          </w:rPr>
                          <w:t>材料说明</w:t>
                        </w:r>
                        <w:r w:rsidRPr="005D005B">
                          <w:rPr>
                            <w:b/>
                            <w:sz w:val="18"/>
                          </w:rPr>
                          <w:t>：</w:t>
                        </w:r>
                      </w:p>
                      <w:p w14:paraId="36DC5E06" w14:textId="77777777" w:rsidR="005F0000" w:rsidRPr="005D005B" w:rsidRDefault="005F0000" w:rsidP="00882232">
                        <w:pPr>
                          <w:rPr>
                            <w:sz w:val="18"/>
                          </w:rPr>
                        </w:pPr>
                        <w:r w:rsidRPr="005D005B">
                          <w:rPr>
                            <w:rFonts w:hint="eastAsia"/>
                            <w:sz w:val="18"/>
                          </w:rPr>
                          <w:t>①《北京市社会保险个人信息变更登记表》</w:t>
                        </w:r>
                      </w:p>
                      <w:p w14:paraId="3F0FCC78" w14:textId="77777777" w:rsidR="005F0000" w:rsidRPr="005D005B" w:rsidRDefault="005F0000" w:rsidP="00882232">
                        <w:pPr>
                          <w:rPr>
                            <w:sz w:val="18"/>
                          </w:rPr>
                        </w:pPr>
                        <w:r w:rsidRPr="005D005B">
                          <w:rPr>
                            <w:rFonts w:hint="eastAsia"/>
                            <w:sz w:val="18"/>
                          </w:rPr>
                          <w:t>②参保单位变更参保人</w:t>
                        </w:r>
                        <w:proofErr w:type="gramStart"/>
                        <w:r w:rsidRPr="005D005B">
                          <w:rPr>
                            <w:rFonts w:hint="eastAsia"/>
                            <w:sz w:val="18"/>
                          </w:rPr>
                          <w:t>员信息</w:t>
                        </w:r>
                        <w:proofErr w:type="gramEnd"/>
                        <w:r w:rsidRPr="005D005B">
                          <w:rPr>
                            <w:rFonts w:hint="eastAsia"/>
                            <w:sz w:val="18"/>
                          </w:rPr>
                          <w:t>说明原件</w:t>
                        </w:r>
                      </w:p>
                      <w:p w14:paraId="5C23EB96" w14:textId="77777777" w:rsidR="005F0000" w:rsidRPr="005D005B" w:rsidRDefault="005F0000" w:rsidP="00882232">
                        <w:pPr>
                          <w:rPr>
                            <w:sz w:val="18"/>
                          </w:rPr>
                        </w:pPr>
                        <w:r w:rsidRPr="005D005B">
                          <w:rPr>
                            <w:rFonts w:hint="eastAsia"/>
                            <w:sz w:val="18"/>
                          </w:rPr>
                          <w:t>③参保人员第二代身份证正反面复印件</w:t>
                        </w:r>
                      </w:p>
                      <w:p w14:paraId="6911CB15" w14:textId="77777777" w:rsidR="005F0000" w:rsidRPr="005D005B" w:rsidRDefault="005F0000" w:rsidP="00882232">
                        <w:pPr>
                          <w:rPr>
                            <w:sz w:val="18"/>
                          </w:rPr>
                        </w:pPr>
                        <w:r w:rsidRPr="005D005B">
                          <w:rPr>
                            <w:rFonts w:hint="eastAsia"/>
                            <w:sz w:val="18"/>
                          </w:rPr>
                          <w:t>④参保人户口簿首页、本人页及变更页复印件</w:t>
                        </w:r>
                        <w:r w:rsidRPr="005D005B">
                          <w:rPr>
                            <w:rFonts w:hint="eastAsia"/>
                            <w:sz w:val="18"/>
                          </w:rPr>
                          <w:t>(</w:t>
                        </w:r>
                        <w:r w:rsidRPr="005D005B">
                          <w:rPr>
                            <w:rFonts w:hint="eastAsia"/>
                            <w:sz w:val="18"/>
                          </w:rPr>
                          <w:t>户口簿显示为家庭户时，另需提供公安机关或户籍派出所出具的《户籍证明》</w:t>
                        </w:r>
                        <w:r w:rsidRPr="005D005B">
                          <w:rPr>
                            <w:rFonts w:hint="eastAsia"/>
                            <w:sz w:val="18"/>
                          </w:rPr>
                          <w:t>)</w:t>
                        </w:r>
                      </w:p>
                      <w:p w14:paraId="6AA8CC8D" w14:textId="77777777" w:rsidR="005F0000" w:rsidRPr="005D005B" w:rsidRDefault="005F0000" w:rsidP="00882232">
                        <w:pPr>
                          <w:rPr>
                            <w:sz w:val="18"/>
                          </w:rPr>
                        </w:pPr>
                        <w:r w:rsidRPr="005D005B">
                          <w:rPr>
                            <w:rFonts w:hint="eastAsia"/>
                            <w:sz w:val="18"/>
                          </w:rPr>
                          <w:t>⑤《公民身份证号码变更表》（医疗）；</w:t>
                        </w:r>
                      </w:p>
                      <w:p w14:paraId="68BC3AF3" w14:textId="77777777" w:rsidR="005F0000" w:rsidRPr="005D005B" w:rsidRDefault="005F0000" w:rsidP="00882232">
                        <w:pPr>
                          <w:rPr>
                            <w:sz w:val="18"/>
                          </w:rPr>
                        </w:pPr>
                        <w:r w:rsidRPr="005D005B">
                          <w:rPr>
                            <w:rFonts w:hint="eastAsia"/>
                            <w:sz w:val="18"/>
                          </w:rPr>
                          <w:t>⑥公安机关或户籍派出所出具的《户籍证明》</w:t>
                        </w:r>
                      </w:p>
                      <w:p w14:paraId="182E748A" w14:textId="77777777" w:rsidR="005F0000" w:rsidRPr="005D005B" w:rsidRDefault="005F0000" w:rsidP="00882232">
                        <w:pPr>
                          <w:rPr>
                            <w:sz w:val="18"/>
                          </w:rPr>
                        </w:pPr>
                        <w:r w:rsidRPr="005D005B">
                          <w:rPr>
                            <w:rFonts w:hint="eastAsia"/>
                            <w:sz w:val="18"/>
                          </w:rPr>
                          <w:t>⑦参保人员残疾证复印件</w:t>
                        </w:r>
                      </w:p>
                      <w:p w14:paraId="49399A10" w14:textId="77777777" w:rsidR="005F0000" w:rsidRPr="005D005B" w:rsidRDefault="005F0000" w:rsidP="00882232">
                        <w:pPr>
                          <w:rPr>
                            <w:sz w:val="18"/>
                          </w:rPr>
                        </w:pPr>
                        <w:r w:rsidRPr="005D005B">
                          <w:rPr>
                            <w:rFonts w:hint="eastAsia"/>
                            <w:sz w:val="18"/>
                          </w:rPr>
                          <w:t>⑧参保人身份证办理的邮储银行存折复印件</w:t>
                        </w:r>
                      </w:p>
                      <w:p w14:paraId="41D8400A" w14:textId="77777777" w:rsidR="005F0000" w:rsidRPr="005D005B" w:rsidRDefault="005F0000" w:rsidP="00882232">
                        <w:pPr>
                          <w:rPr>
                            <w:sz w:val="18"/>
                          </w:rPr>
                        </w:pPr>
                        <w:r w:rsidRPr="005D005B">
                          <w:rPr>
                            <w:rFonts w:hint="eastAsia"/>
                            <w:sz w:val="18"/>
                          </w:rPr>
                          <w:t>⑨《长期驻外</w:t>
                        </w:r>
                        <w:r w:rsidRPr="005D005B">
                          <w:rPr>
                            <w:rFonts w:hint="eastAsia"/>
                            <w:sz w:val="18"/>
                          </w:rPr>
                          <w:t>/</w:t>
                        </w:r>
                        <w:r w:rsidRPr="005D005B">
                          <w:rPr>
                            <w:rFonts w:hint="eastAsia"/>
                            <w:sz w:val="18"/>
                          </w:rPr>
                          <w:t>异地安置人员申请表》</w:t>
                        </w:r>
                      </w:p>
                    </w:txbxContent>
                  </v:textbox>
                </v:rect>
              </v:group>
              <v:roundrect id="AutoShape 1398" o:spid="_x0000_s2331" style="position:absolute;left:4776;top:13875;width:2293;height:5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UXsYA&#10;AADdAAAADwAAAGRycy9kb3ducmV2LnhtbESPT0/DMAzF75P2HSJP4ral3QGmsmxCbJNAXNgfiatp&#10;TFtonCoJa/vt8QFpN1vv+b2f19vBtepKITaeDeSLDBRx6W3DlYHL+TBfgYoJ2WLrmQyMFGG7mU7W&#10;WFjf85Gup1QpCeFYoIE6pa7QOpY1OYwL3xGL9uWDwyRrqLQN2Eu4a/Uyy+61w4alocaOnmsqf06/&#10;zsDnuD9ofm/9x5iH1zc8nr/75c6Yu9nw9Agq0ZBu5v/rFyv4D7nwyzcygt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UXsYAAADdAAAADwAAAAAAAAAAAAAAAACYAgAAZHJz&#10;L2Rvd25yZXYueG1sUEsFBgAAAAAEAAQA9QAAAIsDAAAAAA==&#10;" fillcolor="#ffa2a1" strokecolor="#bc4542">
                <v:fill color2="#ffe5e5" rotate="t" angle="180" colors="0 #ffa2a1;22938f #ffbebd;1 #ffe5e5" focus="100%" type="gradient"/>
                <v:shadow on="t" color="black" opacity="24903f" origin=",.5" offset="0,.55556mm"/>
                <v:textbox>
                  <w:txbxContent>
                    <w:p w14:paraId="28A43F01" w14:textId="77777777" w:rsidR="005F0000" w:rsidRPr="00FD11C4" w:rsidRDefault="005F0000" w:rsidP="007E5E8C">
                      <w:pPr>
                        <w:jc w:val="center"/>
                        <w:rPr>
                          <w:b/>
                          <w:sz w:val="28"/>
                        </w:rPr>
                      </w:pPr>
                      <w:r w:rsidRPr="00FD11C4">
                        <w:rPr>
                          <w:rFonts w:hint="eastAsia"/>
                          <w:b/>
                          <w:sz w:val="28"/>
                        </w:rPr>
                        <w:t>业务办理完毕</w:t>
                      </w:r>
                    </w:p>
                  </w:txbxContent>
                </v:textbox>
              </v:roundrect>
            </v:group>
          </v:group>
        </w:pict>
      </w:r>
      <w:r w:rsidR="00094D0D">
        <w:t>15</w:t>
      </w:r>
      <w:r w:rsidR="00BE3D8F" w:rsidRPr="00D817F3">
        <w:rPr>
          <w:rFonts w:hint="eastAsia"/>
        </w:rPr>
        <w:t>.用人</w:t>
      </w:r>
      <w:r w:rsidR="00BE3D8F" w:rsidRPr="00D817F3">
        <w:t>单位参保人</w:t>
      </w:r>
      <w:proofErr w:type="gramStart"/>
      <w:r w:rsidR="00BE3D8F" w:rsidRPr="00D817F3">
        <w:t>员</w:t>
      </w:r>
      <w:r w:rsidR="00BE3D8F" w:rsidRPr="00D817F3">
        <w:rPr>
          <w:rFonts w:hint="eastAsia"/>
        </w:rPr>
        <w:t>信息</w:t>
      </w:r>
      <w:proofErr w:type="gramEnd"/>
      <w:r w:rsidR="00BE3D8F" w:rsidRPr="00D817F3">
        <w:rPr>
          <w:rFonts w:hint="eastAsia"/>
        </w:rPr>
        <w:t>变更流程图</w:t>
      </w:r>
      <w:bookmarkEnd w:id="46"/>
      <w:bookmarkEnd w:id="47"/>
    </w:p>
    <w:p w14:paraId="3A46C442" w14:textId="77777777" w:rsidR="00094D0D" w:rsidRDefault="00094D0D" w:rsidP="009C73EB">
      <w:pPr>
        <w:spacing w:line="360" w:lineRule="auto"/>
        <w:rPr>
          <w:rFonts w:ascii="宋体" w:hAnsi="宋体"/>
          <w:szCs w:val="24"/>
        </w:rPr>
        <w:sectPr w:rsidR="00094D0D" w:rsidSect="00094D0D">
          <w:headerReference w:type="default" r:id="rId25"/>
          <w:pgSz w:w="11906" w:h="16838" w:code="9"/>
          <w:pgMar w:top="567" w:right="1797" w:bottom="567" w:left="1797" w:header="851" w:footer="992" w:gutter="0"/>
          <w:cols w:space="425"/>
          <w:docGrid w:linePitch="312"/>
        </w:sectPr>
      </w:pPr>
    </w:p>
    <w:p w14:paraId="47E3F629"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48" w:name="_Toc381693076"/>
      <w:bookmarkStart w:id="49" w:name="_Toc382209151"/>
      <w:bookmarkStart w:id="50" w:name="_Toc378687703"/>
      <w:r w:rsidRPr="00094D0D">
        <w:rPr>
          <w:rFonts w:ascii="宋体" w:hAnsi="宋体" w:hint="eastAsia"/>
          <w:b/>
          <w:bCs/>
          <w:sz w:val="32"/>
          <w:szCs w:val="32"/>
        </w:rPr>
        <w:lastRenderedPageBreak/>
        <w:t>1</w:t>
      </w:r>
      <w:r>
        <w:rPr>
          <w:rFonts w:ascii="宋体" w:hAnsi="宋体"/>
          <w:b/>
          <w:bCs/>
          <w:sz w:val="32"/>
          <w:szCs w:val="32"/>
        </w:rPr>
        <w:t>6</w:t>
      </w:r>
      <w:r w:rsidRPr="00094D0D">
        <w:rPr>
          <w:rFonts w:ascii="宋体" w:hAnsi="宋体" w:hint="eastAsia"/>
          <w:b/>
          <w:bCs/>
          <w:sz w:val="32"/>
          <w:szCs w:val="32"/>
        </w:rPr>
        <w:t>.参保人员变更定点医疗机构办事指南</w:t>
      </w:r>
      <w:bookmarkEnd w:id="48"/>
      <w:bookmarkEnd w:id="49"/>
    </w:p>
    <w:p w14:paraId="0F67691A"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一、业务办理时间：</w:t>
      </w:r>
      <w:r w:rsidRPr="00094D0D">
        <w:rPr>
          <w:rFonts w:ascii="宋体" w:hAnsi="宋体" w:hint="eastAsia"/>
          <w:sz w:val="21"/>
          <w:szCs w:val="24"/>
        </w:rPr>
        <w:t>社保</w:t>
      </w:r>
      <w:r w:rsidRPr="00094D0D">
        <w:rPr>
          <w:rFonts w:ascii="宋体" w:hAnsi="宋体"/>
          <w:sz w:val="21"/>
          <w:szCs w:val="24"/>
        </w:rPr>
        <w:t>中心全月可办理</w:t>
      </w:r>
      <w:r w:rsidRPr="00094D0D">
        <w:rPr>
          <w:rFonts w:ascii="宋体" w:hAnsi="宋体" w:hint="eastAsia"/>
          <w:sz w:val="21"/>
          <w:szCs w:val="24"/>
        </w:rPr>
        <w:t>（节假日除外）。</w:t>
      </w:r>
    </w:p>
    <w:p w14:paraId="0D37B4A2" w14:textId="77777777" w:rsidR="00094D0D" w:rsidRPr="00094D0D" w:rsidRDefault="00094D0D" w:rsidP="00094D0D">
      <w:pPr>
        <w:spacing w:line="360" w:lineRule="auto"/>
        <w:ind w:firstLineChars="200" w:firstLine="422"/>
        <w:jc w:val="left"/>
        <w:rPr>
          <w:rFonts w:ascii="宋体" w:hAnsi="宋体" w:cs="Arial"/>
          <w:bCs/>
          <w:kern w:val="36"/>
          <w:sz w:val="21"/>
          <w:szCs w:val="24"/>
        </w:rPr>
      </w:pPr>
      <w:r w:rsidRPr="00094D0D">
        <w:rPr>
          <w:rFonts w:ascii="宋体" w:hAnsi="宋体" w:cs="Arial" w:hint="eastAsia"/>
          <w:b/>
          <w:bCs/>
          <w:kern w:val="36"/>
          <w:sz w:val="21"/>
          <w:szCs w:val="24"/>
        </w:rPr>
        <w:t>二、业务办理需提交的材料</w:t>
      </w:r>
      <w:r w:rsidRPr="00094D0D">
        <w:rPr>
          <w:rFonts w:ascii="宋体" w:hAnsi="宋体" w:cs="Arial" w:hint="eastAsia"/>
          <w:bCs/>
          <w:kern w:val="36"/>
          <w:sz w:val="21"/>
          <w:szCs w:val="24"/>
        </w:rPr>
        <w:t>：</w:t>
      </w:r>
    </w:p>
    <w:p w14:paraId="2D196872" w14:textId="77777777" w:rsidR="00094D0D" w:rsidRPr="00094D0D" w:rsidRDefault="00094D0D" w:rsidP="00094D0D">
      <w:pPr>
        <w:spacing w:line="360" w:lineRule="auto"/>
        <w:ind w:firstLineChars="200" w:firstLine="420"/>
        <w:jc w:val="left"/>
        <w:rPr>
          <w:rFonts w:ascii="宋体" w:hAnsi="宋体" w:cs="Arial"/>
          <w:bCs/>
          <w:kern w:val="36"/>
          <w:sz w:val="21"/>
          <w:szCs w:val="24"/>
        </w:rPr>
      </w:pPr>
      <w:r w:rsidRPr="00094D0D">
        <w:rPr>
          <w:rFonts w:ascii="宋体" w:hAnsi="宋体" w:hint="eastAsia"/>
          <w:sz w:val="21"/>
          <w:szCs w:val="24"/>
        </w:rPr>
        <w:t>1．</w:t>
      </w:r>
      <w:r w:rsidRPr="00094D0D">
        <w:rPr>
          <w:rFonts w:ascii="宋体" w:hAnsi="宋体" w:hint="eastAsia"/>
          <w:kern w:val="10"/>
          <w:sz w:val="21"/>
          <w:szCs w:val="24"/>
        </w:rPr>
        <w:t>《变更定点医疗机构信息明细表》</w:t>
      </w:r>
      <w:r w:rsidRPr="00094D0D">
        <w:rPr>
          <w:rFonts w:ascii="宋体" w:hAnsi="宋体" w:hint="eastAsia"/>
          <w:sz w:val="21"/>
          <w:szCs w:val="24"/>
        </w:rPr>
        <w:t>一式两份；</w:t>
      </w:r>
    </w:p>
    <w:p w14:paraId="42C89CBB" w14:textId="77777777" w:rsidR="00094D0D" w:rsidRPr="00094D0D" w:rsidRDefault="00094D0D" w:rsidP="00094D0D">
      <w:pPr>
        <w:spacing w:line="360" w:lineRule="auto"/>
        <w:ind w:firstLineChars="200" w:firstLine="420"/>
        <w:jc w:val="left"/>
        <w:rPr>
          <w:rFonts w:ascii="宋体" w:hAnsi="宋体"/>
          <w:sz w:val="21"/>
          <w:szCs w:val="24"/>
        </w:rPr>
      </w:pPr>
      <w:r w:rsidRPr="00094D0D">
        <w:rPr>
          <w:rFonts w:ascii="宋体" w:hAnsi="宋体" w:hint="eastAsia"/>
          <w:sz w:val="21"/>
          <w:szCs w:val="24"/>
        </w:rPr>
        <w:t>2．定点医疗机构变更报盘文件。</w:t>
      </w:r>
    </w:p>
    <w:p w14:paraId="25317812" w14:textId="77777777" w:rsidR="00094D0D" w:rsidRPr="00094D0D" w:rsidRDefault="00094D0D" w:rsidP="00094D0D">
      <w:pPr>
        <w:spacing w:line="360" w:lineRule="auto"/>
        <w:ind w:firstLineChars="200" w:firstLine="422"/>
        <w:jc w:val="left"/>
        <w:rPr>
          <w:rFonts w:ascii="宋体" w:hAnsi="宋体" w:cs="Arial"/>
          <w:bCs/>
          <w:kern w:val="36"/>
          <w:sz w:val="21"/>
          <w:szCs w:val="24"/>
        </w:rPr>
      </w:pPr>
      <w:r w:rsidRPr="00094D0D">
        <w:rPr>
          <w:rFonts w:ascii="宋体" w:hAnsi="宋体" w:cs="Arial" w:hint="eastAsia"/>
          <w:b/>
          <w:bCs/>
          <w:kern w:val="36"/>
          <w:sz w:val="21"/>
          <w:szCs w:val="24"/>
        </w:rPr>
        <w:t>三、业务操作办法：</w:t>
      </w:r>
      <w:r w:rsidRPr="00094D0D">
        <w:rPr>
          <w:rFonts w:ascii="宋体" w:hAnsi="宋体" w:cs="Arial" w:hint="eastAsia"/>
          <w:bCs/>
          <w:kern w:val="36"/>
          <w:sz w:val="21"/>
          <w:szCs w:val="24"/>
        </w:rPr>
        <w:t>（能使用网上申报的必须使用网上申报方式）</w:t>
      </w:r>
    </w:p>
    <w:p w14:paraId="75D7FE9C" w14:textId="77777777" w:rsidR="00094D0D" w:rsidRPr="00094D0D" w:rsidRDefault="00094D0D" w:rsidP="00094D0D">
      <w:pPr>
        <w:shd w:val="clear" w:color="auto" w:fill="FFFFFF"/>
        <w:spacing w:line="360" w:lineRule="auto"/>
        <w:ind w:firstLineChars="200" w:firstLine="422"/>
        <w:jc w:val="left"/>
        <w:rPr>
          <w:rFonts w:ascii="宋体" w:hAnsi="宋体" w:cs="Arial"/>
          <w:b/>
          <w:bCs/>
          <w:kern w:val="36"/>
          <w:sz w:val="21"/>
          <w:szCs w:val="24"/>
        </w:rPr>
      </w:pPr>
      <w:r w:rsidRPr="00094D0D">
        <w:rPr>
          <w:rFonts w:ascii="宋体" w:hAnsi="宋体" w:cs="Arial" w:hint="eastAsia"/>
          <w:b/>
          <w:bCs/>
          <w:kern w:val="36"/>
          <w:sz w:val="21"/>
          <w:szCs w:val="24"/>
        </w:rPr>
        <w:t>1.网上申报方式：</w:t>
      </w:r>
    </w:p>
    <w:p w14:paraId="7A4FB016" w14:textId="77777777" w:rsidR="00094D0D" w:rsidRPr="00094D0D" w:rsidRDefault="00094D0D" w:rsidP="00094D0D">
      <w:pPr>
        <w:shd w:val="clear" w:color="auto" w:fill="FFFFFF"/>
        <w:spacing w:line="360" w:lineRule="auto"/>
        <w:ind w:firstLineChars="200" w:firstLine="420"/>
        <w:jc w:val="left"/>
        <w:rPr>
          <w:rFonts w:ascii="宋体" w:hAnsi="宋体"/>
          <w:sz w:val="21"/>
          <w:szCs w:val="24"/>
        </w:rPr>
      </w:pPr>
      <w:r w:rsidRPr="00094D0D">
        <w:rPr>
          <w:rFonts w:ascii="宋体" w:hAnsi="宋体" w:cs="Arial" w:hint="eastAsia"/>
          <w:bCs/>
          <w:kern w:val="36"/>
          <w:sz w:val="21"/>
          <w:szCs w:val="24"/>
        </w:rPr>
        <w:t>使用</w:t>
      </w:r>
      <w:r w:rsidRPr="00094D0D">
        <w:rPr>
          <w:rFonts w:ascii="宋体" w:hAnsi="宋体" w:cs="Arial"/>
          <w:kern w:val="0"/>
          <w:sz w:val="21"/>
          <w:szCs w:val="24"/>
        </w:rPr>
        <w:t>CA</w:t>
      </w:r>
      <w:r w:rsidRPr="00094D0D">
        <w:rPr>
          <w:rFonts w:ascii="宋体" w:hAnsi="宋体" w:cs="Arial" w:hint="eastAsia"/>
          <w:kern w:val="0"/>
          <w:sz w:val="21"/>
          <w:szCs w:val="24"/>
        </w:rPr>
        <w:t>证书登录</w:t>
      </w:r>
      <w:r w:rsidRPr="00094D0D">
        <w:rPr>
          <w:rFonts w:ascii="宋体" w:hAnsi="宋体" w:cs="宋体" w:hint="eastAsia"/>
          <w:kern w:val="0"/>
          <w:sz w:val="21"/>
          <w:szCs w:val="24"/>
        </w:rPr>
        <w:t>北京市社会保险网上服务平台</w:t>
      </w:r>
      <w:r w:rsidRPr="00094D0D">
        <w:rPr>
          <w:rFonts w:ascii="宋体" w:hAnsi="宋体" w:cs="Arial" w:hint="eastAsia"/>
          <w:bCs/>
          <w:kern w:val="36"/>
          <w:sz w:val="21"/>
          <w:szCs w:val="24"/>
        </w:rPr>
        <w:t>，</w:t>
      </w:r>
      <w:r w:rsidRPr="00094D0D">
        <w:rPr>
          <w:rFonts w:ascii="宋体" w:hAnsi="宋体" w:hint="eastAsia"/>
          <w:sz w:val="21"/>
          <w:szCs w:val="24"/>
        </w:rPr>
        <w:t>点击</w:t>
      </w:r>
      <w:r w:rsidRPr="00094D0D">
        <w:rPr>
          <w:rFonts w:ascii="宋体" w:hAnsi="宋体" w:hint="eastAsia"/>
          <w:b/>
          <w:sz w:val="21"/>
          <w:szCs w:val="24"/>
        </w:rPr>
        <w:t>“申报业务管理”—“定点医疗机构变更”</w:t>
      </w:r>
      <w:r w:rsidRPr="00094D0D">
        <w:rPr>
          <w:rFonts w:ascii="宋体" w:hAnsi="宋体" w:hint="eastAsia"/>
          <w:sz w:val="21"/>
          <w:szCs w:val="24"/>
        </w:rPr>
        <w:t>，输入身份证号和姓名，点击确定，在要更改的医院前面打</w:t>
      </w:r>
      <w:r w:rsidRPr="00094D0D">
        <w:rPr>
          <w:rFonts w:ascii="宋体" w:hAnsi="宋体" w:hint="eastAsia"/>
          <w:b/>
          <w:sz w:val="21"/>
          <w:szCs w:val="24"/>
        </w:rPr>
        <w:t>“√”</w:t>
      </w:r>
      <w:r w:rsidRPr="00094D0D">
        <w:rPr>
          <w:rFonts w:ascii="宋体" w:hAnsi="宋体" w:hint="eastAsia"/>
          <w:sz w:val="21"/>
          <w:szCs w:val="24"/>
        </w:rPr>
        <w:t>，点击</w:t>
      </w:r>
      <w:r w:rsidRPr="00094D0D">
        <w:rPr>
          <w:rFonts w:ascii="宋体" w:hAnsi="宋体" w:hint="eastAsia"/>
          <w:b/>
          <w:sz w:val="21"/>
          <w:szCs w:val="24"/>
        </w:rPr>
        <w:t>“配置”</w:t>
      </w:r>
      <w:r w:rsidRPr="00094D0D">
        <w:rPr>
          <w:rFonts w:ascii="宋体" w:hAnsi="宋体" w:hint="eastAsia"/>
          <w:sz w:val="21"/>
          <w:szCs w:val="24"/>
        </w:rPr>
        <w:t>，在“搜索医院”中输入要选定的医院名称，“查询”，在要选定的医院名称后面点击“选择”，然后依次修改。修改或者添加完毕后，在返回的界面中全部选定打“√”，点击“提交”，出现申报交易处理信息框显示成功即可。</w:t>
      </w:r>
    </w:p>
    <w:p w14:paraId="5E23414A"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注</w:t>
      </w:r>
      <w:r w:rsidRPr="00094D0D">
        <w:rPr>
          <w:rFonts w:ascii="宋体" w:hAnsi="宋体"/>
          <w:b/>
          <w:sz w:val="21"/>
          <w:szCs w:val="24"/>
        </w:rPr>
        <w:t>：</w:t>
      </w:r>
      <w:r w:rsidRPr="00094D0D">
        <w:rPr>
          <w:rFonts w:ascii="宋体" w:hAnsi="宋体" w:hint="eastAsia"/>
          <w:sz w:val="21"/>
          <w:szCs w:val="24"/>
        </w:rPr>
        <w:t>（1）网上申报单位</w:t>
      </w:r>
      <w:r w:rsidRPr="00094D0D">
        <w:rPr>
          <w:rFonts w:ascii="宋体" w:hAnsi="宋体"/>
          <w:sz w:val="21"/>
          <w:szCs w:val="24"/>
        </w:rPr>
        <w:t>信息变更</w:t>
      </w:r>
      <w:r w:rsidRPr="00094D0D">
        <w:rPr>
          <w:rFonts w:ascii="宋体" w:hAnsi="宋体" w:hint="eastAsia"/>
          <w:sz w:val="21"/>
          <w:szCs w:val="24"/>
        </w:rPr>
        <w:t>如有疑问</w:t>
      </w:r>
      <w:r w:rsidRPr="00094D0D">
        <w:rPr>
          <w:rFonts w:ascii="宋体" w:hAnsi="宋体"/>
          <w:sz w:val="21"/>
          <w:szCs w:val="24"/>
        </w:rPr>
        <w:t>，请</w:t>
      </w:r>
      <w:r w:rsidRPr="00094D0D">
        <w:rPr>
          <w:rFonts w:ascii="宋体" w:hAnsi="宋体" w:hint="eastAsia"/>
          <w:spacing w:val="-8"/>
          <w:sz w:val="21"/>
          <w:szCs w:val="24"/>
        </w:rPr>
        <w:t>参照网上申报登录界面下方《用户指南》；</w:t>
      </w:r>
    </w:p>
    <w:p w14:paraId="098C931F" w14:textId="77777777" w:rsidR="00094D0D" w:rsidRPr="00094D0D" w:rsidRDefault="00094D0D" w:rsidP="00094D0D">
      <w:pPr>
        <w:spacing w:line="360" w:lineRule="auto"/>
        <w:ind w:leftChars="200" w:left="480" w:firstLineChars="150" w:firstLine="315"/>
        <w:rPr>
          <w:rFonts w:ascii="宋体" w:hAnsi="宋体"/>
          <w:sz w:val="21"/>
          <w:szCs w:val="24"/>
        </w:rPr>
      </w:pPr>
      <w:r w:rsidRPr="00094D0D">
        <w:rPr>
          <w:rFonts w:ascii="宋体" w:hAnsi="宋体" w:hint="eastAsia"/>
          <w:sz w:val="21"/>
          <w:szCs w:val="24"/>
        </w:rPr>
        <w:t>（2）</w:t>
      </w:r>
      <w:r w:rsidRPr="00094D0D">
        <w:rPr>
          <w:rFonts w:ascii="宋体" w:hAnsi="宋体" w:cs="宋体" w:hint="eastAsia"/>
          <w:kern w:val="0"/>
          <w:sz w:val="21"/>
          <w:szCs w:val="24"/>
        </w:rPr>
        <w:t>北京市社会保险网上服务平台</w:t>
      </w:r>
      <w:r w:rsidRPr="00094D0D">
        <w:rPr>
          <w:rFonts w:ascii="宋体" w:hAnsi="宋体" w:cs="宋体"/>
          <w:kern w:val="0"/>
          <w:sz w:val="21"/>
          <w:szCs w:val="24"/>
        </w:rPr>
        <w:t>：</w:t>
      </w:r>
      <w:r w:rsidRPr="00094D0D">
        <w:rPr>
          <w:rFonts w:ascii="宋体" w:hAnsi="宋体" w:cs="Arial"/>
          <w:kern w:val="36"/>
          <w:sz w:val="21"/>
          <w:szCs w:val="24"/>
          <w:u w:val="single"/>
        </w:rPr>
        <w:t>http://www.bjrbj.gov.cn/csibiz</w:t>
      </w:r>
    </w:p>
    <w:p w14:paraId="70F4BA91" w14:textId="77777777" w:rsidR="00094D0D" w:rsidRPr="00094D0D" w:rsidRDefault="00094D0D" w:rsidP="00094D0D">
      <w:pPr>
        <w:shd w:val="clear" w:color="auto" w:fill="FFFFFF"/>
        <w:spacing w:line="360" w:lineRule="auto"/>
        <w:ind w:firstLineChars="200" w:firstLine="422"/>
        <w:jc w:val="left"/>
        <w:rPr>
          <w:rFonts w:ascii="宋体" w:hAnsi="宋体"/>
          <w:sz w:val="21"/>
          <w:szCs w:val="24"/>
        </w:rPr>
      </w:pPr>
      <w:r w:rsidRPr="00094D0D">
        <w:rPr>
          <w:rFonts w:ascii="宋体" w:hAnsi="宋体" w:hint="eastAsia"/>
          <w:b/>
          <w:sz w:val="21"/>
          <w:szCs w:val="24"/>
        </w:rPr>
        <w:t>2．企业版软件报盘方式</w:t>
      </w:r>
      <w:r w:rsidRPr="00094D0D">
        <w:rPr>
          <w:rFonts w:ascii="宋体" w:hAnsi="宋体" w:hint="eastAsia"/>
          <w:sz w:val="21"/>
          <w:szCs w:val="24"/>
        </w:rPr>
        <w:t>（不能使用网上申报的单位和网上申报不能变更的），参见《企业版软件操作指南》。</w:t>
      </w:r>
    </w:p>
    <w:p w14:paraId="77A63041" w14:textId="77777777" w:rsidR="00094D0D" w:rsidRPr="00094D0D" w:rsidRDefault="00094D0D" w:rsidP="00094D0D">
      <w:pPr>
        <w:widowControl/>
        <w:spacing w:line="360" w:lineRule="auto"/>
        <w:ind w:firstLineChars="200" w:firstLine="422"/>
        <w:jc w:val="left"/>
        <w:rPr>
          <w:rFonts w:ascii="宋体" w:hAnsi="宋体" w:cs="Arial"/>
          <w:b/>
          <w:bCs/>
          <w:kern w:val="36"/>
          <w:sz w:val="21"/>
          <w:szCs w:val="24"/>
        </w:rPr>
      </w:pPr>
      <w:r w:rsidRPr="00094D0D">
        <w:rPr>
          <w:rFonts w:ascii="宋体" w:hAnsi="宋体" w:cs="Arial" w:hint="eastAsia"/>
          <w:b/>
          <w:bCs/>
          <w:kern w:val="36"/>
          <w:sz w:val="21"/>
          <w:szCs w:val="24"/>
        </w:rPr>
        <w:t>四、业务经办流程：</w:t>
      </w:r>
    </w:p>
    <w:p w14:paraId="3D9616E3" w14:textId="77777777" w:rsidR="00094D0D" w:rsidRPr="00094D0D" w:rsidRDefault="00094D0D" w:rsidP="00094D0D">
      <w:pPr>
        <w:widowControl/>
        <w:spacing w:line="360" w:lineRule="auto"/>
        <w:ind w:firstLineChars="200" w:firstLine="420"/>
        <w:jc w:val="left"/>
        <w:rPr>
          <w:rFonts w:ascii="宋体" w:hAnsi="宋体" w:cs="Arial"/>
          <w:bCs/>
          <w:kern w:val="36"/>
          <w:sz w:val="21"/>
          <w:szCs w:val="24"/>
        </w:rPr>
      </w:pPr>
      <w:r w:rsidRPr="00094D0D">
        <w:rPr>
          <w:rFonts w:ascii="宋体" w:hAnsi="宋体" w:cs="Arial" w:hint="eastAsia"/>
          <w:bCs/>
          <w:kern w:val="36"/>
          <w:sz w:val="21"/>
          <w:szCs w:val="24"/>
        </w:rPr>
        <w:t>1．使用</w:t>
      </w:r>
      <w:r w:rsidRPr="00094D0D">
        <w:rPr>
          <w:rFonts w:ascii="宋体" w:hAnsi="宋体" w:cs="Arial" w:hint="eastAsia"/>
          <w:b/>
          <w:bCs/>
          <w:kern w:val="36"/>
          <w:sz w:val="21"/>
          <w:szCs w:val="24"/>
        </w:rPr>
        <w:t>网上申报变更</w:t>
      </w:r>
      <w:r w:rsidRPr="00094D0D">
        <w:rPr>
          <w:rFonts w:ascii="宋体" w:hAnsi="宋体" w:cs="Arial" w:hint="eastAsia"/>
          <w:bCs/>
          <w:kern w:val="36"/>
          <w:sz w:val="21"/>
          <w:szCs w:val="24"/>
        </w:rPr>
        <w:t>的，系统审核成功并核对无误即可，</w:t>
      </w:r>
      <w:r w:rsidRPr="00094D0D">
        <w:rPr>
          <w:rFonts w:ascii="宋体" w:hAnsi="宋体" w:cs="Arial" w:hint="eastAsia"/>
          <w:b/>
          <w:bCs/>
          <w:kern w:val="36"/>
          <w:sz w:val="21"/>
          <w:szCs w:val="24"/>
        </w:rPr>
        <w:t>无需再到社保中心</w:t>
      </w:r>
      <w:r w:rsidRPr="00094D0D">
        <w:rPr>
          <w:rFonts w:ascii="宋体" w:hAnsi="宋体" w:cs="Arial" w:hint="eastAsia"/>
          <w:bCs/>
          <w:kern w:val="36"/>
          <w:sz w:val="21"/>
          <w:szCs w:val="24"/>
        </w:rPr>
        <w:t>来办理和审批。</w:t>
      </w:r>
    </w:p>
    <w:p w14:paraId="41F8E43F" w14:textId="77777777" w:rsidR="00094D0D" w:rsidRPr="00094D0D" w:rsidRDefault="00094D0D" w:rsidP="00094D0D">
      <w:pPr>
        <w:widowControl/>
        <w:spacing w:line="360" w:lineRule="auto"/>
        <w:ind w:firstLineChars="200" w:firstLine="420"/>
        <w:jc w:val="left"/>
        <w:rPr>
          <w:rFonts w:ascii="宋体" w:hAnsi="宋体" w:cs="Arial"/>
          <w:kern w:val="0"/>
          <w:sz w:val="21"/>
          <w:szCs w:val="24"/>
        </w:rPr>
      </w:pPr>
      <w:r w:rsidRPr="00094D0D">
        <w:rPr>
          <w:rFonts w:ascii="宋体" w:hAnsi="宋体" w:cs="Arial" w:hint="eastAsia"/>
          <w:bCs/>
          <w:kern w:val="36"/>
          <w:sz w:val="21"/>
          <w:szCs w:val="24"/>
        </w:rPr>
        <w:t>2．使用企业版软件报盘的，先在网上</w:t>
      </w:r>
      <w:r w:rsidRPr="00094D0D">
        <w:rPr>
          <w:rFonts w:ascii="宋体" w:hAnsi="宋体" w:cs="Arial" w:hint="eastAsia"/>
          <w:kern w:val="0"/>
          <w:sz w:val="21"/>
          <w:szCs w:val="24"/>
        </w:rPr>
        <w:t>预约变更业务，然后携带所需材料到社保中心取号办理变更手续。</w:t>
      </w:r>
    </w:p>
    <w:p w14:paraId="0459204E" w14:textId="77777777" w:rsidR="00094D0D" w:rsidRPr="00094D0D" w:rsidRDefault="00094D0D" w:rsidP="00094D0D">
      <w:pPr>
        <w:spacing w:line="360" w:lineRule="auto"/>
        <w:ind w:firstLineChars="200" w:firstLine="422"/>
        <w:jc w:val="left"/>
        <w:rPr>
          <w:rFonts w:ascii="宋体" w:hAnsi="宋体" w:cs="Arial"/>
          <w:b/>
          <w:bCs/>
          <w:kern w:val="36"/>
          <w:sz w:val="21"/>
          <w:szCs w:val="24"/>
        </w:rPr>
      </w:pPr>
      <w:r w:rsidRPr="00094D0D">
        <w:rPr>
          <w:rFonts w:ascii="宋体" w:hAnsi="宋体" w:cs="Arial" w:hint="eastAsia"/>
          <w:b/>
          <w:bCs/>
          <w:kern w:val="36"/>
          <w:sz w:val="21"/>
          <w:szCs w:val="24"/>
        </w:rPr>
        <w:t>五、注意事项：</w:t>
      </w:r>
    </w:p>
    <w:p w14:paraId="6A38F486" w14:textId="77777777" w:rsidR="00094D0D" w:rsidRPr="00094D0D" w:rsidRDefault="00094D0D" w:rsidP="00094D0D">
      <w:pPr>
        <w:spacing w:line="360" w:lineRule="auto"/>
        <w:ind w:firstLineChars="200" w:firstLine="420"/>
        <w:jc w:val="left"/>
        <w:rPr>
          <w:rFonts w:ascii="宋体" w:hAnsi="宋体" w:cs="Arial"/>
          <w:bCs/>
          <w:kern w:val="36"/>
          <w:sz w:val="21"/>
          <w:szCs w:val="24"/>
        </w:rPr>
      </w:pPr>
      <w:r w:rsidRPr="00094D0D">
        <w:rPr>
          <w:rFonts w:ascii="宋体" w:hAnsi="宋体" w:cs="Arial" w:hint="eastAsia"/>
          <w:bCs/>
          <w:kern w:val="36"/>
          <w:sz w:val="21"/>
          <w:szCs w:val="24"/>
        </w:rPr>
        <w:t>1．自</w:t>
      </w:r>
      <w:r w:rsidRPr="00094D0D">
        <w:rPr>
          <w:rFonts w:ascii="宋体" w:hAnsi="宋体" w:hint="eastAsia"/>
          <w:sz w:val="21"/>
          <w:szCs w:val="24"/>
        </w:rPr>
        <w:t>变更之时起，2</w:t>
      </w:r>
      <w:r w:rsidRPr="00094D0D">
        <w:rPr>
          <w:rFonts w:ascii="宋体" w:hAnsi="宋体"/>
          <w:sz w:val="21"/>
          <w:szCs w:val="24"/>
        </w:rPr>
        <w:t>4</w:t>
      </w:r>
      <w:r w:rsidRPr="00094D0D">
        <w:rPr>
          <w:rFonts w:ascii="宋体" w:hAnsi="宋体" w:hint="eastAsia"/>
          <w:sz w:val="21"/>
          <w:szCs w:val="24"/>
        </w:rPr>
        <w:t>小时后生效；</w:t>
      </w:r>
    </w:p>
    <w:p w14:paraId="2609AE9E" w14:textId="77777777" w:rsidR="00094D0D" w:rsidRPr="00094D0D" w:rsidRDefault="00094D0D" w:rsidP="00094D0D">
      <w:pPr>
        <w:spacing w:line="360" w:lineRule="auto"/>
        <w:ind w:firstLineChars="200" w:firstLine="420"/>
        <w:jc w:val="left"/>
        <w:rPr>
          <w:rFonts w:ascii="宋体" w:hAnsi="宋体" w:cs="Arial"/>
          <w:bCs/>
          <w:kern w:val="36"/>
          <w:sz w:val="21"/>
          <w:szCs w:val="24"/>
        </w:rPr>
      </w:pPr>
      <w:r w:rsidRPr="00094D0D">
        <w:rPr>
          <w:rFonts w:ascii="宋体" w:hAnsi="宋体" w:cs="Arial" w:hint="eastAsia"/>
          <w:bCs/>
          <w:kern w:val="36"/>
          <w:sz w:val="21"/>
          <w:szCs w:val="24"/>
        </w:rPr>
        <w:t>2．网上申报操作时间为每月5日至25日，早6：00至晚10：00；</w:t>
      </w:r>
    </w:p>
    <w:p w14:paraId="5C7CB97D" w14:textId="77777777" w:rsidR="00094D0D" w:rsidRPr="00094D0D" w:rsidRDefault="00094D0D" w:rsidP="00094D0D">
      <w:pPr>
        <w:spacing w:line="360" w:lineRule="auto"/>
        <w:ind w:firstLineChars="200" w:firstLine="420"/>
        <w:jc w:val="left"/>
        <w:rPr>
          <w:rFonts w:ascii="宋体" w:hAnsi="宋体" w:cs="Arial"/>
          <w:bCs/>
          <w:kern w:val="36"/>
          <w:sz w:val="21"/>
          <w:szCs w:val="24"/>
        </w:rPr>
      </w:pPr>
      <w:r w:rsidRPr="00094D0D">
        <w:rPr>
          <w:rFonts w:ascii="宋体" w:hAnsi="宋体" w:cs="Arial"/>
          <w:bCs/>
          <w:kern w:val="36"/>
          <w:sz w:val="21"/>
          <w:szCs w:val="24"/>
        </w:rPr>
        <w:t>3</w:t>
      </w:r>
      <w:r w:rsidRPr="00094D0D">
        <w:rPr>
          <w:rFonts w:ascii="宋体" w:hAnsi="宋体" w:cs="Arial" w:hint="eastAsia"/>
          <w:bCs/>
          <w:kern w:val="36"/>
          <w:sz w:val="21"/>
          <w:szCs w:val="24"/>
        </w:rPr>
        <w:t>．此业务</w:t>
      </w:r>
      <w:r w:rsidRPr="00094D0D">
        <w:rPr>
          <w:rFonts w:ascii="宋体" w:hAnsi="宋体" w:cs="Arial"/>
          <w:bCs/>
          <w:kern w:val="36"/>
          <w:sz w:val="21"/>
          <w:szCs w:val="24"/>
        </w:rPr>
        <w:t>应由用人单位或街道社保所办理</w:t>
      </w:r>
      <w:r w:rsidRPr="00094D0D">
        <w:rPr>
          <w:rFonts w:ascii="宋体" w:hAnsi="宋体" w:cs="Arial" w:hint="eastAsia"/>
          <w:bCs/>
          <w:kern w:val="36"/>
          <w:sz w:val="21"/>
          <w:szCs w:val="24"/>
        </w:rPr>
        <w:t>，</w:t>
      </w:r>
      <w:r w:rsidRPr="00094D0D">
        <w:rPr>
          <w:rFonts w:ascii="宋体" w:hAnsi="宋体" w:cs="Arial"/>
          <w:b/>
          <w:bCs/>
          <w:kern w:val="36"/>
          <w:sz w:val="21"/>
          <w:szCs w:val="24"/>
        </w:rPr>
        <w:t>个人不</w:t>
      </w:r>
      <w:r w:rsidRPr="00094D0D">
        <w:rPr>
          <w:rFonts w:ascii="宋体" w:hAnsi="宋体" w:cs="Arial" w:hint="eastAsia"/>
          <w:b/>
          <w:bCs/>
          <w:kern w:val="36"/>
          <w:sz w:val="21"/>
          <w:szCs w:val="24"/>
        </w:rPr>
        <w:t>能</w:t>
      </w:r>
      <w:r w:rsidRPr="00094D0D">
        <w:rPr>
          <w:rFonts w:ascii="宋体" w:hAnsi="宋体" w:cs="Arial"/>
          <w:b/>
          <w:bCs/>
          <w:kern w:val="36"/>
          <w:sz w:val="21"/>
          <w:szCs w:val="24"/>
        </w:rPr>
        <w:t>办理</w:t>
      </w:r>
      <w:r w:rsidRPr="00094D0D">
        <w:rPr>
          <w:rFonts w:ascii="宋体" w:hAnsi="宋体" w:cs="Arial" w:hint="eastAsia"/>
          <w:bCs/>
          <w:kern w:val="36"/>
          <w:sz w:val="21"/>
          <w:szCs w:val="24"/>
        </w:rPr>
        <w:t>；</w:t>
      </w:r>
    </w:p>
    <w:p w14:paraId="37E4E54D" w14:textId="77777777" w:rsidR="00094D0D" w:rsidRPr="00094D0D" w:rsidRDefault="00094D0D" w:rsidP="00094D0D">
      <w:pPr>
        <w:spacing w:line="360" w:lineRule="auto"/>
        <w:ind w:firstLineChars="200" w:firstLine="420"/>
        <w:jc w:val="left"/>
        <w:rPr>
          <w:rFonts w:ascii="宋体" w:hAnsi="宋体" w:cs="Arial"/>
          <w:bCs/>
          <w:kern w:val="36"/>
          <w:sz w:val="21"/>
          <w:szCs w:val="24"/>
        </w:rPr>
      </w:pPr>
      <w:r w:rsidRPr="00094D0D">
        <w:rPr>
          <w:rFonts w:ascii="宋体" w:hAnsi="宋体" w:cs="Arial" w:hint="eastAsia"/>
          <w:bCs/>
          <w:kern w:val="36"/>
          <w:sz w:val="21"/>
          <w:szCs w:val="24"/>
        </w:rPr>
        <w:t>4．</w:t>
      </w:r>
      <w:r w:rsidRPr="00094D0D">
        <w:rPr>
          <w:rFonts w:ascii="宋体" w:hAnsi="宋体" w:cs="Arial"/>
          <w:bCs/>
          <w:kern w:val="36"/>
          <w:sz w:val="21"/>
          <w:szCs w:val="24"/>
        </w:rPr>
        <w:t>办理业务所需提交的</w:t>
      </w:r>
      <w:r w:rsidRPr="00094D0D">
        <w:rPr>
          <w:rFonts w:ascii="宋体" w:hAnsi="宋体" w:cs="Arial" w:hint="eastAsia"/>
          <w:bCs/>
          <w:kern w:val="36"/>
          <w:sz w:val="21"/>
          <w:szCs w:val="24"/>
        </w:rPr>
        <w:t>纸质材料</w:t>
      </w:r>
      <w:proofErr w:type="gramStart"/>
      <w:r w:rsidRPr="00094D0D">
        <w:rPr>
          <w:rFonts w:ascii="宋体" w:hAnsi="宋体" w:cs="Arial"/>
          <w:bCs/>
          <w:kern w:val="36"/>
          <w:sz w:val="21"/>
          <w:szCs w:val="24"/>
        </w:rPr>
        <w:t>请统一</w:t>
      </w:r>
      <w:proofErr w:type="gramEnd"/>
      <w:r w:rsidRPr="00094D0D">
        <w:rPr>
          <w:rFonts w:ascii="宋体" w:hAnsi="宋体" w:cs="Arial"/>
          <w:bCs/>
          <w:kern w:val="36"/>
          <w:sz w:val="21"/>
          <w:szCs w:val="24"/>
        </w:rPr>
        <w:t>使用</w:t>
      </w:r>
      <w:r w:rsidRPr="00094D0D">
        <w:rPr>
          <w:rFonts w:ascii="宋体" w:hAnsi="宋体" w:cs="Arial" w:hint="eastAsia"/>
          <w:b/>
          <w:bCs/>
          <w:kern w:val="36"/>
          <w:sz w:val="21"/>
          <w:szCs w:val="24"/>
        </w:rPr>
        <w:t>A4纸</w:t>
      </w:r>
      <w:r w:rsidRPr="00094D0D">
        <w:rPr>
          <w:rFonts w:ascii="宋体" w:hAnsi="宋体" w:cs="Arial"/>
          <w:b/>
          <w:bCs/>
          <w:kern w:val="36"/>
          <w:sz w:val="21"/>
          <w:szCs w:val="24"/>
        </w:rPr>
        <w:t>打印或复印，并加盖单位公章</w:t>
      </w:r>
      <w:r w:rsidRPr="00094D0D">
        <w:rPr>
          <w:rFonts w:ascii="宋体" w:hAnsi="宋体" w:cs="Arial"/>
          <w:bCs/>
          <w:kern w:val="36"/>
          <w:sz w:val="21"/>
          <w:szCs w:val="24"/>
        </w:rPr>
        <w:t>。</w:t>
      </w:r>
    </w:p>
    <w:p w14:paraId="633D7C3C" w14:textId="77777777" w:rsidR="00094D0D" w:rsidRDefault="00094D0D" w:rsidP="005D005B"/>
    <w:p w14:paraId="48D3EBA7" w14:textId="77777777" w:rsidR="00094D0D" w:rsidRDefault="00094D0D" w:rsidP="005D005B"/>
    <w:p w14:paraId="0504480E" w14:textId="77777777" w:rsidR="00094D0D" w:rsidRDefault="00094D0D" w:rsidP="005D005B"/>
    <w:p w14:paraId="104CE129" w14:textId="77777777" w:rsidR="00094D0D" w:rsidRDefault="00094D0D" w:rsidP="005D005B"/>
    <w:p w14:paraId="70668B7A" w14:textId="77777777" w:rsidR="00094D0D" w:rsidRDefault="00094D0D" w:rsidP="005D005B"/>
    <w:p w14:paraId="2901C042" w14:textId="77777777" w:rsidR="00094D0D" w:rsidRDefault="00094D0D" w:rsidP="005D005B"/>
    <w:p w14:paraId="43395E0C" w14:textId="77777777" w:rsidR="00094D0D" w:rsidRDefault="00094D0D" w:rsidP="005D005B"/>
    <w:p w14:paraId="0AD9C36F" w14:textId="77777777" w:rsidR="00094D0D" w:rsidRDefault="00094D0D" w:rsidP="005D005B"/>
    <w:p w14:paraId="5F2B4154" w14:textId="77777777" w:rsidR="00094D0D" w:rsidRDefault="00094D0D" w:rsidP="005D005B"/>
    <w:p w14:paraId="197622B6" w14:textId="77777777" w:rsidR="00094D0D" w:rsidRPr="00094D0D" w:rsidRDefault="00094D0D" w:rsidP="005D005B"/>
    <w:p w14:paraId="641E68DF" w14:textId="77777777" w:rsidR="00094D0D" w:rsidRDefault="00094D0D" w:rsidP="005D005B"/>
    <w:p w14:paraId="7DAA1B29" w14:textId="77777777" w:rsidR="004A33BF" w:rsidRPr="00D817F3" w:rsidRDefault="00B11741" w:rsidP="00D817F3">
      <w:pPr>
        <w:pStyle w:val="3"/>
      </w:pPr>
      <w:bookmarkStart w:id="51" w:name="_Toc378687704"/>
      <w:bookmarkStart w:id="52" w:name="_Toc382209152"/>
      <w:bookmarkEnd w:id="50"/>
      <w:r>
        <w:rPr>
          <w:noProof/>
        </w:rPr>
        <w:lastRenderedPageBreak/>
        <w:pict w14:anchorId="6AEC665A">
          <v:group id="Group 2612" o:spid="_x0000_s2332" style="position:absolute;left:0;text-align:left;margin-left:-22pt;margin-top:31.8pt;width:444.55pt;height:566.2pt;z-index:23" coordorigin="1493,1742" coordsize="8891,13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">
            <v:shape id="AutoShape 40" o:spid="_x0000_s2333" type="#_x0000_t13" style="position:absolute;left:6703;top:12630;width:398;height: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XOH8IA&#10;AADdAAAADwAAAGRycy9kb3ducmV2LnhtbERP24rCMBB9X/Afwgi+ralWRKpRRCkrCy54weehGdva&#10;ZlKarHb/3ggLvs3hXGex6kwt7tS60rKC0TACQZxZXXKu4HxKP2cgnEfWWFsmBX/kYLXsfSww0fbB&#10;B7offS5CCLsEFRTeN4mULivIoBvahjhwV9sa9AG2udQtPkK4qeU4iqbSYMmhocCGNgVl1fHXKEgr&#10;nddElbnEP+lXPN5vv2f+ptSg363nIDx1/i3+d+90mD+NJ/D6Jpw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c4fwgAAAN0AAAAPAAAAAAAAAAAAAAAAAJgCAABkcnMvZG93&#10;bnJldi54bWxQSwUGAAAAAAQABAD1AAAAhwMAAAAA&#10;" fillcolor="#daeef3" strokecolor="#4f81bd" strokeweight="2.25pt"/>
            <v:group id="Group 2610" o:spid="_x0000_s2334" style="position:absolute;left:1493;top:1742;width:8891;height:13245" coordorigin="1517,2021" coordsize="8891,13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8rCvsQAAADdAAAA&#10;DwAAAAAAAAAAAAAAAACqAgAAZHJzL2Rvd25yZXYueG1sUEsFBgAAAAAEAAQA+gAAAJsDAAAAAA==&#10;">
              <v:group id="Group 2048" o:spid="_x0000_s2335" style="position:absolute;left:1517;top:2021;width:8891;height:12579" coordorigin="1517,2021" coordsize="8891,125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3GFzJwwAAAN0AAAAP&#10;AAAAAAAAAAAAAAAAAKoCAABkcnMvZG93bnJldi54bWxQSwUGAAAAAAQABAD6AAAAmgMAAAAA&#10;">
                <v:shape id="AutoShape 30" o:spid="_x0000_s2336" type="#_x0000_t32" style="position:absolute;left:8790;top:3896;width:0;height:4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ntqMAAAADdAAAADwAAAGRycy9kb3ducmV2LnhtbERPTYvCMBC9L/gfwgje1lShpVSjiOgi&#10;3lbdPQ/N2BSbSUmyWv+9WVjY2zze5yzXg+3EnXxoHSuYTTMQxLXTLTcKLuf9ewkiRGSNnWNS8KQA&#10;69XobYmVdg/+pPspNiKFcKhQgYmxr6QMtSGLYep64sRdnbcYE/SN1B4fKdx2cp5lhbTYcmow2NPW&#10;UH07/VgFx68Lm8IfuqEszY6y/GPvzt9KTcbDZgEi0hD/xX/ug07zizyH32/SC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J57ajAAAAA3QAAAA8AAAAAAAAAAAAAAAAA&#10;oQIAAGRycy9kb3ducmV2LnhtbFBLBQYAAAAABAAEAPkAAACOAwAAAAA=&#10;" strokecolor="#76923c">
                  <v:stroke endarrow="block"/>
                </v:shape>
                <v:shape id="AutoShape 8" o:spid="_x0000_s2337" type="#_x0000_t176" style="position:absolute;left:3148;top:2021;width:5778;height: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tsqsUA&#10;AADdAAAADwAAAGRycy9kb3ducmV2LnhtbERP30vDMBB+H/g/hBP2Ii5xwiZ12dCx4Zg4sBV8PZuz&#10;LTaXLolb99+bgbC3+/h+3mzR21YcyIfGsYa7kQJBXDrTcKXho1jfPoAIEdlg65g0nCjAYn41mGFm&#10;3JHf6ZDHSqQQDhlqqGPsMilDWZPFMHIdceK+nbcYE/SVNB6PKdy2cqzURFpsODXU2NGypvIn/7Ua&#10;/PitWD1/lqpT+5vt1yrfFa8vpPXwun96BBGpjxfxv3tj0vzJ/RTO36QT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S2yqxQAAAN0AAAAPAAAAAAAAAAAAAAAAAJgCAABkcnMv&#10;ZG93bnJldi54bWxQSwUGAAAAAAQABAD1AAAAigMAAAAA&#10;" fillcolor="#a3c4ff" strokecolor="#4579b8">
                  <v:fill color2="#e5eeff" rotate="t" angle="180" colors="0 #a3c4ff;22938f #bfd5ff;1 #e5eeff" focus="100%" type="gradient"/>
                  <v:shadow on="t" color="black" opacity="24903f" origin=",.5" offset="0,.55556mm"/>
                  <v:textbox>
                    <w:txbxContent>
                      <w:p w14:paraId="06D08FE3" w14:textId="77777777" w:rsidR="005F0000" w:rsidRPr="00FD11C4" w:rsidRDefault="005F0000" w:rsidP="004A33BF">
                        <w:pPr>
                          <w:spacing w:line="360" w:lineRule="auto"/>
                          <w:jc w:val="center"/>
                          <w:rPr>
                            <w:b/>
                            <w:sz w:val="28"/>
                          </w:rPr>
                        </w:pPr>
                        <w:r>
                          <w:rPr>
                            <w:rFonts w:hint="eastAsia"/>
                            <w:b/>
                            <w:sz w:val="28"/>
                          </w:rPr>
                          <w:t>参保人员</w:t>
                        </w:r>
                        <w:r w:rsidRPr="00FD11C4">
                          <w:rPr>
                            <w:rFonts w:hint="eastAsia"/>
                            <w:b/>
                            <w:sz w:val="28"/>
                          </w:rPr>
                          <w:t>定点医疗</w:t>
                        </w:r>
                        <w:r w:rsidRPr="00FD11C4">
                          <w:rPr>
                            <w:b/>
                            <w:sz w:val="28"/>
                          </w:rPr>
                          <w:t>机构变更</w:t>
                        </w:r>
                        <w:r w:rsidRPr="00FD11C4">
                          <w:rPr>
                            <w:rFonts w:hint="eastAsia"/>
                            <w:b/>
                            <w:sz w:val="28"/>
                          </w:rPr>
                          <w:t>流程图</w:t>
                        </w:r>
                      </w:p>
                    </w:txbxContent>
                  </v:textbox>
                </v:shape>
                <v:group id="Group 9" o:spid="_x0000_s2338" style="position:absolute;left:2975;top:2739;width:5906;height:640" coordorigin="2293,1686" coordsize="6960,6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6cttIMcAAADd&#10;AAAADwAAAAAAAAAAAAAAAACqAgAAZHJzL2Rvd25yZXYueG1sUEsFBgAAAAAEAAQA+gAAAJ4DAAAA&#10;AA==&#10;">
                  <v:shape id="AutoShape 10" o:spid="_x0000_s2339" type="#_x0000_t32" style="position:absolute;left:5893;top:1686;width:0;height:35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xt0cMAAADdAAAADwAAAGRycy9kb3ducmV2LnhtbERPzUoDMRC+C32HMAVvNlsrpW6bliqK&#10;npTWPsCwGXcXN5NtMm5Wn94Igrf5+H5nsxtdpwYKsfVsYD4rQBFX3rZcGzi9PV6tQEVBtth5JgNf&#10;FGG3nVxssLQ+8YGGo9Qqh3As0UAj0pdax6ohh3Hme+LMvfvgUDIMtbYBUw53nb4uiqV22HJuaLCn&#10;+4aqj+OnM/AyH+RVns52cRdWD+mQ0re/ScZcTsf9GpTQKP/iP/ezzfOXi1v4/Safo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MbdHDAAAA3QAAAA8AAAAAAAAAAAAA&#10;AAAAoQIAAGRycy9kb3ducmV2LnhtbFBLBQYAAAAABAAEAPkAAACRAwAAAAA=&#10;" strokecolor="#76923c"/>
                  <v:shape id="AutoShape 11" o:spid="_x0000_s2340" type="#_x0000_t32" style="position:absolute;left:2293;top:2040;width:6960;height:1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DOj8UAAADdAAAADwAAAGRycy9kb3ducmV2LnhtbESPQWvCQBCF74L/YRmhN920VKvRVYpg&#10;KdSLqQePQ3ZMQrOzYXeN6b/vHAreZnhv3vtmsxtcq3oKsfFs4HmWgSIuvW24MnD+PkyXoGJCtth6&#10;JgO/FGG3HY82mFt/5xP1RaqUhHDM0UCdUpdrHcuaHMaZ74hFu/rgMMkaKm0D3iXctfolyxbaYcPS&#10;UGNH+5rKn+LmDLxl/X5+ma8uH3HlwuHrdvQFRmOeJsP7GlSiIT3M/9efVvAXr8Iv38gI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DOj8UAAADdAAAADwAAAAAAAAAA&#10;AAAAAAChAgAAZHJzL2Rvd25yZXYueG1sUEsFBgAAAAAEAAQA+QAAAJMDAAAAAA==&#10;" strokecolor="#76923c"/>
                  <v:shape id="AutoShape 12" o:spid="_x0000_s2341" type="#_x0000_t32" style="position:absolute;left:2293;top:2055;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t9dsAAAADdAAAADwAAAGRycy9kb3ducmV2LnhtbERPS4vCMBC+L/gfwgje1tTFLaUaRWQV&#10;2dv6Og/N2BSbSUmi1n9vFhb2Nh/fc+bL3rbiTj40jhVMxhkI4srphmsFx8PmvQARIrLG1jEpeFKA&#10;5WLwNsdSuwf/0H0fa5FCOJSowMTYlVKGypDFMHYdceIuzluMCfpaao+PFG5b+ZFlubTYcGow2NHa&#10;UHXd36yC79ORTe53bV8U5ouyz+3GHc5KjYb9agYiUh//xX/unU7z8+kEfr9JJ8jF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ibfXbAAAAA3QAAAA8AAAAAAAAAAAAAAAAA&#10;oQIAAGRycy9kb3ducmV2LnhtbFBLBQYAAAAABAAEAPkAAACOAwAAAAA=&#10;" strokecolor="#76923c">
                    <v:stroke endarrow="block"/>
                  </v:shape>
                  <v:shape id="AutoShape 13" o:spid="_x0000_s2342" type="#_x0000_t32" style="position:absolute;left:9253;top:2040;width:0;height:2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njAcAAAADdAAAADwAAAGRycy9kb3ducmV2LnhtbERPS4vCMBC+L/gfwgje1lRxS6lGEdFF&#10;9ra+zkMzNsVmUpKs1n9vFhb2Nh/fcxar3rbiTj40jhVMxhkI4srphmsFp+PuvQARIrLG1jEpeFKA&#10;1XLwtsBSuwd/0/0Qa5FCOJSowMTYlVKGypDFMHYdceKuzluMCfpaao+PFG5bOc2yXFpsODUY7Ghj&#10;qLodfqyCr/OJTe73bV8UZkvZx+fOHS9KjYb9eg4iUh//xX/uvU7z89kUfr9JJ8j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hJ4wHAAAAA3QAAAA8AAAAAAAAAAAAAAAAA&#10;oQIAAGRycy9kb3ducmV2LnhtbFBLBQYAAAAABAAEAPkAAACOAwAAAAA=&#10;" strokecolor="#76923c">
                    <v:stroke endarrow="block"/>
                  </v:shape>
                </v:group>
                <v:shape id="AutoShape 16" o:spid="_x0000_s2343" type="#_x0000_t32" style="position:absolute;left:5949;top:14222;width:0;height:37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DxusMAAADdAAAADwAAAGRycy9kb3ducmV2LnhtbERP20oDMRB9F/yHMEJfSpu1SinbpkVL&#10;BUWw9PY+JuPu4maybMY2/r0RBN/mcK6zWCXfqjP1sQls4HZcgCK2wTVcGTgenkYzUFGQHbaBycA3&#10;RVgtr68WWLpw4R2d91KpHMKxRAO1SFdqHW1NHuM4dMSZ+wi9R8mwr7Tr8ZLDfasnRTHVHhvODTV2&#10;tK7Jfu6/vIEku6G8HNJr93iy7292u0E/LIwZ3KSHOSihJP/iP/ezy/On93fw+00+QS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w8brDAAAA3QAAAA8AAAAAAAAAAAAA&#10;AAAAoQIAAGRycy9kb3ducmV2LnhtbFBLBQYAAAAABAAEAPkAAACRAwAAAAA=&#10;" strokecolor="#76923c" strokeweight="1pt">
                  <v:stroke endarrow="block"/>
                  <v:shadow color="#622423" opacity=".5" offset="1pt"/>
                </v:shape>
                <v:shape id="AutoShape 18" o:spid="_x0000_s2344" type="#_x0000_t32" style="position:absolute;left:2798;top:14231;width:61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tLSsEAAADdAAAADwAAAGRycy9kb3ducmV2LnhtbESPzQrCMBCE74LvEFbwpqk/+FONIoog&#10;3tQ+wNKsbbHZlCZq9emNIHjbZWbnm12uG1OKB9WusKxg0I9AEKdWF5wpSC773gyE88gaS8uk4EUO&#10;1qt2a4mxtk8+0ePsMxFC2MWoIPe+iqV0aU4GXd9WxEG72tqgD2udSV3jM4SbUg6jaCINFhwIOVa0&#10;zSm9ne8mcPd2dHW7oy2HUZac5vryniZvpbqdZrMA4anxf/Pv+qBD/cl4DN9vwghy9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G0tKwQAAAN0AAAAPAAAAAAAAAAAAAAAA&#10;AKECAABkcnMvZG93bnJldi54bWxQSwUGAAAAAAQABAD5AAAAjwMAAAAA&#10;" strokecolor="#76923c" strokeweight="1pt">
                  <v:shadow color="#622423" opacity=".5" offset="1pt"/>
                </v:shape>
                <v:shape id="AutoShape 19" o:spid="_x0000_s2345" type="#_x0000_t32" style="position:absolute;left:2798;top:13917;width:0;height:3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fu0cQAAADdAAAADwAAAGRycy9kb3ducmV2LnhtbESP3YrCMBCF74V9hzAL3mm6/lsbRVwE&#10;8a7aBxia6Q82k9JktevTG2Fh72Y4Z853Jtn1phF36lxtWcHXOAJBnFtdc6kgux5HKxDOI2tsLJOC&#10;X3Kw234MEoy1fXBK94svRQhhF6OCyvs2ltLlFRl0Y9sSB62wnUEf1q6UusNHCDeNnETRQhqsORAq&#10;bOlQUX67/JjAPdpp4b7PtplEZZau9fW5zJ5KDT/7/QaEp97/m/+uTzrUX8zm8P4mjCC3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V+7RxAAAAN0AAAAPAAAAAAAAAAAA&#10;AAAAAKECAABkcnMvZG93bnJldi54bWxQSwUGAAAAAAQABAD5AAAAkgMAAAAA&#10;" strokecolor="#76923c" strokeweight="1pt">
                  <v:shadow color="#622423" opacity=".5" offset="1pt"/>
                </v:shape>
                <v:shape id="AutoShape 20" o:spid="_x0000_s2346" type="#_x0000_t32" style="position:absolute;left:8942;top:13917;width:1;height:31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VwpsMAAADdAAAADwAAAGRycy9kb3ducmV2LnhtbESP0YrCMBBF3wX/IYywb5rqStVqFFEE&#10;2TdrP2BoxrbYTEoTtfr1RhD2bYZ75547q01nanGn1lWWFYxHEQji3OqKCwXZ+TCcg3AeWWNtmRQ8&#10;ycFm3e+tMNH2wSe6p74QIYRdggpK75tESpeXZNCNbEMctIttDfqwtoXULT5CuKnlJIpiabDiQCix&#10;oV1J+TW9mcA92N+L2//ZehIV2Wmhz69Z9lLqZ9BtlyA8df7f/L0+6lA/nsbw+SaMIN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FcKbDAAAA3QAAAA8AAAAAAAAAAAAA&#10;AAAAoQIAAGRycy9kb3ducmV2LnhtbFBLBQYAAAAABAAEAPkAAACRAwAAAAA=&#10;" strokecolor="#76923c" strokeweight="1pt">
                  <v:shadow color="#622423" opacity=".5" offset="1pt"/>
                </v:shape>
                <v:roundrect id="Rectangle 22" o:spid="_x0000_s2347" style="position:absolute;left:1858;top:3388;width:2460;height:55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CGlcYA&#10;AADdAAAADwAAAGRycy9kb3ducmV2LnhtbERP32vCMBB+H/g/hBP2MjSdbJ10RpG5oTgYrMrG3o7m&#10;bIvNpSSZrf/9Igh7u4/v580WvWnEiZyvLSu4HycgiAuray4V7HdvoykIH5A1NpZJwZk8LOaDmxlm&#10;2nb8Sac8lCKGsM9QQRVCm0npi4oM+rFtiSN3sM5giNCVUjvsYrhp5CRJUmmw5thQYUsvFRXH/Nco&#10;mK7C+3b/mrKTd+tjnnw8fnXfP0rdDvvlM4hAffgXX90bHeenD09w+Sae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CGlcYAAADdAAAADwAAAAAAAAAAAAAAAACYAgAAZHJz&#10;L2Rvd25yZXYueG1sUEsFBgAAAAAEAAQA9QAAAIsDAAAAAA==&#10;" fillcolor="#9eeaff" strokecolor="#40a7c2">
                  <v:fill color2="#e4f9ff" rotate="t" angle="180" colors="0 #9eeaff;22938f #bbefff;1 #e4f9ff" focus="100%" type="gradient"/>
                  <v:shadow on="t" color="black" opacity="24903f" origin=",.5" offset="0,.55556mm"/>
                  <v:textbox>
                    <w:txbxContent>
                      <w:p w14:paraId="719AAF35" w14:textId="77777777" w:rsidR="005F0000" w:rsidRPr="00FD11C4" w:rsidRDefault="005F0000" w:rsidP="004A33BF">
                        <w:pPr>
                          <w:jc w:val="center"/>
                          <w:rPr>
                            <w:b/>
                            <w:sz w:val="21"/>
                          </w:rPr>
                        </w:pPr>
                        <w:r w:rsidRPr="00FD11C4">
                          <w:rPr>
                            <w:rFonts w:hint="eastAsia"/>
                            <w:b/>
                            <w:sz w:val="21"/>
                          </w:rPr>
                          <w:t>网上申报方式</w:t>
                        </w:r>
                        <w:r>
                          <w:rPr>
                            <w:rFonts w:hint="eastAsia"/>
                            <w:b/>
                            <w:sz w:val="21"/>
                          </w:rPr>
                          <w:t>（</w:t>
                        </w:r>
                        <w:r>
                          <w:rPr>
                            <w:b/>
                            <w:sz w:val="21"/>
                          </w:rPr>
                          <w:t>推荐）</w:t>
                        </w:r>
                      </w:p>
                    </w:txbxContent>
                  </v:textbox>
                </v:roundrect>
                <v:rect id="Rectangle 23" o:spid="_x0000_s2348" style="position:absolute;left:1517;top:4365;width:2929;height:31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oUeMcA&#10;AADdAAAADwAAAGRycy9kb3ducmV2LnhtbESP3WrDMAyF7wt7B6PB7lZn6/pDWreUwaB0Haw/D6DG&#10;ahIWy8F2m+ztp4tB7yTO0TmfFqveNepGIdaeDbwMM1DEhbc1lwZOx4/nGaiYkC02nsnAL0VYLR8G&#10;C8yt73hPt0MqlYRwzNFAlVKbax2LihzGoW+JRbv44DDJGkptA3YS7hr9mmUT7bBmaaiwpfeKip/D&#10;1RnYldlmPfoaj8bbOuz23ff0fNafxjw99us5qER9upv/rzdW8CdvgivfyAh6+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FHj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02A23FA4" w14:textId="77777777" w:rsidR="005F0000" w:rsidRPr="00610145" w:rsidRDefault="005F0000" w:rsidP="005C4788">
                        <w:pPr>
                          <w:spacing w:line="276" w:lineRule="auto"/>
                          <w:rPr>
                            <w:rFonts w:ascii="宋体" w:hAnsi="宋体"/>
                            <w:b/>
                            <w:sz w:val="18"/>
                            <w:szCs w:val="18"/>
                          </w:rPr>
                        </w:pPr>
                      </w:p>
                      <w:p w14:paraId="25701680" w14:textId="77777777" w:rsidR="005F0000" w:rsidRPr="00610145" w:rsidRDefault="005F0000" w:rsidP="005C4788">
                        <w:pPr>
                          <w:spacing w:line="276" w:lineRule="auto"/>
                          <w:rPr>
                            <w:rFonts w:ascii="宋体" w:hAnsi="宋体"/>
                            <w:b/>
                            <w:sz w:val="18"/>
                            <w:szCs w:val="18"/>
                          </w:rPr>
                        </w:pPr>
                        <w:r w:rsidRPr="00610145">
                          <w:rPr>
                            <w:rFonts w:ascii="宋体" w:hAnsi="宋体" w:hint="eastAsia"/>
                            <w:b/>
                            <w:sz w:val="18"/>
                            <w:szCs w:val="18"/>
                          </w:rPr>
                          <w:t>安装BJCA数字证书后登陆网上申报系统：</w:t>
                        </w:r>
                      </w:p>
                      <w:p w14:paraId="581BEE83" w14:textId="77777777" w:rsidR="005F0000" w:rsidRPr="00610145" w:rsidRDefault="005F0000" w:rsidP="005C4788">
                        <w:pPr>
                          <w:spacing w:line="276" w:lineRule="auto"/>
                          <w:rPr>
                            <w:rFonts w:ascii="宋体" w:hAnsi="宋体"/>
                            <w:sz w:val="18"/>
                            <w:szCs w:val="18"/>
                          </w:rPr>
                        </w:pPr>
                        <w:r w:rsidRPr="00610145">
                          <w:rPr>
                            <w:rFonts w:ascii="宋体" w:hAnsi="宋体" w:hint="eastAsia"/>
                            <w:sz w:val="18"/>
                            <w:szCs w:val="18"/>
                          </w:rPr>
                          <w:t>用人单位登陆北京市社会保险网上服务平台，选择</w:t>
                        </w:r>
                        <w:r w:rsidRPr="00610145">
                          <w:rPr>
                            <w:rFonts w:ascii="宋体" w:hAnsi="宋体" w:hint="eastAsia"/>
                            <w:b/>
                            <w:i/>
                            <w:sz w:val="18"/>
                            <w:szCs w:val="18"/>
                          </w:rPr>
                          <w:t>“单位用户登陆”</w:t>
                        </w:r>
                        <w:r w:rsidRPr="00610145">
                          <w:rPr>
                            <w:rFonts w:ascii="宋体" w:hAnsi="宋体" w:hint="eastAsia"/>
                            <w:sz w:val="18"/>
                            <w:szCs w:val="18"/>
                          </w:rPr>
                          <w:t>，使用单位数字证书（USB Key），进入网上申报系统</w:t>
                        </w:r>
                      </w:p>
                    </w:txbxContent>
                  </v:textbox>
                </v:rect>
                <v:shape id="AutoShape 24" o:spid="_x0000_s2349" type="#_x0000_t32" style="position:absolute;left:2977;top:3946;width:0;height:43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xcMEAAADdAAAADwAAAGRycy9kb3ducmV2LnhtbERPS2sCMRC+F/wPYQRvNWuxy7oaRaSK&#10;9FZf52EzbhY3kyWJuv33TaHQ23x8z1msetuKB/nQOFYwGWcgiCunG64VnI7b1wJEiMgaW8ek4JsC&#10;rJaDlwWW2j35ix6HWIsUwqFEBSbGrpQyVIYshrHriBN3dd5iTNDXUnt8pnDbyrcsy6XFhlODwY42&#10;hqrb4W4VfJ5PbHK/b/uiMB+Uve+27nhRajTs13MQkfr4L/5z73Wan09n8PtNOkEu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7XFwwQAAAN0AAAAPAAAAAAAAAAAAAAAA&#10;AKECAABkcnMvZG93bnJldi54bWxQSwUGAAAAAAQABAD5AAAAjwMAAAAA&#10;" strokecolor="#76923c">
                  <v:stroke endarrow="block"/>
                </v:shape>
                <v:rect id="Rectangle 25" o:spid="_x0000_s2350" style="position:absolute;left:1517;top:12186;width:2928;height:1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WOo8YA&#10;AADdAAAADwAAAGRycy9kb3ducmV2LnhtbESP0WrCQBBF3wv9h2UKvtVNK7EldRUpCKIW1PYDxuw0&#10;Cc3Oht3VxL93HoS+zXDv3Htmthhcqy4UYuPZwMs4A0VcettwZeDne/X8DiomZIutZzJwpQiL+ePD&#10;DAvrez7Q5ZgqJSEcCzRQp9QVWseyJodx7Dti0X59cJhkDZW2AXsJd61+zbKpdtiwNNTY0WdN5d/x&#10;7Azsqmy9nHzlk3zThN2h37+dTnprzOhpWH6ASjSkf/P9em0Ff5oLv3wjI+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WOo8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2A67B140" w14:textId="77777777" w:rsidR="005F0000" w:rsidRPr="00610145" w:rsidRDefault="005F0000" w:rsidP="0005552E">
                        <w:pPr>
                          <w:spacing w:line="276" w:lineRule="auto"/>
                          <w:rPr>
                            <w:rFonts w:ascii="宋体" w:hAnsi="宋体" w:cs="Arial"/>
                            <w:b/>
                            <w:bCs/>
                            <w:kern w:val="36"/>
                            <w:sz w:val="18"/>
                            <w:szCs w:val="18"/>
                          </w:rPr>
                        </w:pPr>
                        <w:r w:rsidRPr="00610145">
                          <w:rPr>
                            <w:rFonts w:ascii="宋体" w:hAnsi="宋体" w:cs="Arial" w:hint="eastAsia"/>
                            <w:b/>
                            <w:bCs/>
                            <w:kern w:val="36"/>
                            <w:sz w:val="18"/>
                            <w:szCs w:val="18"/>
                          </w:rPr>
                          <w:t>提示：</w:t>
                        </w:r>
                      </w:p>
                      <w:p w14:paraId="6707AF40" w14:textId="77777777" w:rsidR="005F0000" w:rsidRPr="00610145" w:rsidRDefault="005F0000" w:rsidP="0005552E">
                        <w:pPr>
                          <w:spacing w:line="276" w:lineRule="auto"/>
                          <w:rPr>
                            <w:rFonts w:ascii="宋体" w:hAnsi="宋体"/>
                            <w:b/>
                            <w:sz w:val="18"/>
                            <w:szCs w:val="18"/>
                          </w:rPr>
                        </w:pPr>
                        <w:r w:rsidRPr="00610145">
                          <w:rPr>
                            <w:rFonts w:ascii="宋体" w:hAnsi="宋体" w:cs="Arial" w:hint="eastAsia"/>
                            <w:bCs/>
                            <w:kern w:val="36"/>
                            <w:sz w:val="18"/>
                            <w:szCs w:val="18"/>
                          </w:rPr>
                          <w:t>使用网上申报变更的，系</w:t>
                        </w:r>
                        <w:r w:rsidRPr="00610145">
                          <w:rPr>
                            <w:rFonts w:ascii="宋体" w:hAnsi="宋体" w:cs="Arial" w:hint="eastAsia"/>
                            <w:bCs/>
                            <w:color w:val="000000"/>
                            <w:kern w:val="36"/>
                            <w:sz w:val="18"/>
                            <w:szCs w:val="18"/>
                          </w:rPr>
                          <w:t>统审核成功并核对无误即可，</w:t>
                        </w:r>
                        <w:r w:rsidRPr="00610145">
                          <w:rPr>
                            <w:rFonts w:ascii="宋体" w:hAnsi="宋体" w:cs="Arial" w:hint="eastAsia"/>
                            <w:b/>
                            <w:bCs/>
                            <w:color w:val="000000"/>
                            <w:kern w:val="36"/>
                            <w:sz w:val="18"/>
                            <w:szCs w:val="18"/>
                          </w:rPr>
                          <w:t>无需到社保中心</w:t>
                        </w:r>
                        <w:r w:rsidRPr="00610145">
                          <w:rPr>
                            <w:rFonts w:ascii="宋体" w:hAnsi="宋体" w:cs="Arial" w:hint="eastAsia"/>
                            <w:bCs/>
                            <w:color w:val="000000"/>
                            <w:kern w:val="36"/>
                            <w:sz w:val="18"/>
                            <w:szCs w:val="18"/>
                          </w:rPr>
                          <w:t>来办理和审</w:t>
                        </w:r>
                        <w:r w:rsidRPr="00610145">
                          <w:rPr>
                            <w:rFonts w:ascii="宋体" w:hAnsi="宋体" w:cs="Arial" w:hint="eastAsia"/>
                            <w:bCs/>
                            <w:kern w:val="36"/>
                            <w:sz w:val="18"/>
                            <w:szCs w:val="18"/>
                          </w:rPr>
                          <w:t>批。</w:t>
                        </w:r>
                      </w:p>
                    </w:txbxContent>
                  </v:textbox>
                </v:rect>
                <v:rect id="Rectangle 26" o:spid="_x0000_s2351" style="position:absolute;left:1523;top:8229;width:2928;height:3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krOMMA&#10;AADdAAAADwAAAGRycy9kb3ducmV2LnhtbERP24rCMBB9F/yHMIJva+pKVapRRFiQXRe8fcDYjG2x&#10;mZQk2u7fbxYWfJvDuc5y3ZlaPMn5yrKC8SgBQZxbXXGh4HL+eJuD8AFZY22ZFPyQh/Wq31tipm3L&#10;R3qeQiFiCPsMFZQhNJmUPi/JoB/ZhjhyN+sMhghdIbXDNoabWr4nyVQarDg2lNjQtqT8fnoYBfsi&#10;2W0m3+kk/azc/tgeZter/FJqOOg2CxCBuvAS/7t3Os6fpmP4+yae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2krOM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6DF2E194" w14:textId="77777777" w:rsidR="005F0000" w:rsidRPr="00610145" w:rsidRDefault="005F0000" w:rsidP="0005552E">
                        <w:pPr>
                          <w:spacing w:line="276" w:lineRule="auto"/>
                          <w:rPr>
                            <w:rFonts w:ascii="宋体" w:hAnsi="宋体"/>
                            <w:b/>
                            <w:sz w:val="18"/>
                            <w:szCs w:val="18"/>
                          </w:rPr>
                        </w:pPr>
                        <w:r w:rsidRPr="00610145">
                          <w:rPr>
                            <w:rFonts w:ascii="宋体" w:hAnsi="宋体" w:hint="eastAsia"/>
                            <w:b/>
                            <w:sz w:val="18"/>
                            <w:szCs w:val="18"/>
                          </w:rPr>
                          <w:t>业务操作</w:t>
                        </w:r>
                        <w:r w:rsidRPr="00610145">
                          <w:rPr>
                            <w:rFonts w:ascii="宋体" w:hAnsi="宋体"/>
                            <w:b/>
                            <w:sz w:val="18"/>
                            <w:szCs w:val="18"/>
                          </w:rPr>
                          <w:t>：</w:t>
                        </w:r>
                      </w:p>
                      <w:p w14:paraId="19C4E1E7" w14:textId="77777777" w:rsidR="005F0000" w:rsidRPr="00610145" w:rsidRDefault="005F0000" w:rsidP="0005552E">
                        <w:pPr>
                          <w:spacing w:line="276" w:lineRule="auto"/>
                          <w:rPr>
                            <w:rFonts w:ascii="宋体" w:hAnsi="宋体"/>
                            <w:sz w:val="18"/>
                            <w:szCs w:val="18"/>
                          </w:rPr>
                        </w:pPr>
                        <w:r w:rsidRPr="00610145">
                          <w:rPr>
                            <w:rFonts w:ascii="宋体" w:hAnsi="宋体" w:hint="eastAsia"/>
                            <w:sz w:val="18"/>
                            <w:szCs w:val="18"/>
                          </w:rPr>
                          <w:t>点击</w:t>
                        </w:r>
                        <w:r w:rsidRPr="00610145">
                          <w:rPr>
                            <w:rFonts w:ascii="宋体" w:hAnsi="宋体" w:hint="eastAsia"/>
                            <w:b/>
                            <w:i/>
                            <w:sz w:val="18"/>
                            <w:szCs w:val="18"/>
                          </w:rPr>
                          <w:t>“申报业务管理</w:t>
                        </w:r>
                        <w:r w:rsidRPr="00610145">
                          <w:rPr>
                            <w:rFonts w:ascii="宋体" w:hAnsi="宋体" w:hint="eastAsia"/>
                            <w:b/>
                            <w:sz w:val="18"/>
                            <w:szCs w:val="18"/>
                          </w:rPr>
                          <w:t xml:space="preserve"> → </w:t>
                        </w:r>
                        <w:r w:rsidRPr="00610145">
                          <w:rPr>
                            <w:rFonts w:ascii="宋体" w:hAnsi="宋体" w:hint="eastAsia"/>
                            <w:b/>
                            <w:i/>
                            <w:sz w:val="18"/>
                            <w:szCs w:val="18"/>
                          </w:rPr>
                          <w:t>定点医疗机构变更”</w:t>
                        </w:r>
                        <w:r w:rsidRPr="00610145">
                          <w:rPr>
                            <w:rFonts w:ascii="宋体" w:hAnsi="宋体" w:hint="eastAsia"/>
                            <w:sz w:val="18"/>
                            <w:szCs w:val="18"/>
                          </w:rPr>
                          <w:t>，输入个人身份证号和姓名，点击确定，在要更改的医院前面打“√”，点击</w:t>
                        </w:r>
                        <w:r w:rsidRPr="00610145">
                          <w:rPr>
                            <w:rFonts w:ascii="宋体" w:hAnsi="宋体" w:hint="eastAsia"/>
                            <w:b/>
                            <w:i/>
                            <w:sz w:val="18"/>
                            <w:szCs w:val="18"/>
                          </w:rPr>
                          <w:t>“配置”</w:t>
                        </w:r>
                        <w:r w:rsidRPr="00610145">
                          <w:rPr>
                            <w:rFonts w:ascii="宋体" w:hAnsi="宋体" w:hint="eastAsia"/>
                            <w:sz w:val="18"/>
                            <w:szCs w:val="18"/>
                          </w:rPr>
                          <w:t>，在“搜索医院”中输入要选定的医院名称后</w:t>
                        </w:r>
                        <w:r w:rsidRPr="00610145">
                          <w:rPr>
                            <w:rFonts w:ascii="宋体" w:hAnsi="宋体" w:hint="eastAsia"/>
                            <w:b/>
                            <w:i/>
                            <w:sz w:val="18"/>
                            <w:szCs w:val="18"/>
                          </w:rPr>
                          <w:t>“查询”</w:t>
                        </w:r>
                        <w:r w:rsidRPr="00610145">
                          <w:rPr>
                            <w:rFonts w:ascii="宋体" w:hAnsi="宋体" w:hint="eastAsia"/>
                            <w:sz w:val="18"/>
                            <w:szCs w:val="18"/>
                          </w:rPr>
                          <w:t>，在要选定的医院名称后面点击</w:t>
                        </w:r>
                        <w:r w:rsidRPr="00610145">
                          <w:rPr>
                            <w:rFonts w:ascii="宋体" w:hAnsi="宋体" w:hint="eastAsia"/>
                            <w:b/>
                            <w:i/>
                            <w:sz w:val="18"/>
                            <w:szCs w:val="18"/>
                          </w:rPr>
                          <w:t>“选择”</w:t>
                        </w:r>
                        <w:r w:rsidRPr="00610145">
                          <w:rPr>
                            <w:rFonts w:ascii="宋体" w:hAnsi="宋体" w:hint="eastAsia"/>
                            <w:sz w:val="18"/>
                            <w:szCs w:val="18"/>
                          </w:rPr>
                          <w:t>，然后依次修改</w:t>
                        </w:r>
                      </w:p>
                    </w:txbxContent>
                  </v:textbox>
                </v:rect>
                <v:shape id="AutoShape 27" o:spid="_x0000_s2352" type="#_x0000_t32" style="position:absolute;left:2961;top:7593;width:0;height:5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0XeXMMAAADdAAAADwAAAGRycy9kb3ducmV2LnhtbERPS2vCQBC+F/oflin0pptaDDW6CUWt&#10;mPZUH/chOybB7GzIbmP013cLQm/z8T1nkQ2mET11rras4GUcgSAurK65VHDYf4zeQDiPrLGxTAqu&#10;5CBLHx8WmGh74W/qd74UIYRdggoq79tESldUZNCNbUscuJPtDPoAu1LqDi8h3DRyEkWxNFhzaKiw&#10;pWVFxXn3YxSYzWqTH+3rF6/zPv5k2q9n+U2p56fhfQ7C0+D/xXf3Vof58XQCf9+EE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F3lzDAAAA3QAAAA8AAAAAAAAAAAAA&#10;AAAAoQIAAGRycy9kb3ducmV2LnhtbFBLBQYAAAAABAAEAPkAAACRAwAAAAA=&#10;" strokecolor="#76923c" strokeweight="1pt">
                  <v:stroke endarrow="block"/>
                  <v:shadow color="#4e6128" opacity=".5" offset="1pt"/>
                </v:shape>
                <v:shape id="AutoShape 28" o:spid="_x0000_s2353" type="#_x0000_t32" style="position:absolute;left:2980;top:11556;width:0;height:6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l7x8IAAADdAAAADwAAAGRycy9kb3ducmV2LnhtbERPS2vCQBC+C/6HZYTe6saKQaOrSGvF&#10;tCdf9yE7JsHsbMhuY/TXdwsFb/PxPWex6kwlWmpcaVnBaBiBIM6sLjlXcDp+vk5BOI+ssbJMCu7k&#10;YLXs9xaYaHvjPbUHn4sQwi5BBYX3dSKlywoy6Ia2Jg7cxTYGfYBNLnWDtxBuKvkWRbE0WHJoKLCm&#10;94Ky6+HHKDDbj216tuNv3qRt/MV03MzSh1Ivg249B+Gp80/xv3unw/x4Moa/b8IJ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Al7x8IAAADdAAAADwAAAAAAAAAAAAAA&#10;AAChAgAAZHJzL2Rvd25yZXYueG1sUEsFBgAAAAAEAAQA+QAAAJADAAAAAA==&#10;" strokecolor="#76923c" strokeweight="1pt">
                  <v:stroke endarrow="block"/>
                  <v:shadow color="#4e6128" opacity=".5" offset="1pt"/>
                </v:shape>
                <v:roundrect id="Rectangle 29" o:spid="_x0000_s2354" style="position:absolute;left:7575;top:3364;width:2512;height:58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uOP8UA&#10;AADdAAAADwAAAGRycy9kb3ducmV2LnhtbERP32vCMBB+H+x/CCf4MmY6mUWqUcY2mWwwWCeKb0dz&#10;tsXmUpJo639vhMHe7uP7efNlbxpxJudrywqeRgkI4sLqmksFm9/V4xSED8gaG8uk4EIelov7uzlm&#10;2nb8Q+c8lCKGsM9QQRVCm0npi4oM+pFtiSN3sM5giNCVUjvsYrhp5DhJUmmw5thQYUuvFRXH/GQU&#10;TN/C1+fmPWUnHz6OefI92Xa7vVLDQf8yAxGoD//iP/dax/np5Blu38QT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C44/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7AAFD48F" w14:textId="77777777" w:rsidR="005F0000" w:rsidRPr="00FD11C4" w:rsidRDefault="005F0000" w:rsidP="004A33BF">
                        <w:pPr>
                          <w:jc w:val="center"/>
                          <w:rPr>
                            <w:b/>
                            <w:sz w:val="21"/>
                          </w:rPr>
                        </w:pPr>
                        <w:r w:rsidRPr="00FD11C4">
                          <w:rPr>
                            <w:rFonts w:hint="eastAsia"/>
                            <w:b/>
                            <w:sz w:val="21"/>
                          </w:rPr>
                          <w:t>企业版报盘申报方式</w:t>
                        </w:r>
                      </w:p>
                    </w:txbxContent>
                  </v:textbox>
                </v:roundrect>
                <v:rect id="Rectangle 31" o:spid="_x0000_s2355" style="position:absolute;left:7125;top:4331;width:3283;height:19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CzTMMA&#10;AADdAAAADwAAAGRycy9kb3ducmV2LnhtbERP22rCQBB9L/gPywi+1Y2VpBJdRYSCWAv18gFjdkyC&#10;2dmwu5r4991CoW9zONdZrHrTiAc5X1tWMBknIIgLq2suFZxPH68zED4ga2wsk4IneVgtBy8LzLXt&#10;+ECPYyhFDGGfo4IqhDaX0hcVGfRj2xJH7mqdwRChK6V22MVw08i3JMmkwZpjQ4UtbSoqbse7UbAv&#10;k+16+pVO013t9ofu+/1ykZ9KjYb9eg4iUB/+xX/urY7zszSD32/iC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CzTM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6434BFFF" w14:textId="77777777" w:rsidR="005F0000" w:rsidRPr="00610145" w:rsidRDefault="005F0000" w:rsidP="00486D2B">
                        <w:pPr>
                          <w:rPr>
                            <w:rFonts w:ascii="宋体" w:hAnsi="宋体"/>
                            <w:b/>
                            <w:sz w:val="18"/>
                            <w:szCs w:val="18"/>
                          </w:rPr>
                        </w:pPr>
                        <w:r w:rsidRPr="00610145">
                          <w:rPr>
                            <w:rFonts w:ascii="宋体" w:hAnsi="宋体" w:hint="eastAsia"/>
                            <w:b/>
                            <w:sz w:val="18"/>
                            <w:szCs w:val="18"/>
                          </w:rPr>
                          <w:t>下载并安装企业版软件：</w:t>
                        </w:r>
                      </w:p>
                      <w:p w14:paraId="56B68B87" w14:textId="77777777" w:rsidR="005F0000" w:rsidRPr="005D005B" w:rsidRDefault="005F0000" w:rsidP="00486D2B">
                        <w:pPr>
                          <w:rPr>
                            <w:sz w:val="18"/>
                            <w:szCs w:val="18"/>
                          </w:rPr>
                        </w:pPr>
                        <w:r w:rsidRPr="00610145">
                          <w:rPr>
                            <w:rFonts w:ascii="宋体" w:hAnsi="宋体" w:hint="eastAsia"/>
                            <w:sz w:val="18"/>
                            <w:szCs w:val="18"/>
                          </w:rPr>
                          <w:t>登陆北京市社会保险</w:t>
                        </w:r>
                        <w:r w:rsidRPr="00610145">
                          <w:rPr>
                            <w:rFonts w:ascii="宋体" w:hAnsi="宋体"/>
                            <w:sz w:val="18"/>
                            <w:szCs w:val="18"/>
                          </w:rPr>
                          <w:t>网上服务平台下载专区</w:t>
                        </w:r>
                        <w:r w:rsidRPr="00610145">
                          <w:rPr>
                            <w:rFonts w:ascii="宋体" w:hAnsi="宋体" w:hint="eastAsia"/>
                            <w:sz w:val="18"/>
                            <w:szCs w:val="18"/>
                          </w:rPr>
                          <w:t>，下载《五险合一</w:t>
                        </w:r>
                        <w:r w:rsidRPr="00610145">
                          <w:rPr>
                            <w:rFonts w:ascii="宋体" w:hAnsi="宋体"/>
                            <w:sz w:val="18"/>
                            <w:szCs w:val="18"/>
                          </w:rPr>
                          <w:t>采集软件安装程序</w:t>
                        </w:r>
                        <w:r w:rsidRPr="00610145">
                          <w:rPr>
                            <w:rFonts w:ascii="宋体" w:hAnsi="宋体" w:hint="eastAsia"/>
                            <w:sz w:val="18"/>
                            <w:szCs w:val="18"/>
                          </w:rPr>
                          <w:t>（普通单位版）》及最新补丁，按照提示安装并升级软件后</w:t>
                        </w:r>
                        <w:r w:rsidRPr="00610145">
                          <w:rPr>
                            <w:rFonts w:ascii="宋体" w:hAnsi="宋体"/>
                            <w:sz w:val="18"/>
                            <w:szCs w:val="18"/>
                          </w:rPr>
                          <w:t>登陆</w:t>
                        </w:r>
                        <w:r w:rsidRPr="00610145">
                          <w:rPr>
                            <w:rFonts w:ascii="宋体" w:hAnsi="宋体" w:hint="eastAsia"/>
                            <w:sz w:val="18"/>
                            <w:szCs w:val="18"/>
                          </w:rPr>
                          <w:t>。</w:t>
                        </w:r>
                        <w:r w:rsidRPr="005D005B">
                          <w:rPr>
                            <w:rFonts w:hint="eastAsia"/>
                            <w:sz w:val="18"/>
                            <w:szCs w:val="18"/>
                          </w:rPr>
                          <w:t>用户名</w:t>
                        </w:r>
                        <w:r w:rsidRPr="005D005B">
                          <w:rPr>
                            <w:sz w:val="18"/>
                            <w:szCs w:val="18"/>
                          </w:rPr>
                          <w:t>：</w:t>
                        </w:r>
                        <w:r w:rsidRPr="005D005B">
                          <w:rPr>
                            <w:sz w:val="18"/>
                            <w:szCs w:val="18"/>
                          </w:rPr>
                          <w:t>admin</w:t>
                        </w:r>
                        <w:r w:rsidRPr="005D005B">
                          <w:rPr>
                            <w:sz w:val="18"/>
                            <w:szCs w:val="18"/>
                          </w:rPr>
                          <w:t>，密码：</w:t>
                        </w:r>
                        <w:r w:rsidRPr="005D005B">
                          <w:rPr>
                            <w:rFonts w:hint="eastAsia"/>
                            <w:sz w:val="18"/>
                            <w:szCs w:val="18"/>
                          </w:rPr>
                          <w:t>1</w:t>
                        </w:r>
                      </w:p>
                      <w:p w14:paraId="3413977B" w14:textId="77777777" w:rsidR="005F0000" w:rsidRPr="00610145" w:rsidRDefault="005F0000" w:rsidP="006E0F1D">
                        <w:pPr>
                          <w:rPr>
                            <w:rFonts w:ascii="宋体" w:hAnsi="宋体"/>
                            <w:sz w:val="18"/>
                            <w:szCs w:val="18"/>
                          </w:rPr>
                        </w:pPr>
                      </w:p>
                      <w:p w14:paraId="6EA71090" w14:textId="77777777" w:rsidR="005F0000" w:rsidRPr="00610145" w:rsidRDefault="005F0000" w:rsidP="006E0F1D">
                        <w:pPr>
                          <w:rPr>
                            <w:rFonts w:ascii="宋体" w:hAnsi="宋体"/>
                            <w:sz w:val="18"/>
                            <w:szCs w:val="18"/>
                          </w:rPr>
                        </w:pPr>
                      </w:p>
                    </w:txbxContent>
                  </v:textbox>
                </v:rect>
                <v:rect id="Rectangle 32" o:spid="_x0000_s2356" style="position:absolute;left:7109;top:6753;width:3299;height:18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wW18MA&#10;AADdAAAADwAAAGRycy9kb3ducmV2LnhtbERP24rCMBB9F/Yfwiz4pukqValGEWFB1AVvHzA2Y1u2&#10;mZQka+vfbxYWfJvDuc5i1ZlaPMj5yrKCj2ECgji3uuJCwfXyOZiB8AFZY22ZFDzJw2r51ltgpm3L&#10;J3qcQyFiCPsMFZQhNJmUPi/JoB/ahjhyd+sMhghdIbXDNoabWo6SZCINVhwbSmxoU1L+ff4xCg5F&#10;sl2Pv9Jxuqvc4dQep7eb3CvVf+/WcxCBuvAS/7u3Os6fpFP4+yae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wW18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3FACB8D2" w14:textId="77777777" w:rsidR="005F0000" w:rsidRPr="00610145" w:rsidRDefault="005F0000" w:rsidP="004A33BF">
                        <w:pPr>
                          <w:rPr>
                            <w:rFonts w:ascii="宋体" w:hAnsi="宋体"/>
                            <w:b/>
                            <w:sz w:val="18"/>
                            <w:szCs w:val="18"/>
                          </w:rPr>
                        </w:pPr>
                        <w:r w:rsidRPr="00610145">
                          <w:rPr>
                            <w:rFonts w:ascii="宋体" w:hAnsi="宋体" w:hint="eastAsia"/>
                            <w:b/>
                            <w:sz w:val="18"/>
                            <w:szCs w:val="18"/>
                          </w:rPr>
                          <w:t>业务操作：</w:t>
                        </w:r>
                      </w:p>
                      <w:p w14:paraId="603B39C9" w14:textId="77777777" w:rsidR="005F0000" w:rsidRPr="00610145" w:rsidRDefault="005F0000" w:rsidP="004A33BF">
                        <w:pPr>
                          <w:rPr>
                            <w:rFonts w:ascii="宋体" w:hAnsi="宋体"/>
                            <w:sz w:val="18"/>
                            <w:szCs w:val="18"/>
                          </w:rPr>
                        </w:pPr>
                        <w:r w:rsidRPr="00610145">
                          <w:rPr>
                            <w:rFonts w:ascii="宋体" w:hAnsi="宋体" w:hint="eastAsia"/>
                            <w:sz w:val="18"/>
                            <w:szCs w:val="18"/>
                          </w:rPr>
                          <w:t>点击</w:t>
                        </w:r>
                        <w:r w:rsidRPr="00610145">
                          <w:rPr>
                            <w:rFonts w:ascii="宋体" w:hAnsi="宋体" w:hint="eastAsia"/>
                            <w:b/>
                            <w:i/>
                            <w:sz w:val="18"/>
                            <w:szCs w:val="18"/>
                          </w:rPr>
                          <w:t>“</w:t>
                        </w:r>
                        <w:r w:rsidRPr="00610145">
                          <w:rPr>
                            <w:rFonts w:ascii="宋体" w:hAnsi="宋体"/>
                            <w:b/>
                            <w:i/>
                            <w:sz w:val="18"/>
                            <w:szCs w:val="18"/>
                          </w:rPr>
                          <w:t xml:space="preserve">基本信息管理 </w:t>
                        </w:r>
                        <w:r w:rsidRPr="00610145">
                          <w:rPr>
                            <w:rFonts w:ascii="宋体" w:hAnsi="宋体" w:hint="eastAsia"/>
                            <w:b/>
                            <w:sz w:val="18"/>
                            <w:szCs w:val="18"/>
                          </w:rPr>
                          <w:t>→</w:t>
                        </w:r>
                        <w:r w:rsidRPr="00610145">
                          <w:rPr>
                            <w:rFonts w:ascii="宋体" w:hAnsi="宋体"/>
                            <w:b/>
                            <w:i/>
                            <w:sz w:val="18"/>
                            <w:szCs w:val="18"/>
                          </w:rPr>
                          <w:t>定点医疗机构变更”</w:t>
                        </w:r>
                        <w:r w:rsidRPr="00610145">
                          <w:rPr>
                            <w:rFonts w:ascii="宋体" w:hAnsi="宋体" w:hint="eastAsia"/>
                            <w:sz w:val="18"/>
                            <w:szCs w:val="18"/>
                          </w:rPr>
                          <w:t>，选择</w:t>
                        </w:r>
                        <w:r w:rsidRPr="00610145">
                          <w:rPr>
                            <w:rFonts w:ascii="宋体" w:hAnsi="宋体"/>
                            <w:sz w:val="18"/>
                            <w:szCs w:val="18"/>
                          </w:rPr>
                          <w:t>单位名称后点</w:t>
                        </w:r>
                        <w:r w:rsidRPr="00610145">
                          <w:rPr>
                            <w:rFonts w:ascii="宋体" w:hAnsi="宋体" w:hint="eastAsia"/>
                            <w:b/>
                            <w:i/>
                            <w:sz w:val="18"/>
                            <w:szCs w:val="18"/>
                          </w:rPr>
                          <w:t>“</w:t>
                        </w:r>
                        <w:r w:rsidRPr="00610145">
                          <w:rPr>
                            <w:rFonts w:ascii="宋体" w:hAnsi="宋体"/>
                            <w:b/>
                            <w:i/>
                            <w:sz w:val="18"/>
                            <w:szCs w:val="18"/>
                          </w:rPr>
                          <w:t>查询”</w:t>
                        </w:r>
                        <w:r w:rsidRPr="00610145">
                          <w:rPr>
                            <w:rFonts w:ascii="宋体" w:hAnsi="宋体" w:hint="eastAsia"/>
                            <w:sz w:val="18"/>
                            <w:szCs w:val="18"/>
                          </w:rPr>
                          <w:t>，</w:t>
                        </w:r>
                        <w:r w:rsidRPr="00610145">
                          <w:rPr>
                            <w:rFonts w:ascii="宋体" w:hAnsi="宋体" w:hint="eastAsia"/>
                            <w:kern w:val="10"/>
                            <w:sz w:val="18"/>
                            <w:szCs w:val="18"/>
                          </w:rPr>
                          <w:t>在左侧选择姓名，在变更后定点医疗机构中选择新的最多五家定点医院，点击</w:t>
                        </w:r>
                        <w:r w:rsidRPr="00610145">
                          <w:rPr>
                            <w:rFonts w:ascii="宋体" w:hAnsi="宋体" w:hint="eastAsia"/>
                            <w:b/>
                            <w:i/>
                            <w:kern w:val="10"/>
                            <w:sz w:val="18"/>
                            <w:szCs w:val="18"/>
                          </w:rPr>
                          <w:t>“保存”</w:t>
                        </w:r>
                      </w:p>
                      <w:p w14:paraId="5B24CAA1" w14:textId="77777777" w:rsidR="005F0000" w:rsidRPr="00610145" w:rsidRDefault="005F0000" w:rsidP="004A33BF">
                        <w:pPr>
                          <w:rPr>
                            <w:rFonts w:ascii="宋体" w:hAnsi="宋体"/>
                            <w:sz w:val="18"/>
                            <w:szCs w:val="18"/>
                          </w:rPr>
                        </w:pPr>
                      </w:p>
                      <w:p w14:paraId="2D7E70EF" w14:textId="77777777" w:rsidR="005F0000" w:rsidRPr="00610145" w:rsidRDefault="005F0000" w:rsidP="004A33BF">
                        <w:pPr>
                          <w:rPr>
                            <w:rFonts w:ascii="宋体" w:hAnsi="宋体"/>
                            <w:sz w:val="18"/>
                            <w:szCs w:val="18"/>
                          </w:rPr>
                        </w:pPr>
                      </w:p>
                      <w:p w14:paraId="66BF509F" w14:textId="77777777" w:rsidR="005F0000" w:rsidRPr="00610145" w:rsidRDefault="005F0000" w:rsidP="004A33BF">
                        <w:pPr>
                          <w:rPr>
                            <w:rFonts w:ascii="宋体" w:hAnsi="宋体"/>
                            <w:sz w:val="18"/>
                            <w:szCs w:val="18"/>
                          </w:rPr>
                        </w:pPr>
                      </w:p>
                      <w:p w14:paraId="5484CEC2" w14:textId="77777777" w:rsidR="005F0000" w:rsidRPr="00610145" w:rsidRDefault="005F0000" w:rsidP="004A33BF">
                        <w:pPr>
                          <w:rPr>
                            <w:rFonts w:ascii="宋体" w:hAnsi="宋体"/>
                            <w:sz w:val="18"/>
                            <w:szCs w:val="18"/>
                          </w:rPr>
                        </w:pPr>
                      </w:p>
                    </w:txbxContent>
                  </v:textbox>
                </v:rect>
                <v:shape id="AutoShape 33" o:spid="_x0000_s2357" type="#_x0000_t32" style="position:absolute;left:8774;top:6348;width:0;height:3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hCNsQAAADdAAAADwAAAGRycy9kb3ducmV2LnhtbESPQWvDMAyF74X9B6PBbq2zQkPI6pYx&#10;1lF2W5vuLGItDovlYLtt+u+rw2A3iff03qf1dvKDulBMfWADz4sCFHEbbM+dgea4m1egUka2OAQm&#10;AzdKsN08zNZY23DlL7occqckhFONBlzOY611ah15TIswEov2E6LHLGvstI14lXA/6GVRlNpjz9Lg&#10;cKQ3R+3v4ewNfJ4admXcD1NVuXcqVh+7cPw25ulxen0BlWnK/+a/670V/HIluPKNj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eEI2xAAAAN0AAAAPAAAAAAAAAAAA&#10;AAAAAKECAABkcnMvZG93bnJldi54bWxQSwUGAAAAAAQABAD5AAAAkgMAAAAA&#10;" strokecolor="#76923c">
                  <v:stroke endarrow="block"/>
                </v:shape>
                <v:rect id="Rectangle 34" o:spid="_x0000_s2358" style="position:absolute;left:7110;top:9019;width:3283;height:15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8nPsMA&#10;AADdAAAADwAAAGRycy9kb3ducmV2LnhtbERP22rCQBB9F/oPyxT6Vjcq8RJdRYSCtArePmDMjkkw&#10;Oxt2tyb9+26h4NscznUWq87U4kHOV5YVDPoJCOLc6ooLBZfzx/sUhA/IGmvLpOCHPKyWL70FZtq2&#10;fKTHKRQihrDPUEEZQpNJ6fOSDPq+bYgjd7POYIjQFVI7bGO4qeUwScbSYMWxocSGNiXl99O3UbAr&#10;ku16tE9H6Wfldsf2MLle5ZdSb6/deg4iUBee4n/3Vsf543QGf9/E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8nP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4EEAD5C0" w14:textId="77777777" w:rsidR="005F0000" w:rsidRPr="00610145" w:rsidRDefault="005F0000" w:rsidP="004A33BF">
                        <w:pPr>
                          <w:rPr>
                            <w:rFonts w:ascii="宋体" w:hAnsi="宋体"/>
                            <w:sz w:val="18"/>
                            <w:szCs w:val="18"/>
                          </w:rPr>
                        </w:pPr>
                        <w:r w:rsidRPr="00610145">
                          <w:rPr>
                            <w:rFonts w:ascii="宋体" w:hAnsi="宋体" w:hint="eastAsia"/>
                            <w:b/>
                            <w:sz w:val="18"/>
                            <w:szCs w:val="18"/>
                          </w:rPr>
                          <w:t>生成报盘文件：</w:t>
                        </w:r>
                      </w:p>
                      <w:p w14:paraId="2216FE0B" w14:textId="77777777" w:rsidR="005F0000" w:rsidRPr="00610145" w:rsidRDefault="005F0000" w:rsidP="004A33BF">
                        <w:pPr>
                          <w:rPr>
                            <w:rFonts w:ascii="宋体" w:hAnsi="宋体"/>
                            <w:sz w:val="18"/>
                            <w:szCs w:val="18"/>
                          </w:rPr>
                        </w:pPr>
                        <w:r w:rsidRPr="00610145">
                          <w:rPr>
                            <w:rFonts w:ascii="宋体" w:hAnsi="宋体" w:hint="eastAsia"/>
                            <w:sz w:val="18"/>
                            <w:szCs w:val="18"/>
                          </w:rPr>
                          <w:t>点击</w:t>
                        </w:r>
                        <w:r w:rsidRPr="00610145">
                          <w:rPr>
                            <w:rFonts w:ascii="宋体" w:hAnsi="宋体"/>
                            <w:b/>
                            <w:i/>
                            <w:sz w:val="18"/>
                            <w:szCs w:val="18"/>
                          </w:rPr>
                          <w:t>“数据交换</w:t>
                        </w:r>
                        <w:r w:rsidRPr="00610145">
                          <w:rPr>
                            <w:rFonts w:ascii="宋体" w:hAnsi="宋体" w:hint="eastAsia"/>
                            <w:b/>
                            <w:sz w:val="18"/>
                            <w:szCs w:val="18"/>
                          </w:rPr>
                          <w:t>→</w:t>
                        </w:r>
                        <w:r w:rsidRPr="00610145">
                          <w:rPr>
                            <w:rFonts w:ascii="宋体" w:hAnsi="宋体" w:hint="eastAsia"/>
                            <w:b/>
                            <w:i/>
                            <w:sz w:val="18"/>
                            <w:szCs w:val="18"/>
                          </w:rPr>
                          <w:t>个人变更</w:t>
                        </w:r>
                        <w:r w:rsidRPr="00610145">
                          <w:rPr>
                            <w:rFonts w:ascii="宋体" w:hAnsi="宋体"/>
                            <w:b/>
                            <w:i/>
                            <w:sz w:val="18"/>
                            <w:szCs w:val="18"/>
                          </w:rPr>
                          <w:t>信息</w:t>
                        </w:r>
                        <w:r w:rsidRPr="00610145">
                          <w:rPr>
                            <w:rFonts w:ascii="宋体" w:hAnsi="宋体" w:hint="eastAsia"/>
                            <w:b/>
                            <w:i/>
                            <w:sz w:val="18"/>
                            <w:szCs w:val="18"/>
                          </w:rPr>
                          <w:t>报盘</w:t>
                        </w:r>
                        <w:r w:rsidRPr="00610145">
                          <w:rPr>
                            <w:rFonts w:ascii="宋体" w:hAnsi="宋体"/>
                            <w:b/>
                            <w:i/>
                            <w:sz w:val="18"/>
                            <w:szCs w:val="18"/>
                          </w:rPr>
                          <w:t>”</w:t>
                        </w:r>
                        <w:r w:rsidRPr="00610145">
                          <w:rPr>
                            <w:rFonts w:ascii="宋体" w:hAnsi="宋体" w:hint="eastAsia"/>
                            <w:b/>
                            <w:i/>
                            <w:sz w:val="18"/>
                            <w:szCs w:val="18"/>
                          </w:rPr>
                          <w:t>，</w:t>
                        </w:r>
                        <w:r w:rsidRPr="00610145">
                          <w:rPr>
                            <w:rFonts w:ascii="宋体" w:hAnsi="宋体" w:hint="eastAsia"/>
                            <w:kern w:val="10"/>
                            <w:sz w:val="18"/>
                            <w:szCs w:val="18"/>
                          </w:rPr>
                          <w:t>选择单位名称，点击</w:t>
                        </w:r>
                        <w:r w:rsidRPr="00610145">
                          <w:rPr>
                            <w:rFonts w:ascii="宋体" w:hAnsi="宋体" w:hint="eastAsia"/>
                            <w:b/>
                            <w:i/>
                            <w:kern w:val="10"/>
                            <w:sz w:val="18"/>
                            <w:szCs w:val="18"/>
                          </w:rPr>
                          <w:t xml:space="preserve">“定点医疗机构变更 </w:t>
                        </w:r>
                        <w:r w:rsidRPr="00610145">
                          <w:rPr>
                            <w:rFonts w:ascii="宋体" w:hAnsi="宋体" w:hint="eastAsia"/>
                            <w:b/>
                            <w:sz w:val="18"/>
                            <w:szCs w:val="18"/>
                          </w:rPr>
                          <w:t>→</w:t>
                        </w:r>
                        <w:r w:rsidRPr="00610145">
                          <w:rPr>
                            <w:rFonts w:ascii="宋体" w:hAnsi="宋体" w:hint="eastAsia"/>
                            <w:b/>
                            <w:i/>
                            <w:kern w:val="10"/>
                            <w:sz w:val="18"/>
                            <w:szCs w:val="18"/>
                          </w:rPr>
                          <w:t>查询”</w:t>
                        </w:r>
                        <w:r w:rsidRPr="00610145">
                          <w:rPr>
                            <w:rFonts w:ascii="宋体" w:hAnsi="宋体" w:hint="eastAsia"/>
                            <w:kern w:val="10"/>
                            <w:sz w:val="18"/>
                            <w:szCs w:val="18"/>
                          </w:rPr>
                          <w:t>，核对无误后点击</w:t>
                        </w:r>
                        <w:r w:rsidRPr="00610145">
                          <w:rPr>
                            <w:rFonts w:ascii="宋体" w:hAnsi="宋体" w:hint="eastAsia"/>
                            <w:b/>
                            <w:i/>
                            <w:kern w:val="10"/>
                            <w:sz w:val="18"/>
                            <w:szCs w:val="18"/>
                          </w:rPr>
                          <w:t>“报盘”</w:t>
                        </w:r>
                        <w:r w:rsidRPr="00610145">
                          <w:rPr>
                            <w:rFonts w:ascii="宋体" w:hAnsi="宋体"/>
                            <w:b/>
                            <w:i/>
                            <w:kern w:val="10"/>
                            <w:sz w:val="18"/>
                            <w:szCs w:val="18"/>
                          </w:rPr>
                          <w:t>，</w:t>
                        </w:r>
                        <w:r w:rsidRPr="00610145">
                          <w:rPr>
                            <w:rFonts w:ascii="宋体" w:hAnsi="宋体" w:hint="eastAsia"/>
                            <w:kern w:val="10"/>
                            <w:sz w:val="18"/>
                            <w:szCs w:val="18"/>
                          </w:rPr>
                          <w:t>存入U盘</w:t>
                        </w:r>
                      </w:p>
                    </w:txbxContent>
                  </v:textbox>
                </v:rect>
                <v:rect id="Rectangle 35" o:spid="_x0000_s2359" style="position:absolute;left:7134;top:11098;width:3259;height:10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EHscA&#10;AADdAAAADwAAAGRycy9kb3ducmV2LnhtbESP3WrCQBCF74W+wzIF73TTirGkriKFglgL/vQBxuw0&#10;Cc3Oht2tSd/euRB6N8M5c843y/XgWnWlEBvPBp6mGSji0tuGKwNf5/fJC6iYkC22nsnAH0VYrx5G&#10;Syys7/lI11OqlIRwLNBAnVJXaB3LmhzGqe+IRfv2wWGSNVTaBuwl3LX6Octy7bBhaaixo7eayp/T&#10;rzOwr7LtZvY5n813Tdgf+8PictEfxowfh80rqERD+jffr7dW8PNc+OUbGUGv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JRB7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53A26E26" w14:textId="77777777" w:rsidR="005F0000" w:rsidRPr="00610145" w:rsidRDefault="005F0000" w:rsidP="004A33BF">
                        <w:pPr>
                          <w:rPr>
                            <w:rFonts w:ascii="宋体" w:hAnsi="宋体"/>
                            <w:b/>
                            <w:sz w:val="18"/>
                            <w:szCs w:val="18"/>
                          </w:rPr>
                        </w:pPr>
                        <w:r w:rsidRPr="00610145">
                          <w:rPr>
                            <w:rFonts w:ascii="宋体" w:hAnsi="宋体" w:hint="eastAsia"/>
                            <w:b/>
                            <w:sz w:val="18"/>
                            <w:szCs w:val="18"/>
                          </w:rPr>
                          <w:t>报表打印：</w:t>
                        </w:r>
                      </w:p>
                      <w:p w14:paraId="19688FA8" w14:textId="77777777" w:rsidR="005F0000" w:rsidRPr="00610145" w:rsidRDefault="005F0000" w:rsidP="004A33BF">
                        <w:pPr>
                          <w:rPr>
                            <w:rFonts w:ascii="宋体" w:hAnsi="宋体"/>
                            <w:b/>
                            <w:sz w:val="18"/>
                            <w:szCs w:val="18"/>
                          </w:rPr>
                        </w:pPr>
                        <w:r w:rsidRPr="00610145">
                          <w:rPr>
                            <w:rFonts w:ascii="宋体" w:hAnsi="宋体" w:hint="eastAsia"/>
                            <w:sz w:val="18"/>
                            <w:szCs w:val="18"/>
                          </w:rPr>
                          <w:t>通过</w:t>
                        </w:r>
                        <w:r w:rsidRPr="00610145">
                          <w:rPr>
                            <w:rFonts w:ascii="宋体" w:hAnsi="宋体" w:hint="eastAsia"/>
                            <w:b/>
                            <w:i/>
                            <w:sz w:val="18"/>
                            <w:szCs w:val="18"/>
                          </w:rPr>
                          <w:t>“报表打印”</w:t>
                        </w:r>
                        <w:r w:rsidRPr="00610145">
                          <w:rPr>
                            <w:rFonts w:ascii="宋体" w:hAnsi="宋体" w:hint="eastAsia"/>
                            <w:sz w:val="18"/>
                            <w:szCs w:val="18"/>
                          </w:rPr>
                          <w:t>模块</w:t>
                        </w:r>
                        <w:r w:rsidRPr="00610145">
                          <w:rPr>
                            <w:rFonts w:ascii="宋体" w:hAnsi="宋体"/>
                            <w:sz w:val="18"/>
                            <w:szCs w:val="18"/>
                          </w:rPr>
                          <w:t>，</w:t>
                        </w:r>
                        <w:r w:rsidRPr="00610145">
                          <w:rPr>
                            <w:rFonts w:ascii="宋体" w:hAnsi="宋体" w:hint="eastAsia"/>
                            <w:sz w:val="18"/>
                            <w:szCs w:val="18"/>
                          </w:rPr>
                          <w:t>打印</w:t>
                        </w:r>
                        <w:r w:rsidRPr="00610145">
                          <w:rPr>
                            <w:rFonts w:ascii="宋体" w:hAnsi="宋体" w:hint="eastAsia"/>
                            <w:kern w:val="10"/>
                            <w:sz w:val="18"/>
                            <w:szCs w:val="18"/>
                          </w:rPr>
                          <w:t>《变更定点医疗机构信息明细表》</w:t>
                        </w:r>
                      </w:p>
                      <w:p w14:paraId="5B5BF06E" w14:textId="77777777" w:rsidR="005F0000" w:rsidRPr="00610145" w:rsidRDefault="005F0000" w:rsidP="004A33BF">
                        <w:pPr>
                          <w:rPr>
                            <w:rFonts w:ascii="宋体" w:hAnsi="宋体"/>
                            <w:sz w:val="18"/>
                            <w:szCs w:val="18"/>
                          </w:rPr>
                        </w:pPr>
                      </w:p>
                    </w:txbxContent>
                  </v:textbox>
                </v:rect>
                <v:rect id="Rectangle 36" o:spid="_x0000_s2360" style="position:absolute;left:7118;top:12601;width:3275;height:13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XhhcMA&#10;AADdAAAADwAAAGRycy9kb3ducmV2LnhtbERP3WrCMBS+F3yHcAa709SJdVSjiDCQqWB1D3Bsjm1Z&#10;c1KSzHZvbwYD787H93uW69404k7O15YVTMYJCOLC6ppLBV+Xj9E7CB+QNTaWScEveVivhoMlZtp2&#10;nNP9HEoRQ9hnqKAKoc2k9EVFBv3YtsSRu1lnMEToSqkddjHcNPItSVJpsObYUGFL24qK7/OPUXAo&#10;k91mepxNZ5+1O+TdaX69yr1Sry/9ZgEiUB+e4n/3Tsf5aTqBv2/iC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Xhhc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7A3E41BD" w14:textId="77777777" w:rsidR="005F0000" w:rsidRPr="00610145" w:rsidRDefault="005F0000" w:rsidP="004A33BF">
                        <w:pPr>
                          <w:rPr>
                            <w:rFonts w:ascii="宋体" w:hAnsi="宋体"/>
                            <w:b/>
                            <w:sz w:val="18"/>
                            <w:szCs w:val="18"/>
                          </w:rPr>
                        </w:pPr>
                        <w:r w:rsidRPr="00610145">
                          <w:rPr>
                            <w:rFonts w:ascii="宋体" w:hAnsi="宋体" w:hint="eastAsia"/>
                            <w:b/>
                            <w:sz w:val="18"/>
                            <w:szCs w:val="18"/>
                          </w:rPr>
                          <w:t>预约办理定点医院变更</w:t>
                        </w:r>
                        <w:r w:rsidRPr="00610145">
                          <w:rPr>
                            <w:rFonts w:ascii="宋体" w:hAnsi="宋体"/>
                            <w:b/>
                            <w:sz w:val="18"/>
                            <w:szCs w:val="18"/>
                          </w:rPr>
                          <w:t>业务</w:t>
                        </w:r>
                        <w:r w:rsidRPr="00610145">
                          <w:rPr>
                            <w:rFonts w:ascii="宋体" w:hAnsi="宋体" w:hint="eastAsia"/>
                            <w:b/>
                            <w:sz w:val="18"/>
                            <w:szCs w:val="18"/>
                          </w:rPr>
                          <w:t>：</w:t>
                        </w:r>
                      </w:p>
                      <w:p w14:paraId="416CDB7B" w14:textId="77777777" w:rsidR="005F0000" w:rsidRPr="00610145" w:rsidRDefault="005F0000" w:rsidP="004A33BF">
                        <w:pPr>
                          <w:rPr>
                            <w:rFonts w:ascii="宋体" w:hAnsi="宋体"/>
                            <w:color w:val="000000"/>
                            <w:sz w:val="18"/>
                            <w:szCs w:val="18"/>
                          </w:rPr>
                        </w:pPr>
                        <w:r w:rsidRPr="00610145">
                          <w:rPr>
                            <w:rFonts w:ascii="宋体" w:hAnsi="宋体"/>
                            <w:sz w:val="18"/>
                            <w:szCs w:val="18"/>
                          </w:rPr>
                          <w:t>请</w:t>
                        </w:r>
                        <w:r w:rsidRPr="00610145">
                          <w:rPr>
                            <w:rFonts w:ascii="宋体" w:hAnsi="宋体" w:cs="Arial" w:hint="eastAsia"/>
                            <w:bCs/>
                            <w:kern w:val="36"/>
                            <w:sz w:val="18"/>
                            <w:szCs w:val="18"/>
                          </w:rPr>
                          <w:t>先在网上</w:t>
                        </w:r>
                        <w:r w:rsidRPr="00610145">
                          <w:rPr>
                            <w:rFonts w:ascii="宋体" w:hAnsi="宋体" w:cs="Arial" w:hint="eastAsia"/>
                            <w:color w:val="000000"/>
                            <w:kern w:val="0"/>
                            <w:sz w:val="18"/>
                            <w:szCs w:val="18"/>
                          </w:rPr>
                          <w:t>预约变更业务，然后</w:t>
                        </w:r>
                        <w:r w:rsidRPr="00610145">
                          <w:rPr>
                            <w:rFonts w:ascii="宋体" w:hAnsi="宋体" w:hint="eastAsia"/>
                            <w:sz w:val="18"/>
                            <w:szCs w:val="18"/>
                          </w:rPr>
                          <w:t>携带存有变更</w:t>
                        </w:r>
                        <w:r w:rsidRPr="00610145">
                          <w:rPr>
                            <w:rFonts w:ascii="宋体" w:hAnsi="宋体"/>
                            <w:sz w:val="18"/>
                            <w:szCs w:val="18"/>
                          </w:rPr>
                          <w:t>信息</w:t>
                        </w:r>
                        <w:r w:rsidRPr="00610145">
                          <w:rPr>
                            <w:rFonts w:ascii="宋体" w:hAnsi="宋体" w:hint="eastAsia"/>
                            <w:sz w:val="18"/>
                            <w:szCs w:val="18"/>
                          </w:rPr>
                          <w:t>的</w:t>
                        </w:r>
                        <w:r w:rsidRPr="00610145">
                          <w:rPr>
                            <w:rFonts w:ascii="宋体" w:hAnsi="宋体" w:hint="eastAsia"/>
                            <w:b/>
                            <w:color w:val="000000"/>
                            <w:sz w:val="18"/>
                            <w:szCs w:val="18"/>
                          </w:rPr>
                          <w:t>U盘及相关材料</w:t>
                        </w:r>
                        <w:r w:rsidRPr="00610145">
                          <w:rPr>
                            <w:rFonts w:ascii="宋体" w:hAnsi="宋体" w:hint="eastAsia"/>
                            <w:color w:val="000000"/>
                            <w:sz w:val="18"/>
                            <w:szCs w:val="18"/>
                          </w:rPr>
                          <w:t>到社保中心扫描</w:t>
                        </w:r>
                        <w:proofErr w:type="gramStart"/>
                        <w:r w:rsidRPr="00610145">
                          <w:rPr>
                            <w:rFonts w:ascii="宋体" w:hAnsi="宋体" w:hint="eastAsia"/>
                            <w:color w:val="000000"/>
                            <w:sz w:val="18"/>
                            <w:szCs w:val="18"/>
                          </w:rPr>
                          <w:t>二维码取号</w:t>
                        </w:r>
                        <w:proofErr w:type="gramEnd"/>
                        <w:r w:rsidRPr="00610145">
                          <w:rPr>
                            <w:rFonts w:ascii="宋体" w:hAnsi="宋体" w:hint="eastAsia"/>
                            <w:color w:val="000000"/>
                            <w:sz w:val="18"/>
                            <w:szCs w:val="18"/>
                          </w:rPr>
                          <w:t>办理变更</w:t>
                        </w:r>
                        <w:r w:rsidRPr="00610145">
                          <w:rPr>
                            <w:rFonts w:ascii="宋体" w:hAnsi="宋体"/>
                            <w:color w:val="000000"/>
                            <w:sz w:val="18"/>
                            <w:szCs w:val="18"/>
                          </w:rPr>
                          <w:t>手续。</w:t>
                        </w:r>
                      </w:p>
                    </w:txbxContent>
                  </v:textbox>
                </v:rect>
                <v:shape id="AutoShape 37" o:spid="_x0000_s2361" type="#_x0000_t32" style="position:absolute;left:8738;top:8644;width:0;height:3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U4cIAAADdAAAADwAAAGRycy9kb3ducmV2LnhtbERPS2vCQBC+C/0Pywi96cYUQo2uQVor&#10;TT35ug/ZMQlmZ0N2G9P++m5B8DYf33OW2WAa0VPnassKZtMIBHFhdc2lgtPxY/IKwnlkjY1lUvBD&#10;DrLV02iJqbY33lN/8KUIIexSVFB536ZSuqIig25qW+LAXWxn0AfYlVJ3eAvhppFxFCXSYM2hocKW&#10;3ioqrodvo8Bs37f52b7seJP3yRfTcTPPf5V6Hg/rBQhPg3+I7+5PHeYnSQz/34QT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SkU4cIAAADdAAAADwAAAAAAAAAAAAAA&#10;AAChAgAAZHJzL2Rvd25yZXYueG1sUEsFBgAAAAAEAAQA+QAAAJADAAAAAA==&#10;" strokecolor="#76923c" strokeweight="1pt">
                  <v:stroke endarrow="block"/>
                  <v:shadow color="#4e6128" opacity=".5" offset="1pt"/>
                </v:shape>
                <v:shape id="AutoShape 38" o:spid="_x0000_s2362" type="#_x0000_t32" style="position:absolute;left:8724;top:10649;width:0;height:3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WxesMAAADdAAAADwAAAGRycy9kb3ducmV2LnhtbERPTWvCQBC9C/0PyxR6M5tWCDa6htJG&#10;MXqqtvchOyah2dmQXWPqr+8WBG/zeJ+zzEbTioF611hW8BzFIIhLqxuuFHwd19M5COeRNbaWScEv&#10;OchWD5Mlptpe+JOGg69ECGGXooLa+y6V0pU1GXSR7YgDd7K9QR9gX0nd4yWEm1a+xHEiDTYcGmrs&#10;6L2m8udwNgrM5mNTfNvZnvNiSHZMx/y1uCr19Di+LUB4Gv1dfHNvdZifJDP4/yacIF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lsXrDAAAA3QAAAA8AAAAAAAAAAAAA&#10;AAAAoQIAAGRycy9kb3ducmV2LnhtbFBLBQYAAAAABAAEAPkAAACRAwAAAAA=&#10;" strokecolor="#76923c" strokeweight="1pt">
                  <v:stroke endarrow="block"/>
                  <v:shadow color="#4e6128" opacity=".5" offset="1pt"/>
                </v:shape>
                <v:shape id="AutoShape 39" o:spid="_x0000_s2363" type="#_x0000_t32" style="position:absolute;left:8755;top:12190;width:0;height:3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wpDsIAAADdAAAADwAAAGRycy9kb3ducmV2LnhtbERPS2vCQBC+C/6HZQRvdWOVUKOrlNaK&#10;sSdf9yE7JsHsbMhuY/TXdwsFb/PxPWex6kwlWmpcaVnBeBSBIM6sLjlXcDp+vbyBcB5ZY2WZFNzJ&#10;wWrZ7y0w0fbGe2oPPhchhF2CCgrv60RKlxVk0I1sTRy4i20M+gCbXOoGbyHcVPI1imJpsOTQUGBN&#10;HwVl18OPUWA2n5v0bCffvE7beMd0XM/Sh1LDQfc+B+Gp80/xv3urw/w4nsLfN+EEu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YwpDsIAAADdAAAADwAAAAAAAAAAAAAA&#10;AAChAgAAZHJzL2Rvd25yZXYueG1sUEsFBgAAAAAEAAQA+QAAAJADAAAAAA==&#10;" strokecolor="#76923c" strokeweight="1pt">
                  <v:stroke endarrow="block"/>
                  <v:shadow color="#4e6128" opacity=".5" offset="1pt"/>
                </v:shape>
                <v:rect id="Rectangle 41" o:spid="_x0000_s2364" style="position:absolute;left:4679;top:10941;width:2221;height:3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ZtcMA&#10;AADdAAAADwAAAGRycy9kb3ducmV2LnhtbERPS2vCQBC+F/oflin0VjcKDSW6iqQPxIPQtOB1yI5J&#10;MDub7k41/ntXKPQ2H99zFqvR9epEIXaeDUwnGSji2tuOGwPfX+9PL6CiIFvsPZOBC0VYLe/vFlhY&#10;f+ZPOlXSqBTCsUADrchQaB3rlhzGiR+IE3fwwaEkGBptA55TuOv1LMty7bDj1NDiQGVL9bH6dQYq&#10;2VPWb6n7mYUPqS/b8m33Whrz+DCu56CERvkX/7k3Ns3P82e4fZNO0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6ZtcMAAADdAAAADwAAAAAAAAAAAAAAAACYAgAAZHJzL2Rv&#10;d25yZXYueG1sUEsFBgAAAAAEAAQA9QAAAIgDAAAAAA==&#10;" fillcolor="#fde9d9" strokecolor="#f79646" strokeweight="1pt">
                  <v:stroke dashstyle="dash"/>
                  <v:shadow color="#868686"/>
                  <v:textbox>
                    <w:txbxContent>
                      <w:p w14:paraId="3D886801" w14:textId="77777777" w:rsidR="005F0000" w:rsidRPr="00610145" w:rsidRDefault="005F0000" w:rsidP="005C4788">
                        <w:pPr>
                          <w:spacing w:line="276" w:lineRule="auto"/>
                          <w:rPr>
                            <w:rFonts w:ascii="宋体" w:hAnsi="宋体"/>
                            <w:b/>
                            <w:sz w:val="18"/>
                            <w:szCs w:val="18"/>
                          </w:rPr>
                        </w:pPr>
                        <w:r w:rsidRPr="00610145">
                          <w:rPr>
                            <w:rFonts w:ascii="宋体" w:hAnsi="宋体" w:hint="eastAsia"/>
                            <w:b/>
                            <w:sz w:val="18"/>
                            <w:szCs w:val="18"/>
                          </w:rPr>
                          <w:t>需提交</w:t>
                        </w:r>
                        <w:r w:rsidRPr="00610145">
                          <w:rPr>
                            <w:rFonts w:ascii="宋体" w:hAnsi="宋体"/>
                            <w:b/>
                            <w:sz w:val="18"/>
                            <w:szCs w:val="18"/>
                          </w:rPr>
                          <w:t>的相关材料：</w:t>
                        </w:r>
                      </w:p>
                      <w:p w14:paraId="350AC5A8" w14:textId="77777777" w:rsidR="005F0000" w:rsidRPr="00610145" w:rsidRDefault="005F0000" w:rsidP="005C4788">
                        <w:pPr>
                          <w:spacing w:line="276" w:lineRule="auto"/>
                          <w:rPr>
                            <w:rFonts w:ascii="宋体" w:hAnsi="宋体"/>
                            <w:sz w:val="18"/>
                            <w:szCs w:val="18"/>
                          </w:rPr>
                        </w:pPr>
                        <w:r w:rsidRPr="00610145">
                          <w:rPr>
                            <w:rFonts w:ascii="宋体" w:hAnsi="宋体" w:hint="eastAsia"/>
                            <w:kern w:val="10"/>
                            <w:sz w:val="18"/>
                            <w:szCs w:val="18"/>
                          </w:rPr>
                          <w:t>1.《变更定点医疗机构信息明细表》</w:t>
                        </w:r>
                        <w:r w:rsidRPr="00610145">
                          <w:rPr>
                            <w:rFonts w:ascii="宋体" w:hAnsi="宋体" w:hint="eastAsia"/>
                            <w:sz w:val="18"/>
                            <w:szCs w:val="18"/>
                          </w:rPr>
                          <w:t>一式两份。</w:t>
                        </w:r>
                      </w:p>
                      <w:p w14:paraId="794D88F5" w14:textId="77777777" w:rsidR="005F0000" w:rsidRPr="00610145" w:rsidRDefault="005F0000" w:rsidP="005C4788">
                        <w:pPr>
                          <w:spacing w:line="276" w:lineRule="auto"/>
                          <w:rPr>
                            <w:rFonts w:ascii="宋体" w:hAnsi="宋体"/>
                            <w:sz w:val="18"/>
                            <w:szCs w:val="18"/>
                          </w:rPr>
                        </w:pPr>
                        <w:r w:rsidRPr="00610145">
                          <w:rPr>
                            <w:rFonts w:ascii="宋体" w:hAnsi="宋体" w:hint="eastAsia"/>
                            <w:sz w:val="18"/>
                            <w:szCs w:val="18"/>
                          </w:rPr>
                          <w:t>2.定点医疗机构变更报盘文件。</w:t>
                        </w:r>
                      </w:p>
                      <w:p w14:paraId="2E8C116C" w14:textId="77777777" w:rsidR="005F0000" w:rsidRPr="00610145" w:rsidRDefault="005F0000" w:rsidP="005C4788">
                        <w:pPr>
                          <w:spacing w:line="276" w:lineRule="auto"/>
                          <w:rPr>
                            <w:rFonts w:ascii="宋体" w:hAnsi="宋体"/>
                            <w:sz w:val="18"/>
                            <w:szCs w:val="18"/>
                          </w:rPr>
                        </w:pPr>
                        <w:r w:rsidRPr="00610145">
                          <w:rPr>
                            <w:rFonts w:ascii="宋体" w:hAnsi="宋体" w:cs="Arial" w:hint="eastAsia"/>
                            <w:bCs/>
                            <w:kern w:val="36"/>
                            <w:sz w:val="18"/>
                            <w:szCs w:val="18"/>
                          </w:rPr>
                          <w:t>3.此业务</w:t>
                        </w:r>
                        <w:r w:rsidRPr="00610145">
                          <w:rPr>
                            <w:rFonts w:ascii="宋体" w:hAnsi="宋体" w:cs="Arial"/>
                            <w:bCs/>
                            <w:kern w:val="36"/>
                            <w:sz w:val="18"/>
                            <w:szCs w:val="18"/>
                          </w:rPr>
                          <w:t>应由用人单位或街道社保所办理</w:t>
                        </w:r>
                        <w:r w:rsidRPr="00610145">
                          <w:rPr>
                            <w:rFonts w:ascii="宋体" w:hAnsi="宋体" w:cs="Arial" w:hint="eastAsia"/>
                            <w:bCs/>
                            <w:kern w:val="36"/>
                            <w:sz w:val="18"/>
                            <w:szCs w:val="18"/>
                          </w:rPr>
                          <w:t>，</w:t>
                        </w:r>
                        <w:r w:rsidRPr="00610145">
                          <w:rPr>
                            <w:rFonts w:ascii="宋体" w:hAnsi="宋体" w:cs="Arial"/>
                            <w:b/>
                            <w:bCs/>
                            <w:kern w:val="36"/>
                            <w:sz w:val="18"/>
                            <w:szCs w:val="18"/>
                          </w:rPr>
                          <w:t>个人不</w:t>
                        </w:r>
                        <w:r w:rsidRPr="00610145">
                          <w:rPr>
                            <w:rFonts w:ascii="宋体" w:hAnsi="宋体" w:cs="Arial" w:hint="eastAsia"/>
                            <w:b/>
                            <w:bCs/>
                            <w:kern w:val="36"/>
                            <w:sz w:val="18"/>
                            <w:szCs w:val="18"/>
                          </w:rPr>
                          <w:t>能</w:t>
                        </w:r>
                        <w:r w:rsidRPr="00610145">
                          <w:rPr>
                            <w:rFonts w:ascii="宋体" w:hAnsi="宋体" w:cs="Arial"/>
                            <w:b/>
                            <w:bCs/>
                            <w:kern w:val="36"/>
                            <w:sz w:val="18"/>
                            <w:szCs w:val="18"/>
                          </w:rPr>
                          <w:t>办理</w:t>
                        </w:r>
                        <w:r w:rsidRPr="00610145">
                          <w:rPr>
                            <w:rFonts w:ascii="宋体" w:hAnsi="宋体" w:cs="Arial" w:hint="eastAsia"/>
                            <w:bCs/>
                            <w:kern w:val="36"/>
                            <w:sz w:val="18"/>
                            <w:szCs w:val="18"/>
                          </w:rPr>
                          <w:t>。</w:t>
                        </w:r>
                      </w:p>
                    </w:txbxContent>
                  </v:textbox>
                </v:rect>
              </v:group>
              <v:roundrect id="AutoShape 2609" o:spid="_x0000_s2365" style="position:absolute;left:4907;top:14595;width:2218;height:6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NVUcMA&#10;AADdAAAADwAAAGRycy9kb3ducmV2LnhtbERPyWrDMBC9F/IPYgK9NXJyMMWNbEIWSOklSyHXiTWx&#10;3VojI6mx/fdRodDbPN46y2IwrbiT841lBfNZAoK4tLrhSsHneffyCsIHZI2tZVIwkocinzwtMdO2&#10;5yPdT6ESMYR9hgrqELpMSl/WZNDPbEccuZt1BkOErpLaYR/DTSsXSZJKgw3Hhho7WtdUfp9+jILr&#10;uN1JPrT2Ms7d+wcez1/9YqPU83RYvYEINIR/8Z97r+P8NE3h95t4gs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NVUc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63D4F279" w14:textId="77777777" w:rsidR="005F0000" w:rsidRPr="00FD11C4" w:rsidRDefault="005F0000" w:rsidP="0024101E">
                      <w:pPr>
                        <w:jc w:val="center"/>
                        <w:rPr>
                          <w:b/>
                          <w:sz w:val="28"/>
                        </w:rPr>
                      </w:pPr>
                      <w:r w:rsidRPr="00FD11C4">
                        <w:rPr>
                          <w:rFonts w:hint="eastAsia"/>
                          <w:b/>
                          <w:sz w:val="28"/>
                        </w:rPr>
                        <w:t>业务办理</w:t>
                      </w:r>
                      <w:r w:rsidRPr="00FD11C4">
                        <w:rPr>
                          <w:b/>
                          <w:sz w:val="28"/>
                        </w:rPr>
                        <w:t>完毕</w:t>
                      </w:r>
                    </w:p>
                  </w:txbxContent>
                </v:textbox>
              </v:roundrect>
            </v:group>
          </v:group>
        </w:pict>
      </w:r>
      <w:r w:rsidR="00094D0D">
        <w:t>17</w:t>
      </w:r>
      <w:r w:rsidR="005C4788" w:rsidRPr="00D817F3">
        <w:rPr>
          <w:rFonts w:hint="eastAsia"/>
        </w:rPr>
        <w:t>.参保人员变更定点医疗机构流程图</w:t>
      </w:r>
      <w:bookmarkEnd w:id="51"/>
      <w:bookmarkEnd w:id="52"/>
    </w:p>
    <w:p w14:paraId="01E0E02C" w14:textId="77777777" w:rsidR="004A33BF" w:rsidRPr="00104693" w:rsidRDefault="004A33BF" w:rsidP="009C73EB">
      <w:pPr>
        <w:spacing w:line="360" w:lineRule="auto"/>
        <w:rPr>
          <w:rFonts w:ascii="宋体" w:hAnsi="宋体"/>
          <w:szCs w:val="24"/>
        </w:rPr>
      </w:pPr>
    </w:p>
    <w:p w14:paraId="2B04973B" w14:textId="77777777" w:rsidR="004A33BF" w:rsidRPr="00104693" w:rsidRDefault="004A33BF" w:rsidP="009C73EB">
      <w:pPr>
        <w:spacing w:line="360" w:lineRule="auto"/>
        <w:rPr>
          <w:rFonts w:ascii="宋体" w:hAnsi="宋体"/>
          <w:szCs w:val="24"/>
        </w:rPr>
      </w:pPr>
    </w:p>
    <w:p w14:paraId="6A2A8275" w14:textId="77777777" w:rsidR="004A33BF" w:rsidRPr="009C73EB" w:rsidRDefault="004A33BF" w:rsidP="009C73EB">
      <w:pPr>
        <w:spacing w:line="360" w:lineRule="auto"/>
        <w:rPr>
          <w:rFonts w:ascii="宋体" w:hAnsi="宋体"/>
          <w:szCs w:val="24"/>
        </w:rPr>
      </w:pPr>
    </w:p>
    <w:p w14:paraId="7BDBB30B" w14:textId="77777777" w:rsidR="004A33BF" w:rsidRPr="009C73EB" w:rsidRDefault="004A33BF" w:rsidP="009C73EB">
      <w:pPr>
        <w:spacing w:line="360" w:lineRule="auto"/>
        <w:rPr>
          <w:rFonts w:ascii="宋体" w:hAnsi="宋体"/>
          <w:szCs w:val="24"/>
        </w:rPr>
      </w:pPr>
    </w:p>
    <w:p w14:paraId="3670A675" w14:textId="77777777" w:rsidR="004A33BF" w:rsidRPr="009C73EB" w:rsidRDefault="004A33BF" w:rsidP="009C73EB">
      <w:pPr>
        <w:spacing w:line="360" w:lineRule="auto"/>
        <w:rPr>
          <w:rFonts w:ascii="宋体" w:hAnsi="宋体"/>
          <w:szCs w:val="24"/>
        </w:rPr>
      </w:pPr>
    </w:p>
    <w:p w14:paraId="1AAE9AEB" w14:textId="77777777" w:rsidR="004A33BF" w:rsidRPr="009C73EB" w:rsidRDefault="004A33BF" w:rsidP="009C73EB">
      <w:pPr>
        <w:spacing w:line="360" w:lineRule="auto"/>
        <w:rPr>
          <w:rFonts w:ascii="宋体" w:hAnsi="宋体"/>
          <w:szCs w:val="24"/>
        </w:rPr>
      </w:pPr>
    </w:p>
    <w:p w14:paraId="3779D6A1" w14:textId="77777777" w:rsidR="004A33BF" w:rsidRPr="009C73EB" w:rsidRDefault="00B11741" w:rsidP="009C73EB">
      <w:pPr>
        <w:spacing w:line="360" w:lineRule="auto"/>
        <w:rPr>
          <w:rFonts w:ascii="宋体" w:hAnsi="宋体"/>
          <w:szCs w:val="24"/>
        </w:rPr>
      </w:pPr>
      <w:r>
        <w:rPr>
          <w:rFonts w:ascii="宋体" w:hAnsi="宋体"/>
          <w:noProof/>
          <w:szCs w:val="24"/>
        </w:rPr>
        <w:pict w14:anchorId="0A1F7206">
          <v:rect id="矩形 42" o:spid="_x0000_s2366" style="position:absolute;left:0;text-align:left;margin-left:-30.55pt;margin-top:696.2pt;width:543pt;height:76.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" stroked="f">
            <v:textbox>
              <w:txbxContent>
                <w:p w14:paraId="3A19A047" w14:textId="77777777" w:rsidR="005F0000" w:rsidRPr="00A369EE" w:rsidRDefault="005F0000" w:rsidP="004A33BF">
                  <w:pPr>
                    <w:spacing w:line="276" w:lineRule="auto"/>
                    <w:jc w:val="left"/>
                    <w:rPr>
                      <w:rFonts w:ascii="宋体" w:hAnsi="宋体" w:cs="Arial"/>
                      <w:b/>
                      <w:bCs/>
                      <w:color w:val="FF0000"/>
                      <w:kern w:val="36"/>
                    </w:rPr>
                  </w:pPr>
                  <w:r w:rsidRPr="00A369EE">
                    <w:rPr>
                      <w:rFonts w:ascii="宋体" w:hAnsi="宋体" w:cs="Arial" w:hint="eastAsia"/>
                      <w:b/>
                      <w:bCs/>
                      <w:color w:val="FF0000"/>
                      <w:kern w:val="36"/>
                    </w:rPr>
                    <w:t>注意事项</w:t>
                  </w:r>
                  <w:r w:rsidRPr="00A369EE">
                    <w:rPr>
                      <w:rFonts w:ascii="宋体" w:hAnsi="宋体" w:cs="Arial"/>
                      <w:b/>
                      <w:bCs/>
                      <w:color w:val="FF0000"/>
                      <w:kern w:val="36"/>
                    </w:rPr>
                    <w:t>：</w:t>
                  </w:r>
                </w:p>
                <w:p w14:paraId="042685A9" w14:textId="77777777" w:rsidR="005F0000" w:rsidRDefault="005F0000" w:rsidP="004A33BF">
                  <w:pPr>
                    <w:spacing w:line="276" w:lineRule="auto"/>
                    <w:jc w:val="left"/>
                    <w:rPr>
                      <w:rFonts w:ascii="宋体" w:hAnsi="宋体" w:cs="Arial"/>
                      <w:bCs/>
                      <w:kern w:val="36"/>
                    </w:rPr>
                  </w:pPr>
                  <w:r w:rsidRPr="00C74297">
                    <w:rPr>
                      <w:rFonts w:ascii="宋体" w:hAnsi="宋体" w:cs="Arial" w:hint="eastAsia"/>
                      <w:bCs/>
                      <w:kern w:val="36"/>
                    </w:rPr>
                    <w:t>1．</w:t>
                  </w:r>
                  <w:r>
                    <w:rPr>
                      <w:rFonts w:ascii="宋体" w:hAnsi="宋体" w:cs="Arial" w:hint="eastAsia"/>
                      <w:bCs/>
                      <w:kern w:val="36"/>
                    </w:rPr>
                    <w:t>社保中心业务</w:t>
                  </w:r>
                  <w:r>
                    <w:rPr>
                      <w:rFonts w:ascii="宋体" w:hAnsi="宋体" w:cs="Arial"/>
                      <w:bCs/>
                      <w:kern w:val="36"/>
                    </w:rPr>
                    <w:t>办理时间</w:t>
                  </w:r>
                  <w:r>
                    <w:rPr>
                      <w:rFonts w:ascii="宋体" w:hAnsi="宋体" w:cs="Arial" w:hint="eastAsia"/>
                      <w:bCs/>
                      <w:kern w:val="36"/>
                    </w:rPr>
                    <w:t>和岗位</w:t>
                  </w:r>
                  <w:r>
                    <w:rPr>
                      <w:rFonts w:ascii="宋体" w:hAnsi="宋体" w:cs="Arial"/>
                      <w:bCs/>
                      <w:kern w:val="36"/>
                    </w:rPr>
                    <w:t>：每月</w:t>
                  </w:r>
                  <w:r w:rsidRPr="00C74297">
                    <w:rPr>
                      <w:rFonts w:ascii="宋体" w:hAnsi="宋体" w:cs="Arial" w:hint="eastAsia"/>
                      <w:bCs/>
                      <w:kern w:val="36"/>
                    </w:rPr>
                    <w:t>5—25日</w:t>
                  </w:r>
                  <w:r>
                    <w:rPr>
                      <w:rFonts w:ascii="宋体" w:hAnsi="宋体" w:cs="Arial" w:hint="eastAsia"/>
                      <w:bCs/>
                      <w:kern w:val="36"/>
                    </w:rPr>
                    <w:t>、社保中心登记科（三层取A号）；</w:t>
                  </w:r>
                </w:p>
                <w:p w14:paraId="54E24AE8" w14:textId="77777777" w:rsidR="005F0000" w:rsidRPr="00C74297" w:rsidRDefault="005F0000" w:rsidP="004A33BF">
                  <w:pPr>
                    <w:spacing w:line="276" w:lineRule="auto"/>
                    <w:jc w:val="left"/>
                    <w:rPr>
                      <w:rFonts w:ascii="宋体" w:hAnsi="宋体" w:cs="Arial"/>
                      <w:bCs/>
                      <w:kern w:val="36"/>
                    </w:rPr>
                  </w:pPr>
                  <w:r w:rsidRPr="00C74297">
                    <w:rPr>
                      <w:rFonts w:ascii="宋体" w:hAnsi="宋体" w:cs="Arial" w:hint="eastAsia"/>
                      <w:bCs/>
                      <w:kern w:val="36"/>
                    </w:rPr>
                    <w:t>2．网上申报操作时间为每月5—25日早6：00—晚10：00</w:t>
                  </w:r>
                  <w:r>
                    <w:rPr>
                      <w:rFonts w:ascii="宋体" w:hAnsi="宋体" w:cs="Arial" w:hint="eastAsia"/>
                      <w:bCs/>
                      <w:kern w:val="36"/>
                    </w:rPr>
                    <w:t>；</w:t>
                  </w:r>
                </w:p>
                <w:p w14:paraId="08608E10" w14:textId="77777777" w:rsidR="005F0000" w:rsidRDefault="005F0000" w:rsidP="004A33BF">
                  <w:r w:rsidRPr="0062449F">
                    <w:rPr>
                      <w:rFonts w:ascii="宋体" w:hAnsi="宋体" w:cs="Arial"/>
                      <w:bCs/>
                      <w:kern w:val="36"/>
                    </w:rPr>
                    <w:t>3</w:t>
                  </w:r>
                  <w:r w:rsidRPr="0062449F">
                    <w:rPr>
                      <w:rFonts w:ascii="宋体" w:hAnsi="宋体" w:cs="Arial" w:hint="eastAsia"/>
                      <w:bCs/>
                      <w:kern w:val="36"/>
                    </w:rPr>
                    <w:t>．</w:t>
                  </w:r>
                  <w:r w:rsidRPr="0062449F">
                    <w:rPr>
                      <w:rFonts w:ascii="宋体" w:hAnsi="宋体" w:cs="Arial"/>
                      <w:bCs/>
                      <w:kern w:val="36"/>
                    </w:rPr>
                    <w:t>办理业务所需提交的</w:t>
                  </w:r>
                  <w:r w:rsidRPr="0062449F">
                    <w:rPr>
                      <w:rFonts w:ascii="宋体" w:hAnsi="宋体" w:cs="Arial" w:hint="eastAsia"/>
                      <w:bCs/>
                      <w:kern w:val="36"/>
                    </w:rPr>
                    <w:t>纸质材料</w:t>
                  </w:r>
                  <w:proofErr w:type="gramStart"/>
                  <w:r w:rsidRPr="0062449F">
                    <w:rPr>
                      <w:rFonts w:ascii="宋体" w:hAnsi="宋体" w:cs="Arial"/>
                      <w:bCs/>
                      <w:kern w:val="36"/>
                    </w:rPr>
                    <w:t>请统一</w:t>
                  </w:r>
                  <w:proofErr w:type="gramEnd"/>
                  <w:r w:rsidRPr="0062449F">
                    <w:rPr>
                      <w:rFonts w:ascii="宋体" w:hAnsi="宋体" w:cs="Arial"/>
                      <w:bCs/>
                      <w:kern w:val="36"/>
                    </w:rPr>
                    <w:t>使用</w:t>
                  </w:r>
                  <w:r w:rsidRPr="00A369EE">
                    <w:rPr>
                      <w:rFonts w:ascii="宋体" w:hAnsi="宋体" w:cs="Arial" w:hint="eastAsia"/>
                      <w:b/>
                      <w:bCs/>
                      <w:i/>
                      <w:color w:val="FF0000"/>
                      <w:kern w:val="36"/>
                    </w:rPr>
                    <w:t>A4纸</w:t>
                  </w:r>
                  <w:r w:rsidRPr="00A369EE">
                    <w:rPr>
                      <w:rFonts w:ascii="宋体" w:hAnsi="宋体" w:cs="Arial"/>
                      <w:b/>
                      <w:bCs/>
                      <w:i/>
                      <w:color w:val="FF0000"/>
                      <w:kern w:val="36"/>
                    </w:rPr>
                    <w:t>打印或复印，并加盖单位公章</w:t>
                  </w:r>
                  <w:r w:rsidRPr="00A369EE">
                    <w:rPr>
                      <w:rFonts w:ascii="宋体" w:hAnsi="宋体" w:cs="Arial"/>
                      <w:bCs/>
                      <w:color w:val="FF0000"/>
                      <w:kern w:val="36"/>
                    </w:rPr>
                    <w:t>。</w:t>
                  </w:r>
                </w:p>
              </w:txbxContent>
            </v:textbox>
          </v:rect>
        </w:pict>
      </w:r>
    </w:p>
    <w:p w14:paraId="582BAD3D" w14:textId="77777777" w:rsidR="004A33BF" w:rsidRPr="009C73EB" w:rsidRDefault="004A33BF" w:rsidP="009C73EB">
      <w:pPr>
        <w:spacing w:line="360" w:lineRule="auto"/>
        <w:rPr>
          <w:rFonts w:ascii="宋体" w:hAnsi="宋体"/>
          <w:szCs w:val="24"/>
        </w:rPr>
      </w:pPr>
    </w:p>
    <w:p w14:paraId="1EA1D354" w14:textId="77777777" w:rsidR="004A33BF" w:rsidRPr="009C73EB" w:rsidRDefault="004A33BF" w:rsidP="009C73EB">
      <w:pPr>
        <w:spacing w:line="360" w:lineRule="auto"/>
        <w:rPr>
          <w:rFonts w:ascii="宋体" w:hAnsi="宋体"/>
          <w:szCs w:val="24"/>
        </w:rPr>
      </w:pPr>
    </w:p>
    <w:p w14:paraId="41351302" w14:textId="77777777" w:rsidR="004A33BF" w:rsidRPr="005D5223" w:rsidRDefault="004A33BF" w:rsidP="009C73EB">
      <w:pPr>
        <w:spacing w:line="360" w:lineRule="auto"/>
        <w:rPr>
          <w:rFonts w:ascii="宋体" w:hAnsi="宋体"/>
          <w:szCs w:val="24"/>
        </w:rPr>
      </w:pPr>
    </w:p>
    <w:p w14:paraId="2C27173C" w14:textId="77777777" w:rsidR="004A33BF" w:rsidRPr="009C73EB" w:rsidRDefault="004A33BF" w:rsidP="009C73EB">
      <w:pPr>
        <w:spacing w:line="360" w:lineRule="auto"/>
        <w:rPr>
          <w:rFonts w:ascii="宋体" w:hAnsi="宋体"/>
          <w:szCs w:val="24"/>
        </w:rPr>
      </w:pPr>
    </w:p>
    <w:p w14:paraId="72B314A9" w14:textId="77777777" w:rsidR="004A33BF" w:rsidRPr="009C73EB" w:rsidRDefault="004A33BF" w:rsidP="009C73EB">
      <w:pPr>
        <w:spacing w:line="360" w:lineRule="auto"/>
        <w:rPr>
          <w:rFonts w:ascii="宋体" w:hAnsi="宋体"/>
          <w:szCs w:val="24"/>
        </w:rPr>
      </w:pPr>
    </w:p>
    <w:p w14:paraId="5B2C9C9E" w14:textId="77777777" w:rsidR="004A33BF" w:rsidRPr="009C73EB" w:rsidRDefault="004A33BF" w:rsidP="009C73EB">
      <w:pPr>
        <w:spacing w:line="360" w:lineRule="auto"/>
        <w:rPr>
          <w:rFonts w:ascii="宋体" w:hAnsi="宋体"/>
          <w:szCs w:val="24"/>
        </w:rPr>
      </w:pPr>
    </w:p>
    <w:p w14:paraId="598131BD" w14:textId="77777777" w:rsidR="004A33BF" w:rsidRPr="009C73EB" w:rsidRDefault="004A33BF" w:rsidP="009C73EB">
      <w:pPr>
        <w:spacing w:line="360" w:lineRule="auto"/>
        <w:rPr>
          <w:rFonts w:ascii="宋体" w:hAnsi="宋体"/>
          <w:szCs w:val="24"/>
        </w:rPr>
      </w:pPr>
    </w:p>
    <w:p w14:paraId="4C5DFF6B" w14:textId="77777777" w:rsidR="004A33BF" w:rsidRPr="009C73EB" w:rsidRDefault="004A33BF" w:rsidP="009C73EB">
      <w:pPr>
        <w:spacing w:line="360" w:lineRule="auto"/>
        <w:rPr>
          <w:rFonts w:ascii="宋体" w:hAnsi="宋体"/>
          <w:szCs w:val="24"/>
        </w:rPr>
      </w:pPr>
    </w:p>
    <w:p w14:paraId="4D1C8AF4" w14:textId="77777777" w:rsidR="004A33BF" w:rsidRPr="009C73EB" w:rsidRDefault="004A33BF" w:rsidP="009C73EB">
      <w:pPr>
        <w:spacing w:line="360" w:lineRule="auto"/>
        <w:rPr>
          <w:rFonts w:ascii="宋体" w:hAnsi="宋体"/>
          <w:szCs w:val="24"/>
        </w:rPr>
      </w:pPr>
    </w:p>
    <w:p w14:paraId="5B0B9FBC" w14:textId="77777777" w:rsidR="004A33BF" w:rsidRPr="009C73EB" w:rsidRDefault="004A33BF" w:rsidP="009C73EB">
      <w:pPr>
        <w:spacing w:line="360" w:lineRule="auto"/>
        <w:rPr>
          <w:rFonts w:ascii="宋体" w:hAnsi="宋体"/>
          <w:szCs w:val="24"/>
        </w:rPr>
      </w:pPr>
    </w:p>
    <w:p w14:paraId="67FBDB1E" w14:textId="77777777" w:rsidR="00BE3D8F" w:rsidRPr="009C73EB" w:rsidRDefault="00BE3D8F" w:rsidP="009C73EB">
      <w:pPr>
        <w:spacing w:line="360" w:lineRule="auto"/>
        <w:rPr>
          <w:rFonts w:ascii="宋体" w:hAnsi="宋体"/>
          <w:szCs w:val="24"/>
        </w:rPr>
      </w:pPr>
    </w:p>
    <w:p w14:paraId="4411F659" w14:textId="77777777" w:rsidR="00882232" w:rsidRPr="009C73EB" w:rsidRDefault="00882232" w:rsidP="009C73EB">
      <w:pPr>
        <w:spacing w:line="360" w:lineRule="auto"/>
        <w:rPr>
          <w:rFonts w:ascii="宋体" w:hAnsi="宋体"/>
          <w:szCs w:val="24"/>
        </w:rPr>
      </w:pPr>
    </w:p>
    <w:p w14:paraId="0024961E" w14:textId="77777777" w:rsidR="00882232" w:rsidRPr="009C73EB" w:rsidRDefault="00882232" w:rsidP="009C73EB">
      <w:pPr>
        <w:spacing w:line="360" w:lineRule="auto"/>
        <w:rPr>
          <w:rFonts w:ascii="宋体" w:hAnsi="宋体"/>
          <w:szCs w:val="24"/>
        </w:rPr>
      </w:pPr>
    </w:p>
    <w:p w14:paraId="169FB1F3" w14:textId="77777777" w:rsidR="00882232" w:rsidRPr="009C73EB" w:rsidRDefault="00882232" w:rsidP="009C73EB">
      <w:pPr>
        <w:spacing w:line="360" w:lineRule="auto"/>
        <w:rPr>
          <w:rFonts w:ascii="宋体" w:hAnsi="宋体"/>
          <w:szCs w:val="24"/>
        </w:rPr>
      </w:pPr>
    </w:p>
    <w:p w14:paraId="077A81D6" w14:textId="77777777" w:rsidR="00882232" w:rsidRPr="009C73EB" w:rsidRDefault="00B11741" w:rsidP="009C73EB">
      <w:pPr>
        <w:spacing w:line="360" w:lineRule="auto"/>
        <w:rPr>
          <w:rFonts w:ascii="宋体" w:hAnsi="宋体"/>
          <w:szCs w:val="24"/>
        </w:rPr>
      </w:pPr>
      <w:r>
        <w:rPr>
          <w:rFonts w:ascii="宋体" w:hAnsi="宋体"/>
          <w:noProof/>
          <w:szCs w:val="24"/>
        </w:rPr>
        <w:pict w14:anchorId="7366163C">
          <v:rect id="Rectangle 48" o:spid="_x0000_s2367" style="position:absolute;left:0;text-align:left;margin-left:-30.55pt;margin-top:696.2pt;width:543pt;height:76.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" stroked="f">
            <v:textbox>
              <w:txbxContent>
                <w:p w14:paraId="7979F7E0" w14:textId="77777777" w:rsidR="005F0000" w:rsidRPr="00BB2E8C" w:rsidRDefault="005F0000" w:rsidP="00882232">
                  <w:pPr>
                    <w:spacing w:line="276" w:lineRule="auto"/>
                    <w:jc w:val="left"/>
                    <w:rPr>
                      <w:rFonts w:ascii="宋体" w:hAnsi="宋体" w:cs="Arial"/>
                      <w:b/>
                      <w:bCs/>
                      <w:color w:val="FF0000"/>
                      <w:kern w:val="36"/>
                    </w:rPr>
                  </w:pPr>
                  <w:r w:rsidRPr="00BB2E8C">
                    <w:rPr>
                      <w:rFonts w:ascii="宋体" w:hAnsi="宋体" w:cs="Arial" w:hint="eastAsia"/>
                      <w:b/>
                      <w:bCs/>
                      <w:color w:val="FF0000"/>
                      <w:kern w:val="36"/>
                    </w:rPr>
                    <w:t>注意事项</w:t>
                  </w:r>
                  <w:r w:rsidRPr="00BB2E8C">
                    <w:rPr>
                      <w:rFonts w:ascii="宋体" w:hAnsi="宋体" w:cs="Arial"/>
                      <w:b/>
                      <w:bCs/>
                      <w:color w:val="FF0000"/>
                      <w:kern w:val="36"/>
                    </w:rPr>
                    <w:t>：</w:t>
                  </w:r>
                </w:p>
                <w:p w14:paraId="572739FE" w14:textId="77777777" w:rsidR="005F0000" w:rsidRDefault="005F0000" w:rsidP="00882232">
                  <w:pPr>
                    <w:spacing w:line="276" w:lineRule="auto"/>
                    <w:jc w:val="left"/>
                    <w:rPr>
                      <w:rFonts w:ascii="宋体" w:hAnsi="宋体" w:cs="Arial"/>
                      <w:bCs/>
                      <w:kern w:val="36"/>
                    </w:rPr>
                  </w:pPr>
                  <w:r w:rsidRPr="00C74297">
                    <w:rPr>
                      <w:rFonts w:ascii="宋体" w:hAnsi="宋体" w:cs="Arial" w:hint="eastAsia"/>
                      <w:bCs/>
                      <w:kern w:val="36"/>
                    </w:rPr>
                    <w:t>1．</w:t>
                  </w:r>
                  <w:r>
                    <w:rPr>
                      <w:rFonts w:ascii="宋体" w:hAnsi="宋体" w:cs="Arial" w:hint="eastAsia"/>
                      <w:bCs/>
                      <w:kern w:val="36"/>
                    </w:rPr>
                    <w:t>社保中心业务</w:t>
                  </w:r>
                  <w:r>
                    <w:rPr>
                      <w:rFonts w:ascii="宋体" w:hAnsi="宋体" w:cs="Arial"/>
                      <w:bCs/>
                      <w:kern w:val="36"/>
                    </w:rPr>
                    <w:t>办理时间</w:t>
                  </w:r>
                  <w:r>
                    <w:rPr>
                      <w:rFonts w:ascii="宋体" w:hAnsi="宋体" w:cs="Arial" w:hint="eastAsia"/>
                      <w:bCs/>
                      <w:kern w:val="36"/>
                    </w:rPr>
                    <w:t>和岗位</w:t>
                  </w:r>
                  <w:r>
                    <w:rPr>
                      <w:rFonts w:ascii="宋体" w:hAnsi="宋体" w:cs="Arial"/>
                      <w:bCs/>
                      <w:kern w:val="36"/>
                    </w:rPr>
                    <w:t>：每月</w:t>
                  </w:r>
                  <w:r w:rsidRPr="00C74297">
                    <w:rPr>
                      <w:rFonts w:ascii="宋体" w:hAnsi="宋体" w:cs="Arial" w:hint="eastAsia"/>
                      <w:bCs/>
                      <w:kern w:val="36"/>
                    </w:rPr>
                    <w:t>5—25日</w:t>
                  </w:r>
                  <w:r>
                    <w:rPr>
                      <w:rFonts w:ascii="宋体" w:hAnsi="宋体" w:cs="Arial" w:hint="eastAsia"/>
                      <w:bCs/>
                      <w:kern w:val="36"/>
                    </w:rPr>
                    <w:t>、社保中心登记科（三层取A号）；</w:t>
                  </w:r>
                </w:p>
                <w:p w14:paraId="16E8BB97" w14:textId="77777777" w:rsidR="005F0000" w:rsidRPr="00C74297" w:rsidRDefault="005F0000" w:rsidP="00882232">
                  <w:pPr>
                    <w:spacing w:line="276" w:lineRule="auto"/>
                    <w:jc w:val="left"/>
                    <w:rPr>
                      <w:rFonts w:ascii="宋体" w:hAnsi="宋体" w:cs="Arial"/>
                      <w:bCs/>
                      <w:kern w:val="36"/>
                    </w:rPr>
                  </w:pPr>
                  <w:r w:rsidRPr="00C74297">
                    <w:rPr>
                      <w:rFonts w:ascii="宋体" w:hAnsi="宋体" w:cs="Arial" w:hint="eastAsia"/>
                      <w:bCs/>
                      <w:kern w:val="36"/>
                    </w:rPr>
                    <w:t>2．网上申报操作时间为每月5—25日早6：00—晚10：00</w:t>
                  </w:r>
                  <w:r>
                    <w:rPr>
                      <w:rFonts w:ascii="宋体" w:hAnsi="宋体" w:cs="Arial" w:hint="eastAsia"/>
                      <w:bCs/>
                      <w:kern w:val="36"/>
                    </w:rPr>
                    <w:t>；</w:t>
                  </w:r>
                </w:p>
                <w:p w14:paraId="79713C0F" w14:textId="77777777" w:rsidR="005F0000" w:rsidRDefault="005F0000" w:rsidP="00882232">
                  <w:r w:rsidRPr="0062449F">
                    <w:rPr>
                      <w:rFonts w:ascii="宋体" w:hAnsi="宋体" w:cs="Arial"/>
                      <w:bCs/>
                      <w:kern w:val="36"/>
                    </w:rPr>
                    <w:t>3</w:t>
                  </w:r>
                  <w:r w:rsidRPr="0062449F">
                    <w:rPr>
                      <w:rFonts w:ascii="宋体" w:hAnsi="宋体" w:cs="Arial" w:hint="eastAsia"/>
                      <w:bCs/>
                      <w:kern w:val="36"/>
                    </w:rPr>
                    <w:t>．</w:t>
                  </w:r>
                  <w:r w:rsidRPr="0062449F">
                    <w:rPr>
                      <w:rFonts w:ascii="宋体" w:hAnsi="宋体" w:cs="Arial"/>
                      <w:bCs/>
                      <w:kern w:val="36"/>
                    </w:rPr>
                    <w:t>办理业务所需提交的</w:t>
                  </w:r>
                  <w:r w:rsidRPr="0062449F">
                    <w:rPr>
                      <w:rFonts w:ascii="宋体" w:hAnsi="宋体" w:cs="Arial" w:hint="eastAsia"/>
                      <w:bCs/>
                      <w:kern w:val="36"/>
                    </w:rPr>
                    <w:t>纸质材料</w:t>
                  </w:r>
                  <w:proofErr w:type="gramStart"/>
                  <w:r w:rsidRPr="0062449F">
                    <w:rPr>
                      <w:rFonts w:ascii="宋体" w:hAnsi="宋体" w:cs="Arial"/>
                      <w:bCs/>
                      <w:kern w:val="36"/>
                    </w:rPr>
                    <w:t>请统一</w:t>
                  </w:r>
                  <w:proofErr w:type="gramEnd"/>
                  <w:r w:rsidRPr="0062449F">
                    <w:rPr>
                      <w:rFonts w:ascii="宋体" w:hAnsi="宋体" w:cs="Arial"/>
                      <w:bCs/>
                      <w:kern w:val="36"/>
                    </w:rPr>
                    <w:t>使用</w:t>
                  </w:r>
                  <w:r w:rsidRPr="00BB2E8C">
                    <w:rPr>
                      <w:rFonts w:ascii="宋体" w:hAnsi="宋体" w:cs="Arial" w:hint="eastAsia"/>
                      <w:b/>
                      <w:bCs/>
                      <w:i/>
                      <w:color w:val="FF0000"/>
                      <w:kern w:val="36"/>
                    </w:rPr>
                    <w:t>A4纸</w:t>
                  </w:r>
                  <w:r w:rsidRPr="00BB2E8C">
                    <w:rPr>
                      <w:rFonts w:ascii="宋体" w:hAnsi="宋体" w:cs="Arial"/>
                      <w:b/>
                      <w:bCs/>
                      <w:i/>
                      <w:color w:val="FF0000"/>
                      <w:kern w:val="36"/>
                    </w:rPr>
                    <w:t>打印或复印，并加盖单位公章。</w:t>
                  </w:r>
                </w:p>
              </w:txbxContent>
            </v:textbox>
          </v:rect>
        </w:pict>
      </w:r>
    </w:p>
    <w:p w14:paraId="01D3A653" w14:textId="77777777" w:rsidR="00801C3C" w:rsidRPr="009C73EB" w:rsidRDefault="00B11741" w:rsidP="009C73EB">
      <w:pPr>
        <w:spacing w:line="360" w:lineRule="auto"/>
        <w:jc w:val="center"/>
        <w:rPr>
          <w:rFonts w:ascii="宋体" w:hAnsi="宋体"/>
          <w:szCs w:val="24"/>
        </w:rPr>
      </w:pPr>
      <w:r w:rsidRPr="00B11741">
        <w:rPr>
          <w:rFonts w:ascii="宋体" w:hAnsi="宋体"/>
          <w:noProof/>
          <w:szCs w:val="24"/>
        </w:rPr>
        <w:pict w14:anchorId="2E6FF5A2">
          <v:shape id="AutoShape 231" o:spid="_x0000_s2710" type="#_x0000_t32" style="position:absolute;left:0;text-align:left;margin-left:362.5pt;margin-top:490.35pt;width:0;height:27.15pt;z-index:6;visibility:visible;mso-wrap-distance-left:3.17486mm;mso-wrap-distance-right:3.17486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" strokecolor="#c2d69b" strokeweight="1pt">
            <v:stroke endarrow="block"/>
            <v:shadow color="#4e6128" opacity=".5" offset="1pt"/>
          </v:shape>
        </w:pict>
      </w:r>
    </w:p>
    <w:p w14:paraId="2FA070F0" w14:textId="77777777" w:rsidR="0005552E" w:rsidRPr="009C73EB" w:rsidRDefault="0005552E" w:rsidP="009C73EB">
      <w:pPr>
        <w:spacing w:line="360" w:lineRule="auto"/>
        <w:jc w:val="center"/>
        <w:rPr>
          <w:rFonts w:ascii="宋体" w:hAnsi="宋体"/>
          <w:szCs w:val="24"/>
        </w:rPr>
      </w:pPr>
    </w:p>
    <w:p w14:paraId="3919685C" w14:textId="77777777" w:rsidR="0005552E" w:rsidRPr="009C73EB" w:rsidRDefault="00B11741" w:rsidP="009C73EB">
      <w:pPr>
        <w:spacing w:line="360" w:lineRule="auto"/>
        <w:jc w:val="center"/>
        <w:rPr>
          <w:rFonts w:ascii="宋体" w:hAnsi="宋体"/>
          <w:szCs w:val="24"/>
        </w:rPr>
      </w:pPr>
      <w:r>
        <w:rPr>
          <w:rFonts w:ascii="宋体" w:hAnsi="宋体"/>
          <w:noProof/>
          <w:szCs w:val="24"/>
        </w:rPr>
        <w:pict w14:anchorId="182F08D1">
          <v:rect id="_x0000_s2368" style="position:absolute;left:0;text-align:left;margin-left:-19.35pt;margin-top:7.5pt;width:441.55pt;height:87.75pt;z-index:3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" stroked="f">
            <v:textbox>
              <w:txbxContent>
                <w:p w14:paraId="6B350C4A" w14:textId="77777777" w:rsidR="005F0000" w:rsidRPr="00610145" w:rsidRDefault="005F0000" w:rsidP="00486D2B">
                  <w:pPr>
                    <w:ind w:firstLineChars="200" w:firstLine="361"/>
                    <w:rPr>
                      <w:rFonts w:ascii="宋体" w:hAnsi="宋体"/>
                      <w:b/>
                      <w:sz w:val="18"/>
                      <w:szCs w:val="18"/>
                    </w:rPr>
                  </w:pPr>
                  <w:r w:rsidRPr="00610145">
                    <w:rPr>
                      <w:rFonts w:ascii="宋体" w:hAnsi="宋体" w:hint="eastAsia"/>
                      <w:b/>
                      <w:sz w:val="18"/>
                      <w:szCs w:val="18"/>
                    </w:rPr>
                    <w:t>注意事项：</w:t>
                  </w:r>
                </w:p>
                <w:p w14:paraId="6D257076" w14:textId="77777777" w:rsidR="005F0000" w:rsidRPr="00610145" w:rsidRDefault="005F0000" w:rsidP="00486D2B">
                  <w:pPr>
                    <w:ind w:firstLineChars="200" w:firstLine="360"/>
                    <w:jc w:val="left"/>
                    <w:rPr>
                      <w:rFonts w:ascii="宋体" w:hAnsi="宋体" w:cs="Arial"/>
                      <w:bCs/>
                      <w:kern w:val="36"/>
                      <w:sz w:val="18"/>
                      <w:szCs w:val="18"/>
                    </w:rPr>
                  </w:pPr>
                  <w:r w:rsidRPr="00610145">
                    <w:rPr>
                      <w:rFonts w:ascii="宋体" w:hAnsi="宋体" w:cs="Arial" w:hint="eastAsia"/>
                      <w:bCs/>
                      <w:kern w:val="36"/>
                      <w:sz w:val="18"/>
                      <w:szCs w:val="18"/>
                    </w:rPr>
                    <w:t>1．自</w:t>
                  </w:r>
                  <w:r w:rsidRPr="00610145">
                    <w:rPr>
                      <w:rFonts w:ascii="宋体" w:hAnsi="宋体" w:hint="eastAsia"/>
                      <w:sz w:val="18"/>
                      <w:szCs w:val="18"/>
                    </w:rPr>
                    <w:t>变更之时起，2</w:t>
                  </w:r>
                  <w:r w:rsidRPr="00610145">
                    <w:rPr>
                      <w:rFonts w:ascii="宋体" w:hAnsi="宋体"/>
                      <w:sz w:val="18"/>
                      <w:szCs w:val="18"/>
                    </w:rPr>
                    <w:t>4</w:t>
                  </w:r>
                  <w:r w:rsidRPr="00610145">
                    <w:rPr>
                      <w:rFonts w:ascii="宋体" w:hAnsi="宋体" w:hint="eastAsia"/>
                      <w:sz w:val="18"/>
                      <w:szCs w:val="18"/>
                    </w:rPr>
                    <w:t>小时后生效。</w:t>
                  </w:r>
                </w:p>
                <w:p w14:paraId="50584931" w14:textId="77777777" w:rsidR="005F0000" w:rsidRPr="00610145" w:rsidRDefault="005F0000" w:rsidP="006265E2">
                  <w:pPr>
                    <w:ind w:firstLineChars="200" w:firstLine="360"/>
                    <w:rPr>
                      <w:rFonts w:ascii="宋体" w:hAnsi="宋体" w:cs="Arial"/>
                      <w:bCs/>
                      <w:kern w:val="36"/>
                      <w:sz w:val="18"/>
                      <w:szCs w:val="18"/>
                    </w:rPr>
                  </w:pPr>
                  <w:r w:rsidRPr="00610145">
                    <w:rPr>
                      <w:rFonts w:ascii="宋体" w:hAnsi="宋体" w:cs="Arial" w:hint="eastAsia"/>
                      <w:bCs/>
                      <w:kern w:val="36"/>
                      <w:sz w:val="18"/>
                      <w:szCs w:val="18"/>
                    </w:rPr>
                    <w:t>2．网上申报操作时间为每月5日至25日，早6：00至晚10：00，</w:t>
                  </w:r>
                  <w:hyperlink r:id="rId26" w:history="1">
                    <w:r w:rsidRPr="00610145">
                      <w:rPr>
                        <w:rStyle w:val="a3"/>
                        <w:rFonts w:ascii="宋体" w:hAnsi="宋体" w:hint="eastAsia"/>
                        <w:sz w:val="18"/>
                      </w:rPr>
                      <w:t>www.bjrbj.gov.cn/csibiz</w:t>
                    </w:r>
                  </w:hyperlink>
                  <w:r w:rsidRPr="00610145">
                    <w:rPr>
                      <w:rFonts w:ascii="宋体" w:hAnsi="宋体" w:hint="eastAsia"/>
                      <w:color w:val="000000"/>
                      <w:sz w:val="18"/>
                    </w:rPr>
                    <w:t>。</w:t>
                  </w:r>
                </w:p>
                <w:p w14:paraId="65FCAD0C" w14:textId="77777777" w:rsidR="005F0000" w:rsidRPr="00610145" w:rsidRDefault="005F0000" w:rsidP="00486D2B">
                  <w:pPr>
                    <w:ind w:firstLineChars="200" w:firstLine="360"/>
                    <w:jc w:val="left"/>
                    <w:rPr>
                      <w:rFonts w:ascii="宋体" w:hAnsi="宋体" w:cs="Arial"/>
                      <w:bCs/>
                      <w:kern w:val="36"/>
                      <w:sz w:val="18"/>
                      <w:szCs w:val="18"/>
                    </w:rPr>
                  </w:pPr>
                  <w:r w:rsidRPr="00610145">
                    <w:rPr>
                      <w:rFonts w:ascii="宋体" w:hAnsi="宋体" w:cs="Arial"/>
                      <w:bCs/>
                      <w:kern w:val="36"/>
                      <w:sz w:val="18"/>
                      <w:szCs w:val="18"/>
                    </w:rPr>
                    <w:t>3</w:t>
                  </w:r>
                  <w:r w:rsidRPr="00610145">
                    <w:rPr>
                      <w:rFonts w:ascii="宋体" w:hAnsi="宋体" w:cs="Arial" w:hint="eastAsia"/>
                      <w:bCs/>
                      <w:kern w:val="36"/>
                      <w:sz w:val="18"/>
                      <w:szCs w:val="18"/>
                    </w:rPr>
                    <w:t>．在职职工与档案</w:t>
                  </w:r>
                  <w:r w:rsidRPr="00610145">
                    <w:rPr>
                      <w:rFonts w:ascii="宋体" w:hAnsi="宋体" w:cs="Arial"/>
                      <w:bCs/>
                      <w:kern w:val="36"/>
                      <w:sz w:val="18"/>
                      <w:szCs w:val="18"/>
                    </w:rPr>
                    <w:t>关系在单位的</w:t>
                  </w:r>
                  <w:r w:rsidRPr="00610145">
                    <w:rPr>
                      <w:rFonts w:ascii="宋体" w:hAnsi="宋体" w:cs="Arial" w:hint="eastAsia"/>
                      <w:bCs/>
                      <w:kern w:val="36"/>
                      <w:sz w:val="18"/>
                      <w:szCs w:val="18"/>
                    </w:rPr>
                    <w:t>退休</w:t>
                  </w:r>
                  <w:r w:rsidRPr="00610145">
                    <w:rPr>
                      <w:rFonts w:ascii="宋体" w:hAnsi="宋体" w:cs="Arial"/>
                      <w:bCs/>
                      <w:kern w:val="36"/>
                      <w:sz w:val="18"/>
                      <w:szCs w:val="18"/>
                    </w:rPr>
                    <w:t>人员由用人单位</w:t>
                  </w:r>
                  <w:r w:rsidRPr="00610145">
                    <w:rPr>
                      <w:rFonts w:ascii="宋体" w:hAnsi="宋体" w:cs="Arial" w:hint="eastAsia"/>
                      <w:bCs/>
                      <w:kern w:val="36"/>
                      <w:sz w:val="18"/>
                      <w:szCs w:val="18"/>
                    </w:rPr>
                    <w:t>办理变更</w:t>
                  </w:r>
                  <w:r w:rsidRPr="00610145">
                    <w:rPr>
                      <w:rFonts w:ascii="宋体" w:hAnsi="宋体" w:cs="Arial"/>
                      <w:bCs/>
                      <w:kern w:val="36"/>
                      <w:sz w:val="18"/>
                      <w:szCs w:val="18"/>
                    </w:rPr>
                    <w:t>手续</w:t>
                  </w:r>
                  <w:r w:rsidRPr="00610145">
                    <w:rPr>
                      <w:rFonts w:ascii="宋体" w:hAnsi="宋体" w:cs="Arial" w:hint="eastAsia"/>
                      <w:bCs/>
                      <w:kern w:val="36"/>
                      <w:sz w:val="18"/>
                      <w:szCs w:val="18"/>
                    </w:rPr>
                    <w:t>；档案</w:t>
                  </w:r>
                  <w:r w:rsidRPr="00610145">
                    <w:rPr>
                      <w:rFonts w:ascii="宋体" w:hAnsi="宋体" w:cs="Arial"/>
                      <w:bCs/>
                      <w:kern w:val="36"/>
                      <w:sz w:val="18"/>
                      <w:szCs w:val="18"/>
                    </w:rPr>
                    <w:t>关系在街道的退休人员</w:t>
                  </w:r>
                  <w:r w:rsidRPr="00610145">
                    <w:rPr>
                      <w:rFonts w:ascii="宋体" w:hAnsi="宋体" w:cs="Arial" w:hint="eastAsia"/>
                      <w:bCs/>
                      <w:kern w:val="36"/>
                      <w:sz w:val="18"/>
                      <w:szCs w:val="18"/>
                    </w:rPr>
                    <w:t>、</w:t>
                  </w:r>
                  <w:r w:rsidRPr="00610145">
                    <w:rPr>
                      <w:rFonts w:ascii="宋体" w:hAnsi="宋体" w:cs="Arial"/>
                      <w:bCs/>
                      <w:kern w:val="36"/>
                      <w:sz w:val="18"/>
                      <w:szCs w:val="18"/>
                    </w:rPr>
                    <w:t>在街道办理一老一小参保手续的人员由街道社保所办理变更手续</w:t>
                  </w:r>
                  <w:r w:rsidRPr="00610145">
                    <w:rPr>
                      <w:rFonts w:ascii="宋体" w:hAnsi="宋体" w:cs="Arial" w:hint="eastAsia"/>
                      <w:bCs/>
                      <w:kern w:val="36"/>
                      <w:sz w:val="18"/>
                      <w:szCs w:val="18"/>
                    </w:rPr>
                    <w:t>；</w:t>
                  </w:r>
                  <w:r w:rsidRPr="00610145">
                    <w:rPr>
                      <w:rFonts w:ascii="宋体" w:hAnsi="宋体" w:cs="Arial"/>
                      <w:b/>
                      <w:bCs/>
                      <w:kern w:val="36"/>
                      <w:sz w:val="18"/>
                      <w:szCs w:val="18"/>
                    </w:rPr>
                    <w:t>个人不</w:t>
                  </w:r>
                  <w:r w:rsidRPr="00610145">
                    <w:rPr>
                      <w:rFonts w:ascii="宋体" w:hAnsi="宋体" w:cs="Arial" w:hint="eastAsia"/>
                      <w:b/>
                      <w:bCs/>
                      <w:kern w:val="36"/>
                      <w:sz w:val="18"/>
                      <w:szCs w:val="18"/>
                    </w:rPr>
                    <w:t>能到社保</w:t>
                  </w:r>
                  <w:r w:rsidRPr="00610145">
                    <w:rPr>
                      <w:rFonts w:ascii="宋体" w:hAnsi="宋体" w:cs="Arial"/>
                      <w:b/>
                      <w:bCs/>
                      <w:kern w:val="36"/>
                      <w:sz w:val="18"/>
                      <w:szCs w:val="18"/>
                    </w:rPr>
                    <w:t>中心办理</w:t>
                  </w:r>
                  <w:r w:rsidRPr="00610145">
                    <w:rPr>
                      <w:rFonts w:ascii="宋体" w:hAnsi="宋体" w:cs="Arial" w:hint="eastAsia"/>
                      <w:b/>
                      <w:bCs/>
                      <w:kern w:val="36"/>
                      <w:sz w:val="18"/>
                      <w:szCs w:val="18"/>
                    </w:rPr>
                    <w:t>变更。</w:t>
                  </w:r>
                </w:p>
                <w:p w14:paraId="298793CE" w14:textId="77777777" w:rsidR="005F0000" w:rsidRPr="00610145" w:rsidRDefault="005F0000" w:rsidP="00486D2B">
                  <w:pPr>
                    <w:ind w:firstLineChars="200" w:firstLine="360"/>
                    <w:jc w:val="left"/>
                    <w:rPr>
                      <w:rFonts w:ascii="宋体" w:hAnsi="宋体" w:cs="Arial"/>
                      <w:bCs/>
                      <w:kern w:val="36"/>
                      <w:sz w:val="18"/>
                      <w:szCs w:val="18"/>
                    </w:rPr>
                  </w:pPr>
                  <w:r w:rsidRPr="00610145">
                    <w:rPr>
                      <w:rFonts w:ascii="宋体" w:hAnsi="宋体" w:cs="Arial" w:hint="eastAsia"/>
                      <w:bCs/>
                      <w:kern w:val="36"/>
                      <w:sz w:val="18"/>
                      <w:szCs w:val="18"/>
                    </w:rPr>
                    <w:t>4．</w:t>
                  </w:r>
                  <w:r w:rsidRPr="00610145">
                    <w:rPr>
                      <w:rFonts w:ascii="宋体" w:hAnsi="宋体" w:cs="Arial"/>
                      <w:bCs/>
                      <w:kern w:val="36"/>
                      <w:sz w:val="18"/>
                      <w:szCs w:val="18"/>
                    </w:rPr>
                    <w:t>办理业务所需提交的</w:t>
                  </w:r>
                  <w:r w:rsidRPr="00610145">
                    <w:rPr>
                      <w:rFonts w:ascii="宋体" w:hAnsi="宋体" w:cs="Arial" w:hint="eastAsia"/>
                      <w:bCs/>
                      <w:kern w:val="36"/>
                      <w:sz w:val="18"/>
                      <w:szCs w:val="18"/>
                    </w:rPr>
                    <w:t>纸质材料</w:t>
                  </w:r>
                  <w:proofErr w:type="gramStart"/>
                  <w:r w:rsidRPr="00610145">
                    <w:rPr>
                      <w:rFonts w:ascii="宋体" w:hAnsi="宋体" w:cs="Arial"/>
                      <w:bCs/>
                      <w:kern w:val="36"/>
                      <w:sz w:val="18"/>
                      <w:szCs w:val="18"/>
                    </w:rPr>
                    <w:t>请统一</w:t>
                  </w:r>
                  <w:proofErr w:type="gramEnd"/>
                  <w:r w:rsidRPr="00610145">
                    <w:rPr>
                      <w:rFonts w:ascii="宋体" w:hAnsi="宋体" w:cs="Arial"/>
                      <w:bCs/>
                      <w:kern w:val="36"/>
                      <w:sz w:val="18"/>
                      <w:szCs w:val="18"/>
                    </w:rPr>
                    <w:t>使用</w:t>
                  </w:r>
                  <w:r w:rsidRPr="00610145">
                    <w:rPr>
                      <w:rFonts w:ascii="宋体" w:hAnsi="宋体" w:cs="Arial" w:hint="eastAsia"/>
                      <w:b/>
                      <w:bCs/>
                      <w:kern w:val="36"/>
                      <w:sz w:val="18"/>
                      <w:szCs w:val="18"/>
                    </w:rPr>
                    <w:t>A4纸</w:t>
                  </w:r>
                  <w:r w:rsidRPr="00610145">
                    <w:rPr>
                      <w:rFonts w:ascii="宋体" w:hAnsi="宋体" w:cs="Arial"/>
                      <w:b/>
                      <w:bCs/>
                      <w:kern w:val="36"/>
                      <w:sz w:val="18"/>
                      <w:szCs w:val="18"/>
                    </w:rPr>
                    <w:t>打印或复印，并加盖单位公章</w:t>
                  </w:r>
                  <w:r w:rsidRPr="00610145">
                    <w:rPr>
                      <w:rFonts w:ascii="宋体" w:hAnsi="宋体" w:cs="Arial"/>
                      <w:bCs/>
                      <w:kern w:val="36"/>
                      <w:sz w:val="18"/>
                      <w:szCs w:val="18"/>
                    </w:rPr>
                    <w:t>。</w:t>
                  </w:r>
                </w:p>
                <w:p w14:paraId="513E15A2"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5</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27"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55D0D2D9" w14:textId="77777777" w:rsidR="005F0000" w:rsidRPr="00610145" w:rsidRDefault="005F0000" w:rsidP="00486D2B">
                  <w:pPr>
                    <w:ind w:firstLineChars="200" w:firstLine="360"/>
                    <w:jc w:val="left"/>
                    <w:rPr>
                      <w:rFonts w:ascii="宋体" w:hAnsi="宋体" w:cs="Arial"/>
                      <w:bCs/>
                      <w:kern w:val="36"/>
                      <w:sz w:val="18"/>
                      <w:szCs w:val="18"/>
                    </w:rPr>
                  </w:pPr>
                </w:p>
                <w:p w14:paraId="4735B75B" w14:textId="77777777" w:rsidR="005F0000" w:rsidRPr="00610145" w:rsidRDefault="005F0000" w:rsidP="00486D2B">
                  <w:pPr>
                    <w:ind w:firstLineChars="200" w:firstLine="361"/>
                    <w:rPr>
                      <w:rFonts w:ascii="宋体" w:hAnsi="宋体"/>
                      <w:b/>
                      <w:sz w:val="18"/>
                      <w:szCs w:val="18"/>
                    </w:rPr>
                  </w:pPr>
                </w:p>
                <w:p w14:paraId="72C806CE" w14:textId="77777777" w:rsidR="005F0000" w:rsidRPr="00610145" w:rsidRDefault="005F0000" w:rsidP="00486D2B">
                  <w:pPr>
                    <w:ind w:firstLineChars="200" w:firstLine="360"/>
                    <w:rPr>
                      <w:rFonts w:ascii="宋体" w:hAnsi="宋体"/>
                      <w:color w:val="000000"/>
                      <w:sz w:val="18"/>
                      <w:szCs w:val="18"/>
                    </w:rPr>
                  </w:pPr>
                </w:p>
              </w:txbxContent>
            </v:textbox>
          </v:rect>
        </w:pict>
      </w:r>
    </w:p>
    <w:p w14:paraId="1EC564C8" w14:textId="77777777" w:rsidR="0005552E" w:rsidRPr="009C73EB" w:rsidRDefault="0005552E" w:rsidP="009C73EB">
      <w:pPr>
        <w:spacing w:line="360" w:lineRule="auto"/>
        <w:jc w:val="center"/>
        <w:rPr>
          <w:rFonts w:ascii="宋体" w:hAnsi="宋体"/>
          <w:szCs w:val="24"/>
        </w:rPr>
      </w:pPr>
    </w:p>
    <w:p w14:paraId="15B8163D" w14:textId="77777777" w:rsidR="0005552E" w:rsidRPr="009C73EB" w:rsidRDefault="0005552E" w:rsidP="009C73EB">
      <w:pPr>
        <w:spacing w:line="360" w:lineRule="auto"/>
        <w:jc w:val="center"/>
        <w:rPr>
          <w:rFonts w:ascii="宋体" w:hAnsi="宋体"/>
          <w:szCs w:val="24"/>
        </w:rPr>
      </w:pPr>
    </w:p>
    <w:p w14:paraId="5239E3DF" w14:textId="77777777" w:rsidR="0005552E" w:rsidRPr="009C73EB" w:rsidRDefault="0005552E" w:rsidP="009C73EB">
      <w:pPr>
        <w:spacing w:line="360" w:lineRule="auto"/>
        <w:jc w:val="center"/>
        <w:rPr>
          <w:rFonts w:ascii="宋体" w:hAnsi="宋体"/>
          <w:szCs w:val="24"/>
        </w:rPr>
      </w:pPr>
    </w:p>
    <w:p w14:paraId="11E7C751" w14:textId="77777777" w:rsidR="00DF5886" w:rsidRDefault="00DF5886" w:rsidP="009C73EB">
      <w:pPr>
        <w:spacing w:line="360" w:lineRule="auto"/>
        <w:ind w:firstLineChars="200" w:firstLine="480"/>
        <w:jc w:val="left"/>
        <w:rPr>
          <w:rFonts w:ascii="宋体" w:hAnsi="宋体"/>
          <w:szCs w:val="24"/>
        </w:rPr>
      </w:pPr>
    </w:p>
    <w:p w14:paraId="03D63816" w14:textId="77777777" w:rsidR="00094D0D" w:rsidRDefault="00094D0D" w:rsidP="009C73EB">
      <w:pPr>
        <w:spacing w:line="360" w:lineRule="auto"/>
        <w:ind w:firstLineChars="200" w:firstLine="480"/>
        <w:jc w:val="left"/>
        <w:rPr>
          <w:rFonts w:ascii="宋体" w:hAnsi="宋体"/>
          <w:szCs w:val="24"/>
        </w:rPr>
      </w:pPr>
    </w:p>
    <w:p w14:paraId="4C32464F" w14:textId="77777777" w:rsidR="00094D0D" w:rsidRDefault="00094D0D" w:rsidP="009C73EB">
      <w:pPr>
        <w:spacing w:line="360" w:lineRule="auto"/>
        <w:ind w:firstLineChars="200" w:firstLine="480"/>
        <w:jc w:val="left"/>
        <w:rPr>
          <w:rFonts w:ascii="宋体" w:hAnsi="宋体"/>
          <w:szCs w:val="24"/>
        </w:rPr>
      </w:pPr>
    </w:p>
    <w:p w14:paraId="3FC025E2" w14:textId="77777777" w:rsidR="00094D0D" w:rsidRDefault="00094D0D" w:rsidP="009C73EB">
      <w:pPr>
        <w:spacing w:line="360" w:lineRule="auto"/>
        <w:ind w:firstLineChars="200" w:firstLine="480"/>
        <w:jc w:val="left"/>
        <w:rPr>
          <w:rFonts w:ascii="宋体" w:hAnsi="宋体"/>
          <w:szCs w:val="24"/>
        </w:rPr>
      </w:pPr>
    </w:p>
    <w:p w14:paraId="497A1921"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53" w:name="_Toc378687705"/>
      <w:bookmarkStart w:id="54" w:name="_Toc381693078"/>
      <w:bookmarkStart w:id="55" w:name="_Toc382209153"/>
      <w:bookmarkStart w:id="56" w:name="_Toc378687706"/>
      <w:r w:rsidRPr="00094D0D">
        <w:rPr>
          <w:rFonts w:ascii="宋体" w:hAnsi="宋体" w:hint="eastAsia"/>
          <w:b/>
          <w:bCs/>
          <w:sz w:val="32"/>
          <w:szCs w:val="32"/>
        </w:rPr>
        <w:t>1</w:t>
      </w:r>
      <w:r>
        <w:rPr>
          <w:rFonts w:ascii="宋体" w:hAnsi="宋体"/>
          <w:b/>
          <w:bCs/>
          <w:sz w:val="32"/>
          <w:szCs w:val="32"/>
        </w:rPr>
        <w:t>8</w:t>
      </w:r>
      <w:r w:rsidRPr="00094D0D">
        <w:rPr>
          <w:rFonts w:ascii="宋体" w:hAnsi="宋体" w:hint="eastAsia"/>
          <w:b/>
          <w:bCs/>
          <w:sz w:val="32"/>
          <w:szCs w:val="32"/>
        </w:rPr>
        <w:t>.社保退休减员办事</w:t>
      </w:r>
      <w:r w:rsidRPr="00094D0D">
        <w:rPr>
          <w:rFonts w:ascii="宋体" w:hAnsi="宋体"/>
          <w:b/>
          <w:bCs/>
          <w:sz w:val="32"/>
          <w:szCs w:val="32"/>
        </w:rPr>
        <w:t>指南</w:t>
      </w:r>
      <w:bookmarkEnd w:id="53"/>
      <w:bookmarkEnd w:id="54"/>
      <w:bookmarkEnd w:id="55"/>
    </w:p>
    <w:p w14:paraId="6C22F282"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一、业务办理时间：</w:t>
      </w:r>
      <w:r w:rsidRPr="00094D0D">
        <w:rPr>
          <w:rFonts w:ascii="宋体" w:hAnsi="宋体" w:hint="eastAsia"/>
          <w:sz w:val="21"/>
          <w:szCs w:val="24"/>
        </w:rPr>
        <w:t>每月5日至25日（节假日除外）</w:t>
      </w:r>
    </w:p>
    <w:p w14:paraId="13BE582B" w14:textId="77777777" w:rsidR="00094D0D" w:rsidRPr="00094D0D" w:rsidRDefault="00094D0D" w:rsidP="00094D0D">
      <w:pPr>
        <w:spacing w:line="360" w:lineRule="auto"/>
        <w:ind w:firstLineChars="200" w:firstLine="422"/>
        <w:rPr>
          <w:rFonts w:ascii="宋体" w:hAnsi="宋体" w:cs="Arial"/>
          <w:bCs/>
          <w:kern w:val="36"/>
          <w:sz w:val="21"/>
          <w:szCs w:val="24"/>
        </w:rPr>
      </w:pPr>
      <w:r w:rsidRPr="00094D0D">
        <w:rPr>
          <w:rFonts w:ascii="宋体" w:hAnsi="宋体" w:cs="Arial" w:hint="eastAsia"/>
          <w:b/>
          <w:bCs/>
          <w:kern w:val="36"/>
          <w:sz w:val="21"/>
          <w:szCs w:val="24"/>
        </w:rPr>
        <w:t>二、业务办理需提交的材料</w:t>
      </w:r>
      <w:r w:rsidRPr="00094D0D">
        <w:rPr>
          <w:rFonts w:ascii="宋体" w:hAnsi="宋体" w:cs="Arial" w:hint="eastAsia"/>
          <w:bCs/>
          <w:kern w:val="36"/>
          <w:sz w:val="21"/>
          <w:szCs w:val="24"/>
        </w:rPr>
        <w:t>（A4纸，加盖单位公章）</w:t>
      </w:r>
    </w:p>
    <w:p w14:paraId="084935AD" w14:textId="77777777" w:rsidR="00094D0D" w:rsidRPr="00094D0D" w:rsidRDefault="00094D0D" w:rsidP="00094D0D">
      <w:pPr>
        <w:spacing w:line="360" w:lineRule="auto"/>
        <w:ind w:firstLineChars="200" w:firstLine="420"/>
        <w:rPr>
          <w:rFonts w:ascii="宋体" w:hAnsi="宋体" w:cs="Arial"/>
          <w:bCs/>
          <w:kern w:val="36"/>
          <w:sz w:val="21"/>
          <w:szCs w:val="24"/>
        </w:rPr>
      </w:pPr>
      <w:r w:rsidRPr="00094D0D">
        <w:rPr>
          <w:rFonts w:ascii="宋体" w:hAnsi="宋体" w:hint="eastAsia"/>
          <w:sz w:val="21"/>
          <w:szCs w:val="24"/>
        </w:rPr>
        <w:t>1．</w:t>
      </w:r>
      <w:r w:rsidRPr="00094D0D">
        <w:rPr>
          <w:rFonts w:ascii="宋体" w:hAnsi="宋体" w:hint="eastAsia"/>
          <w:kern w:val="10"/>
          <w:sz w:val="21"/>
          <w:szCs w:val="24"/>
        </w:rPr>
        <w:t>《北京市社会保险参保人员减少表》</w:t>
      </w:r>
      <w:r w:rsidRPr="00094D0D">
        <w:rPr>
          <w:rFonts w:ascii="宋体" w:hAnsi="宋体" w:hint="eastAsia"/>
          <w:sz w:val="21"/>
          <w:szCs w:val="24"/>
        </w:rPr>
        <w:t>一式两份，减少原因为办理退休；</w:t>
      </w:r>
    </w:p>
    <w:p w14:paraId="7B9CEF55" w14:textId="77777777" w:rsidR="00094D0D" w:rsidRPr="00094D0D" w:rsidRDefault="00094D0D" w:rsidP="00094D0D">
      <w:pPr>
        <w:spacing w:line="360" w:lineRule="auto"/>
        <w:ind w:firstLineChars="200" w:firstLine="420"/>
        <w:rPr>
          <w:rFonts w:ascii="宋体" w:hAnsi="宋体" w:cs="Arial"/>
          <w:bCs/>
          <w:kern w:val="36"/>
          <w:sz w:val="21"/>
          <w:szCs w:val="24"/>
        </w:rPr>
      </w:pPr>
      <w:r w:rsidRPr="00094D0D">
        <w:rPr>
          <w:rFonts w:ascii="宋体" w:hAnsi="宋体" w:hint="eastAsia"/>
          <w:sz w:val="21"/>
          <w:szCs w:val="24"/>
        </w:rPr>
        <w:t>2．</w:t>
      </w:r>
      <w:r w:rsidRPr="00094D0D">
        <w:rPr>
          <w:rFonts w:ascii="宋体" w:hAnsi="宋体" w:hint="eastAsia"/>
          <w:kern w:val="10"/>
          <w:sz w:val="21"/>
          <w:szCs w:val="24"/>
        </w:rPr>
        <w:t xml:space="preserve"> U盘（</w:t>
      </w:r>
      <w:proofErr w:type="gramStart"/>
      <w:r w:rsidRPr="00094D0D">
        <w:rPr>
          <w:rFonts w:ascii="宋体" w:hAnsi="宋体" w:hint="eastAsia"/>
          <w:kern w:val="10"/>
          <w:sz w:val="21"/>
          <w:szCs w:val="24"/>
        </w:rPr>
        <w:t>下卸退休</w:t>
      </w:r>
      <w:proofErr w:type="gramEnd"/>
      <w:r w:rsidRPr="00094D0D">
        <w:rPr>
          <w:rFonts w:ascii="宋体" w:hAnsi="宋体" w:hint="eastAsia"/>
          <w:kern w:val="10"/>
          <w:sz w:val="21"/>
          <w:szCs w:val="24"/>
        </w:rPr>
        <w:t>数据用）；</w:t>
      </w:r>
    </w:p>
    <w:p w14:paraId="4E9686A4" w14:textId="77777777" w:rsidR="00094D0D" w:rsidRPr="00094D0D" w:rsidRDefault="00094D0D" w:rsidP="00094D0D">
      <w:pPr>
        <w:spacing w:line="360" w:lineRule="auto"/>
        <w:ind w:firstLineChars="200" w:firstLine="420"/>
        <w:rPr>
          <w:rFonts w:ascii="宋体" w:hAnsi="宋体"/>
          <w:kern w:val="10"/>
          <w:sz w:val="21"/>
          <w:szCs w:val="24"/>
        </w:rPr>
      </w:pPr>
      <w:r w:rsidRPr="00094D0D">
        <w:rPr>
          <w:rFonts w:ascii="宋体" w:hAnsi="宋体" w:hint="eastAsia"/>
          <w:kern w:val="10"/>
          <w:sz w:val="21"/>
          <w:szCs w:val="24"/>
        </w:rPr>
        <w:t>3．《基本医疗保险参保人员在职转退休明细表》（一式两份）；</w:t>
      </w:r>
    </w:p>
    <w:p w14:paraId="7FB817AB" w14:textId="77777777" w:rsidR="00094D0D" w:rsidRPr="00094D0D" w:rsidRDefault="00094D0D" w:rsidP="00094D0D">
      <w:pPr>
        <w:spacing w:line="360" w:lineRule="auto"/>
        <w:ind w:firstLineChars="200" w:firstLine="420"/>
        <w:rPr>
          <w:rFonts w:ascii="宋体" w:hAnsi="宋体"/>
          <w:kern w:val="10"/>
          <w:sz w:val="21"/>
          <w:szCs w:val="24"/>
        </w:rPr>
      </w:pPr>
      <w:r w:rsidRPr="00094D0D">
        <w:rPr>
          <w:rFonts w:ascii="宋体" w:hAnsi="宋体" w:hint="eastAsia"/>
          <w:kern w:val="10"/>
          <w:sz w:val="21"/>
          <w:szCs w:val="24"/>
        </w:rPr>
        <w:t>4．《医疗保险工龄认定审批表》；</w:t>
      </w:r>
    </w:p>
    <w:p w14:paraId="5470F002" w14:textId="77777777" w:rsidR="00094D0D" w:rsidRPr="00094D0D" w:rsidRDefault="00094D0D" w:rsidP="00094D0D">
      <w:pPr>
        <w:spacing w:line="360" w:lineRule="auto"/>
        <w:ind w:firstLineChars="200" w:firstLine="420"/>
        <w:rPr>
          <w:rFonts w:ascii="宋体" w:hAnsi="宋体"/>
          <w:kern w:val="10"/>
          <w:sz w:val="21"/>
          <w:szCs w:val="24"/>
        </w:rPr>
      </w:pPr>
      <w:r w:rsidRPr="00094D0D">
        <w:rPr>
          <w:rFonts w:ascii="宋体" w:hAnsi="宋体" w:hint="eastAsia"/>
          <w:kern w:val="10"/>
          <w:sz w:val="21"/>
          <w:szCs w:val="24"/>
        </w:rPr>
        <w:t>5．退休</w:t>
      </w:r>
      <w:r w:rsidRPr="00094D0D">
        <w:rPr>
          <w:rFonts w:ascii="宋体" w:hAnsi="宋体"/>
          <w:kern w:val="10"/>
          <w:sz w:val="21"/>
          <w:szCs w:val="24"/>
        </w:rPr>
        <w:t>人员</w:t>
      </w:r>
      <w:r w:rsidRPr="00094D0D">
        <w:rPr>
          <w:rFonts w:ascii="宋体" w:hAnsi="宋体" w:hint="eastAsia"/>
          <w:kern w:val="10"/>
          <w:sz w:val="21"/>
          <w:szCs w:val="24"/>
        </w:rPr>
        <w:t>社保卡；</w:t>
      </w:r>
    </w:p>
    <w:p w14:paraId="0BB4645B"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kern w:val="10"/>
          <w:sz w:val="21"/>
          <w:szCs w:val="24"/>
        </w:rPr>
        <w:t>6．提前</w:t>
      </w:r>
      <w:r w:rsidRPr="00094D0D">
        <w:rPr>
          <w:rFonts w:ascii="宋体" w:hAnsi="宋体"/>
          <w:kern w:val="10"/>
          <w:sz w:val="21"/>
          <w:szCs w:val="24"/>
        </w:rPr>
        <w:t>退休的另需提交</w:t>
      </w:r>
      <w:r w:rsidRPr="00094D0D">
        <w:rPr>
          <w:rFonts w:ascii="宋体" w:hAnsi="宋体" w:cs="Arial"/>
          <w:kern w:val="0"/>
          <w:sz w:val="21"/>
          <w:szCs w:val="24"/>
        </w:rPr>
        <w:t>《</w:t>
      </w:r>
      <w:r w:rsidRPr="00094D0D">
        <w:rPr>
          <w:rFonts w:ascii="宋体" w:hAnsi="宋体" w:cs="Arial" w:hint="eastAsia"/>
          <w:kern w:val="0"/>
          <w:sz w:val="21"/>
          <w:szCs w:val="24"/>
        </w:rPr>
        <w:t>提前</w:t>
      </w:r>
      <w:r w:rsidRPr="00094D0D">
        <w:rPr>
          <w:rFonts w:ascii="宋体" w:hAnsi="宋体" w:cs="Arial"/>
          <w:kern w:val="0"/>
          <w:sz w:val="21"/>
          <w:szCs w:val="24"/>
        </w:rPr>
        <w:t>退休审批表》</w:t>
      </w:r>
      <w:r w:rsidRPr="00094D0D">
        <w:rPr>
          <w:rFonts w:ascii="宋体" w:hAnsi="宋体" w:cs="Arial" w:hint="eastAsia"/>
          <w:kern w:val="0"/>
          <w:sz w:val="21"/>
          <w:szCs w:val="24"/>
        </w:rPr>
        <w:t>。</w:t>
      </w:r>
    </w:p>
    <w:p w14:paraId="227AB28E" w14:textId="77777777" w:rsidR="00094D0D" w:rsidRPr="00094D0D" w:rsidRDefault="00094D0D" w:rsidP="00094D0D">
      <w:pPr>
        <w:spacing w:line="360" w:lineRule="auto"/>
        <w:ind w:firstLineChars="200" w:firstLine="422"/>
        <w:rPr>
          <w:rFonts w:ascii="宋体" w:hAnsi="宋体" w:cs="Arial"/>
          <w:b/>
          <w:bCs/>
          <w:kern w:val="36"/>
          <w:sz w:val="21"/>
          <w:szCs w:val="24"/>
        </w:rPr>
      </w:pPr>
      <w:r w:rsidRPr="00094D0D">
        <w:rPr>
          <w:rFonts w:ascii="宋体" w:hAnsi="宋体" w:cs="Arial" w:hint="eastAsia"/>
          <w:b/>
          <w:bCs/>
          <w:kern w:val="36"/>
          <w:sz w:val="21"/>
          <w:szCs w:val="24"/>
        </w:rPr>
        <w:t>三、软件操作办法</w:t>
      </w:r>
    </w:p>
    <w:p w14:paraId="5820AD9A" w14:textId="77777777" w:rsidR="00094D0D" w:rsidRPr="00094D0D" w:rsidRDefault="00094D0D" w:rsidP="00094D0D">
      <w:pPr>
        <w:spacing w:line="360" w:lineRule="auto"/>
        <w:ind w:firstLineChars="200" w:firstLine="422"/>
        <w:rPr>
          <w:rFonts w:ascii="宋体" w:hAnsi="宋体"/>
          <w:kern w:val="10"/>
          <w:sz w:val="21"/>
          <w:szCs w:val="24"/>
        </w:rPr>
      </w:pPr>
      <w:r w:rsidRPr="00094D0D">
        <w:rPr>
          <w:rFonts w:ascii="宋体" w:hAnsi="宋体" w:hint="eastAsia"/>
          <w:b/>
          <w:kern w:val="10"/>
          <w:sz w:val="21"/>
          <w:szCs w:val="24"/>
        </w:rPr>
        <w:t>1．</w:t>
      </w:r>
      <w:proofErr w:type="gramStart"/>
      <w:r w:rsidRPr="00094D0D">
        <w:rPr>
          <w:rFonts w:ascii="宋体" w:hAnsi="宋体" w:hint="eastAsia"/>
          <w:b/>
          <w:kern w:val="10"/>
          <w:sz w:val="21"/>
          <w:szCs w:val="24"/>
        </w:rPr>
        <w:t>四险退休</w:t>
      </w:r>
      <w:proofErr w:type="gramEnd"/>
      <w:r w:rsidRPr="00094D0D">
        <w:rPr>
          <w:rFonts w:ascii="宋体" w:hAnsi="宋体"/>
          <w:b/>
          <w:kern w:val="10"/>
          <w:sz w:val="21"/>
          <w:szCs w:val="24"/>
        </w:rPr>
        <w:t>减员：</w:t>
      </w:r>
      <w:r w:rsidRPr="00094D0D">
        <w:rPr>
          <w:rFonts w:ascii="宋体" w:hAnsi="宋体" w:hint="eastAsia"/>
          <w:kern w:val="10"/>
          <w:sz w:val="21"/>
          <w:szCs w:val="24"/>
        </w:rPr>
        <w:t>打开“北京市社会保险系统企业管理子系统”，依次</w:t>
      </w:r>
      <w:r w:rsidRPr="00094D0D">
        <w:rPr>
          <w:rFonts w:ascii="宋体" w:hAnsi="宋体"/>
          <w:kern w:val="10"/>
          <w:sz w:val="21"/>
          <w:szCs w:val="24"/>
        </w:rPr>
        <w:t>选择</w:t>
      </w:r>
      <w:r w:rsidRPr="00094D0D">
        <w:rPr>
          <w:rFonts w:ascii="宋体" w:hAnsi="宋体"/>
          <w:b/>
          <w:kern w:val="10"/>
          <w:sz w:val="21"/>
          <w:szCs w:val="24"/>
        </w:rPr>
        <w:t>“</w:t>
      </w:r>
      <w:r w:rsidRPr="00094D0D">
        <w:rPr>
          <w:rFonts w:ascii="宋体" w:hAnsi="宋体" w:hint="eastAsia"/>
          <w:b/>
          <w:kern w:val="10"/>
          <w:sz w:val="21"/>
          <w:szCs w:val="24"/>
        </w:rPr>
        <w:t>数据采集→个人变更登记→减员</w:t>
      </w:r>
      <w:r w:rsidRPr="00094D0D">
        <w:rPr>
          <w:rFonts w:ascii="宋体" w:hAnsi="宋体"/>
          <w:b/>
          <w:kern w:val="10"/>
          <w:sz w:val="21"/>
          <w:szCs w:val="24"/>
        </w:rPr>
        <w:t>”</w:t>
      </w:r>
      <w:r w:rsidRPr="00094D0D">
        <w:rPr>
          <w:rFonts w:ascii="宋体" w:hAnsi="宋体" w:hint="eastAsia"/>
          <w:kern w:val="10"/>
          <w:sz w:val="21"/>
          <w:szCs w:val="24"/>
        </w:rPr>
        <w:t>，选择确定本单位名称后，输入退休人员的身份证号，点击“查询”。在查询出的</w:t>
      </w:r>
      <w:r w:rsidRPr="00094D0D">
        <w:rPr>
          <w:rFonts w:ascii="宋体" w:hAnsi="宋体"/>
          <w:kern w:val="10"/>
          <w:sz w:val="21"/>
          <w:szCs w:val="24"/>
        </w:rPr>
        <w:t>信息中，</w:t>
      </w:r>
      <w:r w:rsidRPr="00094D0D">
        <w:rPr>
          <w:rFonts w:ascii="宋体" w:hAnsi="宋体" w:hint="eastAsia"/>
          <w:kern w:val="10"/>
          <w:sz w:val="21"/>
          <w:szCs w:val="24"/>
        </w:rPr>
        <w:t>选择</w:t>
      </w:r>
      <w:r w:rsidRPr="00094D0D">
        <w:rPr>
          <w:rFonts w:ascii="宋体" w:hAnsi="宋体"/>
          <w:kern w:val="10"/>
          <w:sz w:val="21"/>
          <w:szCs w:val="24"/>
        </w:rPr>
        <w:t>确定</w:t>
      </w:r>
      <w:r w:rsidRPr="00094D0D">
        <w:rPr>
          <w:rFonts w:ascii="宋体" w:hAnsi="宋体" w:hint="eastAsia"/>
          <w:b/>
          <w:kern w:val="10"/>
          <w:sz w:val="21"/>
          <w:szCs w:val="24"/>
        </w:rPr>
        <w:t>“停止缴费险种”</w:t>
      </w:r>
      <w:r w:rsidRPr="00094D0D">
        <w:rPr>
          <w:rFonts w:ascii="宋体" w:hAnsi="宋体"/>
          <w:kern w:val="10"/>
          <w:sz w:val="21"/>
          <w:szCs w:val="24"/>
        </w:rPr>
        <w:t>（</w:t>
      </w:r>
      <w:r w:rsidRPr="00094D0D">
        <w:rPr>
          <w:rFonts w:ascii="宋体" w:hAnsi="宋体" w:hint="eastAsia"/>
          <w:kern w:val="10"/>
          <w:sz w:val="21"/>
          <w:szCs w:val="24"/>
        </w:rPr>
        <w:t>只</w:t>
      </w:r>
      <w:proofErr w:type="gramStart"/>
      <w:r w:rsidRPr="00094D0D">
        <w:rPr>
          <w:rFonts w:ascii="宋体" w:hAnsi="宋体" w:hint="eastAsia"/>
          <w:kern w:val="10"/>
          <w:sz w:val="21"/>
          <w:szCs w:val="24"/>
        </w:rPr>
        <w:t>选四险</w:t>
      </w:r>
      <w:proofErr w:type="gramEnd"/>
      <w:r w:rsidRPr="00094D0D">
        <w:rPr>
          <w:rFonts w:ascii="宋体" w:hAnsi="宋体" w:hint="eastAsia"/>
          <w:kern w:val="10"/>
          <w:sz w:val="21"/>
          <w:szCs w:val="24"/>
        </w:rPr>
        <w:t>不选医疗）和</w:t>
      </w:r>
      <w:r w:rsidRPr="00094D0D">
        <w:rPr>
          <w:rFonts w:ascii="宋体" w:hAnsi="宋体" w:hint="eastAsia"/>
          <w:b/>
          <w:kern w:val="10"/>
          <w:sz w:val="21"/>
          <w:szCs w:val="24"/>
        </w:rPr>
        <w:t>“停止缴费原因”</w:t>
      </w:r>
      <w:r w:rsidRPr="00094D0D">
        <w:rPr>
          <w:rFonts w:ascii="宋体" w:hAnsi="宋体" w:hint="eastAsia"/>
          <w:kern w:val="10"/>
          <w:sz w:val="21"/>
          <w:szCs w:val="24"/>
        </w:rPr>
        <w:t>（选择办理退休），然后依次点击</w:t>
      </w:r>
      <w:r w:rsidRPr="00094D0D">
        <w:rPr>
          <w:rFonts w:ascii="宋体" w:hAnsi="宋体" w:hint="eastAsia"/>
          <w:b/>
          <w:kern w:val="10"/>
          <w:sz w:val="21"/>
          <w:szCs w:val="24"/>
        </w:rPr>
        <w:t>“确认→减员→是→确定”</w:t>
      </w:r>
      <w:r w:rsidRPr="00094D0D">
        <w:rPr>
          <w:rFonts w:ascii="宋体" w:hAnsi="宋体" w:hint="eastAsia"/>
          <w:kern w:val="10"/>
          <w:sz w:val="21"/>
          <w:szCs w:val="24"/>
        </w:rPr>
        <w:t>。</w:t>
      </w:r>
    </w:p>
    <w:p w14:paraId="78B0D9BD" w14:textId="77777777" w:rsidR="00094D0D" w:rsidRPr="00094D0D" w:rsidRDefault="00094D0D" w:rsidP="00094D0D">
      <w:pPr>
        <w:spacing w:line="360" w:lineRule="auto"/>
        <w:ind w:firstLineChars="200" w:firstLine="420"/>
        <w:rPr>
          <w:rFonts w:ascii="宋体" w:hAnsi="宋体"/>
          <w:kern w:val="10"/>
          <w:sz w:val="21"/>
          <w:szCs w:val="24"/>
        </w:rPr>
      </w:pPr>
      <w:r w:rsidRPr="00094D0D">
        <w:rPr>
          <w:rFonts w:ascii="宋体" w:hAnsi="宋体" w:hint="eastAsia"/>
          <w:kern w:val="10"/>
          <w:sz w:val="21"/>
          <w:szCs w:val="24"/>
        </w:rPr>
        <w:t>在软件</w:t>
      </w:r>
      <w:r w:rsidRPr="00094D0D">
        <w:rPr>
          <w:rFonts w:ascii="宋体" w:hAnsi="宋体"/>
          <w:kern w:val="10"/>
          <w:sz w:val="21"/>
          <w:szCs w:val="24"/>
        </w:rPr>
        <w:t>上操作减员成功后，</w:t>
      </w:r>
      <w:r w:rsidRPr="00094D0D">
        <w:rPr>
          <w:rFonts w:ascii="宋体" w:hAnsi="宋体" w:hint="eastAsia"/>
          <w:kern w:val="10"/>
          <w:sz w:val="21"/>
          <w:szCs w:val="24"/>
        </w:rPr>
        <w:t>点击</w:t>
      </w:r>
      <w:r w:rsidRPr="00094D0D">
        <w:rPr>
          <w:rFonts w:ascii="宋体" w:hAnsi="宋体"/>
          <w:b/>
          <w:kern w:val="10"/>
          <w:sz w:val="21"/>
          <w:szCs w:val="24"/>
        </w:rPr>
        <w:t>“</w:t>
      </w:r>
      <w:r w:rsidRPr="00094D0D">
        <w:rPr>
          <w:rFonts w:ascii="宋体" w:hAnsi="宋体" w:hint="eastAsia"/>
          <w:b/>
          <w:kern w:val="10"/>
          <w:sz w:val="21"/>
          <w:szCs w:val="24"/>
        </w:rPr>
        <w:t>数据交换</w:t>
      </w:r>
      <w:r w:rsidRPr="00094D0D">
        <w:rPr>
          <w:rFonts w:ascii="宋体" w:hAnsi="宋体"/>
          <w:b/>
          <w:kern w:val="10"/>
          <w:sz w:val="21"/>
          <w:szCs w:val="24"/>
        </w:rPr>
        <w:t>”</w:t>
      </w:r>
      <w:r w:rsidRPr="00094D0D">
        <w:rPr>
          <w:rFonts w:ascii="宋体" w:hAnsi="宋体" w:hint="eastAsia"/>
          <w:kern w:val="10"/>
          <w:sz w:val="21"/>
          <w:szCs w:val="24"/>
        </w:rPr>
        <w:t>模块</w:t>
      </w:r>
      <w:r w:rsidRPr="00094D0D">
        <w:rPr>
          <w:rFonts w:ascii="宋体" w:hAnsi="宋体"/>
          <w:kern w:val="10"/>
          <w:sz w:val="21"/>
          <w:szCs w:val="24"/>
        </w:rPr>
        <w:t>中的</w:t>
      </w:r>
      <w:r w:rsidRPr="00094D0D">
        <w:rPr>
          <w:rFonts w:ascii="宋体" w:hAnsi="宋体"/>
          <w:b/>
          <w:kern w:val="10"/>
          <w:sz w:val="21"/>
          <w:szCs w:val="24"/>
        </w:rPr>
        <w:t>“</w:t>
      </w:r>
      <w:r w:rsidRPr="00094D0D">
        <w:rPr>
          <w:rFonts w:ascii="宋体" w:hAnsi="宋体" w:hint="eastAsia"/>
          <w:b/>
          <w:kern w:val="10"/>
          <w:sz w:val="21"/>
          <w:szCs w:val="24"/>
        </w:rPr>
        <w:t>个人续保、减员信息报盘</w:t>
      </w:r>
      <w:r w:rsidRPr="00094D0D">
        <w:rPr>
          <w:rFonts w:ascii="宋体" w:hAnsi="宋体"/>
          <w:b/>
          <w:kern w:val="10"/>
          <w:sz w:val="21"/>
          <w:szCs w:val="24"/>
        </w:rPr>
        <w:t>”</w:t>
      </w:r>
      <w:r w:rsidRPr="00094D0D">
        <w:rPr>
          <w:rFonts w:ascii="宋体" w:hAnsi="宋体" w:hint="eastAsia"/>
          <w:kern w:val="10"/>
          <w:sz w:val="21"/>
          <w:szCs w:val="24"/>
        </w:rPr>
        <w:t>，选择本单位名称点击</w:t>
      </w:r>
      <w:r w:rsidRPr="00094D0D">
        <w:rPr>
          <w:rFonts w:ascii="宋体" w:hAnsi="宋体" w:hint="eastAsia"/>
          <w:b/>
          <w:kern w:val="10"/>
          <w:sz w:val="21"/>
          <w:szCs w:val="24"/>
        </w:rPr>
        <w:t>“查询”</w:t>
      </w:r>
      <w:r w:rsidRPr="00094D0D">
        <w:rPr>
          <w:rFonts w:ascii="宋体" w:hAnsi="宋体"/>
          <w:kern w:val="10"/>
          <w:sz w:val="21"/>
          <w:szCs w:val="24"/>
        </w:rPr>
        <w:t>后</w:t>
      </w:r>
      <w:r w:rsidRPr="00094D0D">
        <w:rPr>
          <w:rFonts w:ascii="宋体" w:hAnsi="宋体" w:hint="eastAsia"/>
          <w:kern w:val="10"/>
          <w:sz w:val="21"/>
          <w:szCs w:val="24"/>
        </w:rPr>
        <w:t>点击</w:t>
      </w:r>
      <w:r w:rsidRPr="00094D0D">
        <w:rPr>
          <w:rFonts w:ascii="宋体" w:hAnsi="宋体" w:hint="eastAsia"/>
          <w:b/>
          <w:kern w:val="10"/>
          <w:sz w:val="21"/>
          <w:szCs w:val="24"/>
        </w:rPr>
        <w:t>“减员”</w:t>
      </w:r>
      <w:r w:rsidRPr="00094D0D">
        <w:rPr>
          <w:rFonts w:ascii="宋体" w:hAnsi="宋体" w:hint="eastAsia"/>
          <w:kern w:val="10"/>
          <w:sz w:val="21"/>
          <w:szCs w:val="24"/>
        </w:rPr>
        <w:t>。核对减员人员无误后，点击</w:t>
      </w:r>
      <w:r w:rsidRPr="00094D0D">
        <w:rPr>
          <w:rFonts w:ascii="宋体" w:hAnsi="宋体" w:hint="eastAsia"/>
          <w:b/>
          <w:kern w:val="10"/>
          <w:sz w:val="21"/>
          <w:szCs w:val="24"/>
        </w:rPr>
        <w:t>“报盘”</w:t>
      </w:r>
      <w:r w:rsidRPr="00094D0D">
        <w:rPr>
          <w:rFonts w:ascii="宋体" w:hAnsi="宋体" w:hint="eastAsia"/>
          <w:kern w:val="10"/>
          <w:sz w:val="21"/>
          <w:szCs w:val="24"/>
        </w:rPr>
        <w:t>保存到U盘中。然后</w:t>
      </w:r>
      <w:r w:rsidRPr="00094D0D">
        <w:rPr>
          <w:rFonts w:ascii="宋体" w:hAnsi="宋体"/>
          <w:kern w:val="10"/>
          <w:sz w:val="21"/>
          <w:szCs w:val="24"/>
        </w:rPr>
        <w:t>在弹出的对话框上</w:t>
      </w:r>
      <w:r w:rsidRPr="00094D0D">
        <w:rPr>
          <w:rFonts w:ascii="宋体" w:hAnsi="宋体" w:hint="eastAsia"/>
          <w:kern w:val="10"/>
          <w:sz w:val="21"/>
          <w:szCs w:val="24"/>
        </w:rPr>
        <w:t>点</w:t>
      </w:r>
      <w:r w:rsidRPr="00094D0D">
        <w:rPr>
          <w:rFonts w:ascii="宋体" w:hAnsi="宋体" w:hint="eastAsia"/>
          <w:b/>
          <w:kern w:val="10"/>
          <w:sz w:val="21"/>
          <w:szCs w:val="24"/>
        </w:rPr>
        <w:t>“否”</w:t>
      </w:r>
      <w:r w:rsidRPr="00094D0D">
        <w:rPr>
          <w:rFonts w:ascii="宋体" w:hAnsi="宋体" w:hint="eastAsia"/>
          <w:kern w:val="10"/>
          <w:sz w:val="21"/>
          <w:szCs w:val="24"/>
        </w:rPr>
        <w:t>打印《北京市社会保险参保人员减少表》（一式两份）。</w:t>
      </w:r>
    </w:p>
    <w:p w14:paraId="339E1DF9" w14:textId="77777777" w:rsidR="00094D0D" w:rsidRPr="00094D0D" w:rsidRDefault="00094D0D" w:rsidP="00094D0D">
      <w:pPr>
        <w:spacing w:line="360" w:lineRule="auto"/>
        <w:ind w:firstLineChars="200" w:firstLine="422"/>
        <w:rPr>
          <w:rFonts w:ascii="宋体" w:hAnsi="宋体"/>
          <w:kern w:val="10"/>
          <w:sz w:val="21"/>
          <w:szCs w:val="24"/>
        </w:rPr>
      </w:pPr>
      <w:r w:rsidRPr="00094D0D">
        <w:rPr>
          <w:rFonts w:ascii="宋体" w:hAnsi="宋体" w:hint="eastAsia"/>
          <w:b/>
          <w:kern w:val="10"/>
          <w:sz w:val="21"/>
          <w:szCs w:val="24"/>
        </w:rPr>
        <w:t>2．</w:t>
      </w:r>
      <w:r w:rsidRPr="00094D0D">
        <w:rPr>
          <w:rFonts w:ascii="宋体" w:hAnsi="宋体"/>
          <w:b/>
          <w:kern w:val="10"/>
          <w:sz w:val="21"/>
          <w:szCs w:val="24"/>
        </w:rPr>
        <w:t>医疗</w:t>
      </w:r>
      <w:proofErr w:type="gramStart"/>
      <w:r w:rsidRPr="00094D0D">
        <w:rPr>
          <w:rFonts w:ascii="宋体" w:hAnsi="宋体"/>
          <w:b/>
          <w:kern w:val="10"/>
          <w:sz w:val="21"/>
          <w:szCs w:val="24"/>
        </w:rPr>
        <w:t>在职转</w:t>
      </w:r>
      <w:proofErr w:type="gramEnd"/>
      <w:r w:rsidRPr="00094D0D">
        <w:rPr>
          <w:rFonts w:ascii="宋体" w:hAnsi="宋体"/>
          <w:b/>
          <w:kern w:val="10"/>
          <w:sz w:val="21"/>
          <w:szCs w:val="24"/>
        </w:rPr>
        <w:t>退休</w:t>
      </w:r>
      <w:r w:rsidRPr="00094D0D">
        <w:rPr>
          <w:rFonts w:ascii="宋体" w:hAnsi="宋体" w:hint="eastAsia"/>
          <w:b/>
          <w:kern w:val="10"/>
          <w:sz w:val="21"/>
          <w:szCs w:val="24"/>
        </w:rPr>
        <w:t>：</w:t>
      </w:r>
      <w:r w:rsidRPr="00094D0D">
        <w:rPr>
          <w:rFonts w:ascii="宋体" w:hAnsi="宋体" w:hint="eastAsia"/>
          <w:kern w:val="10"/>
          <w:sz w:val="21"/>
          <w:szCs w:val="24"/>
        </w:rPr>
        <w:t>点击</w:t>
      </w:r>
      <w:r w:rsidRPr="00094D0D">
        <w:rPr>
          <w:rFonts w:ascii="宋体" w:hAnsi="宋体" w:hint="eastAsia"/>
          <w:b/>
          <w:kern w:val="10"/>
          <w:sz w:val="21"/>
          <w:szCs w:val="24"/>
        </w:rPr>
        <w:t>“个人变更登记”</w:t>
      </w:r>
      <w:r w:rsidRPr="00094D0D">
        <w:rPr>
          <w:rFonts w:ascii="宋体" w:hAnsi="宋体" w:hint="eastAsia"/>
          <w:kern w:val="10"/>
          <w:sz w:val="21"/>
          <w:szCs w:val="24"/>
        </w:rPr>
        <w:t>模块中</w:t>
      </w:r>
      <w:r w:rsidRPr="00094D0D">
        <w:rPr>
          <w:rFonts w:ascii="宋体" w:hAnsi="宋体"/>
          <w:kern w:val="10"/>
          <w:sz w:val="21"/>
          <w:szCs w:val="24"/>
        </w:rPr>
        <w:t>的</w:t>
      </w:r>
      <w:r w:rsidRPr="00094D0D">
        <w:rPr>
          <w:rFonts w:ascii="宋体" w:hAnsi="宋体" w:hint="eastAsia"/>
          <w:b/>
          <w:kern w:val="10"/>
          <w:sz w:val="21"/>
          <w:szCs w:val="24"/>
        </w:rPr>
        <w:t>“医疗在职转退休”</w:t>
      </w:r>
      <w:r w:rsidRPr="00094D0D">
        <w:rPr>
          <w:rFonts w:ascii="宋体" w:hAnsi="宋体" w:hint="eastAsia"/>
          <w:kern w:val="10"/>
          <w:sz w:val="21"/>
          <w:szCs w:val="24"/>
        </w:rPr>
        <w:t>，选择确定本单位名称，输入身份证号，然后点击</w:t>
      </w:r>
      <w:r w:rsidRPr="00094D0D">
        <w:rPr>
          <w:rFonts w:ascii="宋体" w:hAnsi="宋体" w:hint="eastAsia"/>
          <w:b/>
          <w:kern w:val="10"/>
          <w:sz w:val="21"/>
          <w:szCs w:val="24"/>
        </w:rPr>
        <w:t>“查询”</w:t>
      </w:r>
      <w:r w:rsidRPr="00094D0D">
        <w:rPr>
          <w:rFonts w:ascii="宋体" w:hAnsi="宋体" w:hint="eastAsia"/>
          <w:kern w:val="10"/>
          <w:sz w:val="21"/>
          <w:szCs w:val="24"/>
        </w:rPr>
        <w:t>按钮。分别选中需要进行</w:t>
      </w:r>
      <w:proofErr w:type="gramStart"/>
      <w:r w:rsidRPr="00094D0D">
        <w:rPr>
          <w:rFonts w:ascii="宋体" w:hAnsi="宋体" w:hint="eastAsia"/>
          <w:kern w:val="10"/>
          <w:sz w:val="21"/>
          <w:szCs w:val="24"/>
        </w:rPr>
        <w:t>在职转</w:t>
      </w:r>
      <w:proofErr w:type="gramEnd"/>
      <w:r w:rsidRPr="00094D0D">
        <w:rPr>
          <w:rFonts w:ascii="宋体" w:hAnsi="宋体" w:hint="eastAsia"/>
          <w:kern w:val="10"/>
          <w:sz w:val="21"/>
          <w:szCs w:val="24"/>
        </w:rPr>
        <w:t>退休的人员，输入变更内容栏内的各项信息（包括：离退休日期、离退休类别、缴费人员类别、医疗参保人员类别和是否退休后转街道社保所），最后点击</w:t>
      </w:r>
      <w:r w:rsidRPr="00094D0D">
        <w:rPr>
          <w:rFonts w:ascii="宋体" w:hAnsi="宋体" w:hint="eastAsia"/>
          <w:b/>
          <w:kern w:val="10"/>
          <w:sz w:val="21"/>
          <w:szCs w:val="24"/>
        </w:rPr>
        <w:t>“保存”</w:t>
      </w:r>
      <w:r w:rsidRPr="00094D0D">
        <w:rPr>
          <w:rFonts w:ascii="宋体" w:hAnsi="宋体" w:hint="eastAsia"/>
          <w:kern w:val="10"/>
          <w:sz w:val="21"/>
          <w:szCs w:val="24"/>
        </w:rPr>
        <w:t>按钮，打印《基本医疗保险参保人员在职转退休明细表》（一式两份）。</w:t>
      </w:r>
    </w:p>
    <w:p w14:paraId="53F0AC1A" w14:textId="77777777" w:rsidR="00094D0D" w:rsidRPr="00094D0D" w:rsidRDefault="00094D0D" w:rsidP="00094D0D">
      <w:pPr>
        <w:spacing w:line="360" w:lineRule="auto"/>
        <w:ind w:firstLineChars="200" w:firstLine="422"/>
        <w:rPr>
          <w:rFonts w:ascii="宋体" w:hAnsi="宋体" w:cs="Arial"/>
          <w:b/>
          <w:bCs/>
          <w:kern w:val="36"/>
          <w:sz w:val="21"/>
          <w:szCs w:val="24"/>
        </w:rPr>
      </w:pPr>
      <w:r w:rsidRPr="00094D0D">
        <w:rPr>
          <w:rFonts w:ascii="宋体" w:hAnsi="宋体" w:cs="Arial" w:hint="eastAsia"/>
          <w:b/>
          <w:bCs/>
          <w:kern w:val="36"/>
          <w:sz w:val="21"/>
          <w:szCs w:val="24"/>
        </w:rPr>
        <w:t>四、业务经办流程</w:t>
      </w:r>
    </w:p>
    <w:p w14:paraId="530748B2" w14:textId="77777777" w:rsidR="00094D0D" w:rsidRPr="00094D0D" w:rsidRDefault="00094D0D" w:rsidP="00094D0D">
      <w:pPr>
        <w:spacing w:line="360" w:lineRule="auto"/>
        <w:ind w:firstLineChars="200" w:firstLine="420"/>
        <w:rPr>
          <w:rFonts w:ascii="宋体" w:hAnsi="宋体" w:cs="Arial"/>
          <w:kern w:val="0"/>
          <w:sz w:val="21"/>
          <w:szCs w:val="24"/>
        </w:rPr>
      </w:pPr>
      <w:r w:rsidRPr="00094D0D">
        <w:rPr>
          <w:rFonts w:ascii="宋体" w:hAnsi="宋体" w:cs="Arial" w:hint="eastAsia"/>
          <w:bCs/>
          <w:kern w:val="36"/>
          <w:sz w:val="21"/>
          <w:szCs w:val="24"/>
        </w:rPr>
        <w:t>1．先在网上</w:t>
      </w:r>
      <w:r w:rsidRPr="00094D0D">
        <w:rPr>
          <w:rFonts w:ascii="宋体" w:hAnsi="宋体" w:cs="Arial" w:hint="eastAsia"/>
          <w:kern w:val="0"/>
          <w:sz w:val="21"/>
          <w:szCs w:val="24"/>
        </w:rPr>
        <w:t>预约减员业务，然后携带</w:t>
      </w:r>
      <w:r w:rsidRPr="00094D0D">
        <w:rPr>
          <w:rFonts w:ascii="宋体" w:hAnsi="宋体" w:hint="eastAsia"/>
          <w:kern w:val="10"/>
          <w:sz w:val="21"/>
          <w:szCs w:val="24"/>
        </w:rPr>
        <w:t>《北京市社会保险参保人员减少表》（如提前退休的还需提供</w:t>
      </w:r>
      <w:r w:rsidRPr="00094D0D">
        <w:rPr>
          <w:rFonts w:ascii="宋体" w:hAnsi="宋体" w:cs="Arial"/>
          <w:kern w:val="0"/>
          <w:sz w:val="21"/>
          <w:szCs w:val="24"/>
        </w:rPr>
        <w:t>《</w:t>
      </w:r>
      <w:r w:rsidRPr="00094D0D">
        <w:rPr>
          <w:rFonts w:ascii="宋体" w:hAnsi="宋体" w:cs="Arial" w:hint="eastAsia"/>
          <w:kern w:val="0"/>
          <w:sz w:val="21"/>
          <w:szCs w:val="24"/>
        </w:rPr>
        <w:t>提前</w:t>
      </w:r>
      <w:r w:rsidRPr="00094D0D">
        <w:rPr>
          <w:rFonts w:ascii="宋体" w:hAnsi="宋体" w:cs="Arial"/>
          <w:kern w:val="0"/>
          <w:sz w:val="21"/>
          <w:szCs w:val="24"/>
        </w:rPr>
        <w:t>退休审批表》</w:t>
      </w:r>
      <w:r w:rsidRPr="00094D0D">
        <w:rPr>
          <w:rFonts w:ascii="宋体" w:hAnsi="宋体" w:cs="Arial" w:hint="eastAsia"/>
          <w:kern w:val="0"/>
          <w:sz w:val="21"/>
          <w:szCs w:val="24"/>
        </w:rPr>
        <w:t>给窗口核对）</w:t>
      </w:r>
      <w:r w:rsidRPr="00094D0D">
        <w:rPr>
          <w:rFonts w:ascii="宋体" w:hAnsi="宋体" w:hint="eastAsia"/>
          <w:kern w:val="10"/>
          <w:sz w:val="21"/>
          <w:szCs w:val="24"/>
        </w:rPr>
        <w:t>和U</w:t>
      </w:r>
      <w:proofErr w:type="gramStart"/>
      <w:r w:rsidRPr="00094D0D">
        <w:rPr>
          <w:rFonts w:ascii="宋体" w:hAnsi="宋体" w:hint="eastAsia"/>
          <w:kern w:val="10"/>
          <w:sz w:val="21"/>
          <w:szCs w:val="24"/>
        </w:rPr>
        <w:t>盘及其</w:t>
      </w:r>
      <w:proofErr w:type="gramEnd"/>
      <w:r w:rsidRPr="00094D0D">
        <w:rPr>
          <w:rFonts w:ascii="宋体" w:hAnsi="宋体" w:hint="eastAsia"/>
          <w:kern w:val="10"/>
          <w:sz w:val="21"/>
          <w:szCs w:val="24"/>
        </w:rPr>
        <w:t>他相关材料</w:t>
      </w:r>
      <w:r w:rsidRPr="00094D0D">
        <w:rPr>
          <w:rFonts w:ascii="宋体" w:hAnsi="宋体" w:cs="Arial" w:hint="eastAsia"/>
          <w:kern w:val="0"/>
          <w:sz w:val="21"/>
          <w:szCs w:val="24"/>
        </w:rPr>
        <w:t>到社保大厅取号，到登记业务窗口打印</w:t>
      </w:r>
      <w:r w:rsidRPr="00094D0D">
        <w:rPr>
          <w:rFonts w:ascii="宋体" w:hAnsi="宋体" w:cs="Arial"/>
          <w:kern w:val="0"/>
          <w:sz w:val="21"/>
          <w:szCs w:val="24"/>
        </w:rPr>
        <w:t>《北京市养老保险个人</w:t>
      </w:r>
      <w:proofErr w:type="gramStart"/>
      <w:r w:rsidRPr="00094D0D">
        <w:rPr>
          <w:rFonts w:ascii="宋体" w:hAnsi="宋体" w:cs="Arial"/>
          <w:kern w:val="0"/>
          <w:sz w:val="21"/>
          <w:szCs w:val="24"/>
        </w:rPr>
        <w:t>帐户</w:t>
      </w:r>
      <w:proofErr w:type="gramEnd"/>
      <w:r w:rsidRPr="00094D0D">
        <w:rPr>
          <w:rFonts w:ascii="宋体" w:hAnsi="宋体" w:cs="Arial" w:hint="eastAsia"/>
          <w:kern w:val="0"/>
          <w:sz w:val="21"/>
          <w:szCs w:val="24"/>
        </w:rPr>
        <w:t>缴费情况表</w:t>
      </w:r>
      <w:r w:rsidRPr="00094D0D">
        <w:rPr>
          <w:rFonts w:ascii="宋体" w:hAnsi="宋体" w:cs="Arial"/>
          <w:kern w:val="0"/>
          <w:sz w:val="21"/>
          <w:szCs w:val="24"/>
        </w:rPr>
        <w:t>》</w:t>
      </w:r>
      <w:proofErr w:type="gramStart"/>
      <w:r w:rsidRPr="00094D0D">
        <w:rPr>
          <w:rFonts w:ascii="宋体" w:hAnsi="宋体" w:cs="Arial" w:hint="eastAsia"/>
          <w:kern w:val="0"/>
          <w:sz w:val="21"/>
          <w:szCs w:val="24"/>
        </w:rPr>
        <w:t>并</w:t>
      </w:r>
      <w:r w:rsidRPr="00094D0D">
        <w:rPr>
          <w:rFonts w:ascii="宋体" w:hAnsi="宋体" w:cs="Arial" w:hint="eastAsia"/>
          <w:b/>
          <w:kern w:val="0"/>
          <w:sz w:val="21"/>
          <w:szCs w:val="24"/>
        </w:rPr>
        <w:t>下卸数据</w:t>
      </w:r>
      <w:proofErr w:type="gramEnd"/>
      <w:r w:rsidRPr="00094D0D">
        <w:rPr>
          <w:rFonts w:ascii="宋体" w:hAnsi="宋体" w:cs="Arial" w:hint="eastAsia"/>
          <w:kern w:val="0"/>
          <w:sz w:val="21"/>
          <w:szCs w:val="24"/>
        </w:rPr>
        <w:t>；</w:t>
      </w:r>
    </w:p>
    <w:p w14:paraId="597CBA0A" w14:textId="77777777" w:rsidR="00094D0D" w:rsidRPr="00094D0D" w:rsidRDefault="00094D0D" w:rsidP="00094D0D">
      <w:pPr>
        <w:spacing w:line="360" w:lineRule="auto"/>
        <w:ind w:firstLineChars="200" w:firstLine="420"/>
        <w:rPr>
          <w:rFonts w:ascii="宋体" w:hAnsi="宋体"/>
          <w:kern w:val="10"/>
          <w:sz w:val="21"/>
          <w:szCs w:val="24"/>
        </w:rPr>
      </w:pPr>
      <w:r w:rsidRPr="00094D0D">
        <w:rPr>
          <w:rFonts w:ascii="宋体" w:hAnsi="宋体" w:cs="Arial" w:hint="eastAsia"/>
          <w:bCs/>
          <w:kern w:val="36"/>
          <w:sz w:val="21"/>
          <w:szCs w:val="24"/>
        </w:rPr>
        <w:t>2．职工养老保险科审批核算完退休金后，再持</w:t>
      </w:r>
      <w:r w:rsidRPr="00094D0D">
        <w:rPr>
          <w:rFonts w:ascii="宋体" w:hAnsi="宋体" w:hint="eastAsia"/>
          <w:kern w:val="10"/>
          <w:sz w:val="21"/>
          <w:szCs w:val="24"/>
        </w:rPr>
        <w:t>《北京市社会保险参保人员减少表》到登记业务窗口进行</w:t>
      </w:r>
      <w:r w:rsidRPr="00094D0D">
        <w:rPr>
          <w:rFonts w:ascii="宋体" w:hAnsi="宋体" w:hint="eastAsia"/>
          <w:b/>
          <w:kern w:val="10"/>
          <w:sz w:val="21"/>
          <w:szCs w:val="24"/>
        </w:rPr>
        <w:t>二次办理退休减员</w:t>
      </w:r>
      <w:r w:rsidRPr="00094D0D">
        <w:rPr>
          <w:rFonts w:ascii="宋体" w:hAnsi="宋体" w:hint="eastAsia"/>
          <w:kern w:val="10"/>
          <w:sz w:val="21"/>
          <w:szCs w:val="24"/>
        </w:rPr>
        <w:t>；</w:t>
      </w:r>
    </w:p>
    <w:p w14:paraId="20FA089F" w14:textId="77777777" w:rsidR="00094D0D" w:rsidRPr="00094D0D" w:rsidRDefault="00094D0D" w:rsidP="00094D0D">
      <w:pPr>
        <w:spacing w:line="360" w:lineRule="auto"/>
        <w:ind w:firstLineChars="200" w:firstLine="420"/>
        <w:rPr>
          <w:rFonts w:ascii="宋体" w:hAnsi="宋体"/>
          <w:kern w:val="10"/>
          <w:sz w:val="21"/>
          <w:szCs w:val="24"/>
        </w:rPr>
      </w:pPr>
      <w:r w:rsidRPr="00094D0D">
        <w:rPr>
          <w:rFonts w:ascii="宋体" w:hAnsi="宋体" w:hint="eastAsia"/>
          <w:kern w:val="10"/>
          <w:sz w:val="21"/>
          <w:szCs w:val="24"/>
        </w:rPr>
        <w:t>3．持医疗保险科审批的《医疗保险工龄认定审批表》和《基本医疗保险参保人员在职转退休明细表》（一式两份）到登记业务窗口做</w:t>
      </w:r>
      <w:r w:rsidRPr="00094D0D">
        <w:rPr>
          <w:rFonts w:ascii="宋体" w:hAnsi="宋体" w:hint="eastAsia"/>
          <w:b/>
          <w:kern w:val="10"/>
          <w:sz w:val="21"/>
          <w:szCs w:val="24"/>
        </w:rPr>
        <w:t>医疗</w:t>
      </w:r>
      <w:proofErr w:type="gramStart"/>
      <w:r w:rsidRPr="00094D0D">
        <w:rPr>
          <w:rFonts w:ascii="宋体" w:hAnsi="宋体" w:hint="eastAsia"/>
          <w:b/>
          <w:kern w:val="10"/>
          <w:sz w:val="21"/>
          <w:szCs w:val="24"/>
        </w:rPr>
        <w:t>在职转</w:t>
      </w:r>
      <w:proofErr w:type="gramEnd"/>
      <w:r w:rsidRPr="00094D0D">
        <w:rPr>
          <w:rFonts w:ascii="宋体" w:hAnsi="宋体" w:hint="eastAsia"/>
          <w:b/>
          <w:kern w:val="10"/>
          <w:sz w:val="21"/>
          <w:szCs w:val="24"/>
        </w:rPr>
        <w:t>退休</w:t>
      </w:r>
      <w:r w:rsidRPr="00094D0D">
        <w:rPr>
          <w:rFonts w:ascii="宋体" w:hAnsi="宋体" w:hint="eastAsia"/>
          <w:kern w:val="10"/>
          <w:sz w:val="21"/>
          <w:szCs w:val="24"/>
        </w:rPr>
        <w:t>；然后将</w:t>
      </w:r>
      <w:r w:rsidRPr="00094D0D">
        <w:rPr>
          <w:rFonts w:ascii="宋体" w:hAnsi="宋体" w:hint="eastAsia"/>
          <w:b/>
          <w:kern w:val="10"/>
          <w:sz w:val="21"/>
          <w:szCs w:val="24"/>
        </w:rPr>
        <w:t>社保卡进行信息同步</w:t>
      </w:r>
      <w:r w:rsidRPr="00094D0D">
        <w:rPr>
          <w:rFonts w:ascii="宋体" w:hAnsi="宋体" w:hint="eastAsia"/>
          <w:kern w:val="10"/>
          <w:sz w:val="21"/>
          <w:szCs w:val="24"/>
        </w:rPr>
        <w:t>。</w:t>
      </w:r>
    </w:p>
    <w:p w14:paraId="33298052" w14:textId="77777777" w:rsidR="00094D0D" w:rsidRPr="00094D0D" w:rsidRDefault="00094D0D" w:rsidP="00094D0D">
      <w:pPr>
        <w:spacing w:line="360" w:lineRule="auto"/>
        <w:ind w:firstLineChars="200" w:firstLine="422"/>
        <w:rPr>
          <w:rFonts w:ascii="宋体" w:hAnsi="宋体"/>
          <w:b/>
          <w:sz w:val="21"/>
          <w:szCs w:val="24"/>
        </w:rPr>
      </w:pPr>
      <w:r w:rsidRPr="00094D0D">
        <w:rPr>
          <w:rFonts w:ascii="宋体" w:hAnsi="宋体" w:hint="eastAsia"/>
          <w:b/>
          <w:sz w:val="21"/>
          <w:szCs w:val="24"/>
        </w:rPr>
        <w:t>五、注意事项</w:t>
      </w:r>
    </w:p>
    <w:p w14:paraId="5A2CAB58"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lastRenderedPageBreak/>
        <w:t>1．办理退休减员前请</w:t>
      </w:r>
      <w:r w:rsidRPr="00094D0D">
        <w:rPr>
          <w:rFonts w:ascii="宋体" w:hAnsi="宋体"/>
          <w:sz w:val="21"/>
          <w:szCs w:val="24"/>
        </w:rPr>
        <w:t>先</w:t>
      </w:r>
      <w:r w:rsidRPr="00094D0D">
        <w:rPr>
          <w:rFonts w:ascii="宋体" w:hAnsi="宋体" w:hint="eastAsia"/>
          <w:sz w:val="21"/>
          <w:szCs w:val="24"/>
        </w:rPr>
        <w:t>采集上报退休人员的银行账户信息（操作流程见“办理自选养老金代发银行操作流程”），然后</w:t>
      </w:r>
      <w:r w:rsidRPr="00094D0D">
        <w:rPr>
          <w:rFonts w:ascii="宋体" w:hAnsi="宋体"/>
          <w:sz w:val="21"/>
          <w:szCs w:val="24"/>
        </w:rPr>
        <w:t>持退休人员档案到职工养老保险科进行</w:t>
      </w:r>
      <w:r w:rsidRPr="00094D0D">
        <w:rPr>
          <w:rFonts w:ascii="宋体" w:hAnsi="宋体" w:hint="eastAsia"/>
          <w:sz w:val="21"/>
          <w:szCs w:val="24"/>
        </w:rPr>
        <w:t>审核（详细</w:t>
      </w:r>
      <w:r w:rsidRPr="00094D0D">
        <w:rPr>
          <w:rFonts w:ascii="宋体" w:hAnsi="宋体"/>
          <w:sz w:val="21"/>
          <w:szCs w:val="24"/>
        </w:rPr>
        <w:t>程序请咨询职工养老保险科）；</w:t>
      </w:r>
    </w:p>
    <w:p w14:paraId="7EB63BD6" w14:textId="77777777" w:rsidR="00094D0D" w:rsidRPr="00094D0D" w:rsidRDefault="00094D0D" w:rsidP="00094D0D">
      <w:pPr>
        <w:spacing w:line="360" w:lineRule="auto"/>
        <w:ind w:firstLineChars="200" w:firstLine="420"/>
        <w:rPr>
          <w:rFonts w:ascii="宋体" w:hAnsi="宋体" w:cs="Arial"/>
          <w:bCs/>
          <w:kern w:val="36"/>
          <w:sz w:val="21"/>
          <w:szCs w:val="24"/>
        </w:rPr>
      </w:pPr>
      <w:r w:rsidRPr="00094D0D">
        <w:rPr>
          <w:rFonts w:ascii="宋体" w:hAnsi="宋体" w:hint="eastAsia"/>
          <w:sz w:val="21"/>
          <w:szCs w:val="24"/>
        </w:rPr>
        <w:t>2．</w:t>
      </w:r>
      <w:r w:rsidRPr="00094D0D">
        <w:rPr>
          <w:rFonts w:ascii="宋体" w:hAnsi="宋体" w:cs="Arial" w:hint="eastAsia"/>
          <w:bCs/>
          <w:kern w:val="36"/>
          <w:sz w:val="21"/>
          <w:szCs w:val="24"/>
        </w:rPr>
        <w:t>窗口打印完</w:t>
      </w:r>
      <w:r w:rsidRPr="00094D0D">
        <w:rPr>
          <w:rFonts w:ascii="宋体" w:hAnsi="宋体" w:cs="Arial"/>
          <w:kern w:val="0"/>
          <w:sz w:val="21"/>
          <w:szCs w:val="24"/>
        </w:rPr>
        <w:t>《北京市养老保险个人</w:t>
      </w:r>
      <w:proofErr w:type="gramStart"/>
      <w:r w:rsidRPr="00094D0D">
        <w:rPr>
          <w:rFonts w:ascii="宋体" w:hAnsi="宋体" w:cs="Arial"/>
          <w:kern w:val="0"/>
          <w:sz w:val="21"/>
          <w:szCs w:val="24"/>
        </w:rPr>
        <w:t>帐户</w:t>
      </w:r>
      <w:proofErr w:type="gramEnd"/>
      <w:r w:rsidRPr="00094D0D">
        <w:rPr>
          <w:rFonts w:ascii="宋体" w:hAnsi="宋体" w:cs="Arial" w:hint="eastAsia"/>
          <w:kern w:val="0"/>
          <w:sz w:val="21"/>
          <w:szCs w:val="24"/>
        </w:rPr>
        <w:t>缴费情况表</w:t>
      </w:r>
      <w:r w:rsidRPr="00094D0D">
        <w:rPr>
          <w:rFonts w:ascii="宋体" w:hAnsi="宋体" w:cs="Arial"/>
          <w:kern w:val="0"/>
          <w:sz w:val="21"/>
          <w:szCs w:val="24"/>
        </w:rPr>
        <w:t>》</w:t>
      </w:r>
      <w:r w:rsidRPr="00094D0D">
        <w:rPr>
          <w:rFonts w:ascii="宋体" w:hAnsi="宋体" w:cs="Arial" w:hint="eastAsia"/>
          <w:kern w:val="0"/>
          <w:sz w:val="21"/>
          <w:szCs w:val="24"/>
        </w:rPr>
        <w:t>后，注意检查</w:t>
      </w:r>
      <w:r w:rsidRPr="00094D0D">
        <w:rPr>
          <w:rFonts w:ascii="宋体" w:hAnsi="宋体" w:hint="eastAsia"/>
          <w:sz w:val="21"/>
          <w:szCs w:val="24"/>
        </w:rPr>
        <w:t>视同、参加工作时间等信息是否需要修改，96、98年的账户是否需要拆分；</w:t>
      </w:r>
    </w:p>
    <w:p w14:paraId="30227E06"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3．如需修改视同、参加工作时间等信息，提交材料和个人信息变更表；</w:t>
      </w:r>
    </w:p>
    <w:p w14:paraId="36497AA1"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4．职工</w:t>
      </w:r>
      <w:r w:rsidRPr="00094D0D">
        <w:rPr>
          <w:rFonts w:ascii="宋体" w:hAnsi="宋体"/>
          <w:sz w:val="21"/>
          <w:szCs w:val="24"/>
        </w:rPr>
        <w:t>养老保险科审批核算退休金所需材料请参照</w:t>
      </w:r>
      <w:r w:rsidRPr="00094D0D">
        <w:rPr>
          <w:rFonts w:ascii="宋体" w:hAnsi="宋体" w:hint="eastAsia"/>
          <w:sz w:val="21"/>
          <w:szCs w:val="24"/>
        </w:rPr>
        <w:t>本书</w:t>
      </w:r>
      <w:r w:rsidRPr="00094D0D">
        <w:rPr>
          <w:rFonts w:ascii="宋体" w:hAnsi="宋体"/>
          <w:sz w:val="21"/>
          <w:szCs w:val="24"/>
        </w:rPr>
        <w:t>第二部分</w:t>
      </w:r>
      <w:r w:rsidRPr="00094D0D">
        <w:rPr>
          <w:rFonts w:ascii="宋体" w:hAnsi="宋体" w:hint="eastAsia"/>
          <w:sz w:val="21"/>
          <w:szCs w:val="24"/>
        </w:rPr>
        <w:t>第十二章</w:t>
      </w:r>
      <w:r w:rsidRPr="00094D0D">
        <w:rPr>
          <w:rFonts w:ascii="宋体" w:hAnsi="宋体"/>
          <w:sz w:val="21"/>
          <w:szCs w:val="24"/>
        </w:rPr>
        <w:t>中</w:t>
      </w:r>
      <w:r w:rsidRPr="00094D0D">
        <w:rPr>
          <w:rFonts w:ascii="宋体" w:hAnsi="宋体" w:hint="eastAsia"/>
          <w:sz w:val="21"/>
          <w:szCs w:val="24"/>
        </w:rPr>
        <w:t>“用人</w:t>
      </w:r>
      <w:r w:rsidRPr="00094D0D">
        <w:rPr>
          <w:rFonts w:ascii="宋体" w:hAnsi="宋体"/>
          <w:sz w:val="21"/>
          <w:szCs w:val="24"/>
        </w:rPr>
        <w:t>单位为参保职工办理退休办事指南”；</w:t>
      </w:r>
    </w:p>
    <w:p w14:paraId="3BF25325" w14:textId="77777777" w:rsidR="00094D0D" w:rsidRDefault="00094D0D" w:rsidP="00094D0D">
      <w:pPr>
        <w:spacing w:line="360" w:lineRule="auto"/>
        <w:ind w:firstLineChars="200" w:firstLine="420"/>
        <w:rPr>
          <w:rFonts w:ascii="宋体" w:hAnsi="宋体"/>
          <w:sz w:val="21"/>
          <w:szCs w:val="24"/>
        </w:rPr>
      </w:pPr>
      <w:r w:rsidRPr="00094D0D">
        <w:rPr>
          <w:rFonts w:ascii="宋体" w:hAnsi="宋体"/>
          <w:sz w:val="21"/>
          <w:szCs w:val="24"/>
        </w:rPr>
        <w:t>5</w:t>
      </w:r>
      <w:r w:rsidRPr="00094D0D">
        <w:rPr>
          <w:rFonts w:ascii="宋体" w:hAnsi="宋体" w:hint="eastAsia"/>
          <w:sz w:val="21"/>
          <w:szCs w:val="24"/>
        </w:rPr>
        <w:t>．办理</w:t>
      </w:r>
      <w:r w:rsidRPr="00094D0D">
        <w:rPr>
          <w:rFonts w:ascii="宋体" w:hAnsi="宋体"/>
          <w:sz w:val="21"/>
          <w:szCs w:val="24"/>
        </w:rPr>
        <w:t>完</w:t>
      </w:r>
      <w:proofErr w:type="gramStart"/>
      <w:r w:rsidRPr="00094D0D">
        <w:rPr>
          <w:rFonts w:ascii="宋体" w:hAnsi="宋体"/>
          <w:sz w:val="21"/>
          <w:szCs w:val="24"/>
        </w:rPr>
        <w:t>在职转</w:t>
      </w:r>
      <w:proofErr w:type="gramEnd"/>
      <w:r w:rsidRPr="00094D0D">
        <w:rPr>
          <w:rFonts w:ascii="宋体" w:hAnsi="宋体"/>
          <w:sz w:val="21"/>
          <w:szCs w:val="24"/>
        </w:rPr>
        <w:t>退休业务后，请到基金</w:t>
      </w:r>
      <w:proofErr w:type="gramStart"/>
      <w:r w:rsidRPr="00094D0D">
        <w:rPr>
          <w:rFonts w:ascii="宋体" w:hAnsi="宋体"/>
          <w:sz w:val="21"/>
          <w:szCs w:val="24"/>
        </w:rPr>
        <w:t>支付科</w:t>
      </w:r>
      <w:proofErr w:type="gramEnd"/>
      <w:r w:rsidRPr="00094D0D">
        <w:rPr>
          <w:rFonts w:ascii="宋体" w:hAnsi="宋体"/>
          <w:sz w:val="21"/>
          <w:szCs w:val="24"/>
        </w:rPr>
        <w:t>办理退休人员增加手续</w:t>
      </w:r>
      <w:r w:rsidRPr="00094D0D">
        <w:rPr>
          <w:rFonts w:ascii="宋体" w:hAnsi="宋体" w:hint="eastAsia"/>
          <w:sz w:val="21"/>
          <w:szCs w:val="24"/>
        </w:rPr>
        <w:t>（</w:t>
      </w:r>
      <w:r w:rsidRPr="00094D0D">
        <w:rPr>
          <w:rFonts w:ascii="宋体" w:hAnsi="宋体"/>
          <w:sz w:val="21"/>
          <w:szCs w:val="24"/>
        </w:rPr>
        <w:t>参见</w:t>
      </w:r>
      <w:proofErr w:type="gramStart"/>
      <w:r w:rsidRPr="00094D0D">
        <w:rPr>
          <w:rFonts w:ascii="宋体" w:hAnsi="宋体"/>
          <w:sz w:val="21"/>
          <w:szCs w:val="24"/>
        </w:rPr>
        <w:t>支付科</w:t>
      </w:r>
      <w:proofErr w:type="gramEnd"/>
      <w:r w:rsidRPr="00094D0D">
        <w:rPr>
          <w:rFonts w:ascii="宋体" w:hAnsi="宋体"/>
          <w:sz w:val="21"/>
          <w:szCs w:val="24"/>
        </w:rPr>
        <w:t>流程）。</w:t>
      </w:r>
    </w:p>
    <w:p w14:paraId="5A6C986B" w14:textId="77777777" w:rsidR="00094D0D" w:rsidRDefault="00094D0D" w:rsidP="00094D0D">
      <w:pPr>
        <w:spacing w:line="360" w:lineRule="auto"/>
        <w:ind w:firstLineChars="200" w:firstLine="420"/>
        <w:rPr>
          <w:rFonts w:ascii="宋体" w:hAnsi="宋体"/>
          <w:sz w:val="21"/>
          <w:szCs w:val="24"/>
        </w:rPr>
      </w:pPr>
    </w:p>
    <w:p w14:paraId="132022E1" w14:textId="77777777" w:rsidR="00094D0D" w:rsidRDefault="00094D0D" w:rsidP="00094D0D">
      <w:pPr>
        <w:spacing w:line="360" w:lineRule="auto"/>
        <w:ind w:firstLineChars="200" w:firstLine="420"/>
        <w:rPr>
          <w:rFonts w:ascii="宋体" w:hAnsi="宋体"/>
          <w:sz w:val="21"/>
          <w:szCs w:val="24"/>
        </w:rPr>
      </w:pPr>
    </w:p>
    <w:p w14:paraId="52E6DBB1" w14:textId="77777777" w:rsidR="00094D0D" w:rsidRDefault="00094D0D" w:rsidP="00094D0D">
      <w:pPr>
        <w:spacing w:line="360" w:lineRule="auto"/>
        <w:ind w:firstLineChars="200" w:firstLine="420"/>
        <w:rPr>
          <w:rFonts w:ascii="宋体" w:hAnsi="宋体"/>
          <w:sz w:val="21"/>
          <w:szCs w:val="24"/>
        </w:rPr>
      </w:pPr>
    </w:p>
    <w:p w14:paraId="7D86F9DA" w14:textId="77777777" w:rsidR="00094D0D" w:rsidRDefault="00094D0D" w:rsidP="00094D0D">
      <w:pPr>
        <w:spacing w:line="360" w:lineRule="auto"/>
        <w:ind w:firstLineChars="200" w:firstLine="420"/>
        <w:rPr>
          <w:rFonts w:ascii="宋体" w:hAnsi="宋体"/>
          <w:sz w:val="21"/>
          <w:szCs w:val="24"/>
        </w:rPr>
      </w:pPr>
    </w:p>
    <w:p w14:paraId="3E2C1742" w14:textId="77777777" w:rsidR="00094D0D" w:rsidRDefault="00094D0D" w:rsidP="00094D0D">
      <w:pPr>
        <w:spacing w:line="360" w:lineRule="auto"/>
        <w:ind w:firstLineChars="200" w:firstLine="420"/>
        <w:rPr>
          <w:rFonts w:ascii="宋体" w:hAnsi="宋体"/>
          <w:sz w:val="21"/>
          <w:szCs w:val="24"/>
        </w:rPr>
      </w:pPr>
    </w:p>
    <w:p w14:paraId="3C850A94" w14:textId="77777777" w:rsidR="00094D0D" w:rsidRDefault="00094D0D" w:rsidP="00094D0D">
      <w:pPr>
        <w:spacing w:line="360" w:lineRule="auto"/>
        <w:ind w:firstLineChars="200" w:firstLine="420"/>
        <w:rPr>
          <w:rFonts w:ascii="宋体" w:hAnsi="宋体"/>
          <w:sz w:val="21"/>
          <w:szCs w:val="24"/>
        </w:rPr>
      </w:pPr>
    </w:p>
    <w:p w14:paraId="56F3B42B" w14:textId="77777777" w:rsidR="00094D0D" w:rsidRDefault="00094D0D" w:rsidP="00094D0D">
      <w:pPr>
        <w:spacing w:line="360" w:lineRule="auto"/>
        <w:ind w:firstLineChars="200" w:firstLine="420"/>
        <w:rPr>
          <w:rFonts w:ascii="宋体" w:hAnsi="宋体"/>
          <w:sz w:val="21"/>
          <w:szCs w:val="24"/>
        </w:rPr>
      </w:pPr>
    </w:p>
    <w:p w14:paraId="5E53BEBE" w14:textId="77777777" w:rsidR="00094D0D" w:rsidRDefault="00094D0D" w:rsidP="00094D0D">
      <w:pPr>
        <w:spacing w:line="360" w:lineRule="auto"/>
        <w:ind w:firstLineChars="200" w:firstLine="420"/>
        <w:rPr>
          <w:rFonts w:ascii="宋体" w:hAnsi="宋体"/>
          <w:sz w:val="21"/>
          <w:szCs w:val="24"/>
        </w:rPr>
      </w:pPr>
    </w:p>
    <w:p w14:paraId="4DC97928" w14:textId="77777777" w:rsidR="00094D0D" w:rsidRDefault="00094D0D" w:rsidP="00094D0D">
      <w:pPr>
        <w:spacing w:line="360" w:lineRule="auto"/>
        <w:ind w:firstLineChars="200" w:firstLine="420"/>
        <w:rPr>
          <w:rFonts w:ascii="宋体" w:hAnsi="宋体"/>
          <w:sz w:val="21"/>
          <w:szCs w:val="24"/>
        </w:rPr>
      </w:pPr>
    </w:p>
    <w:p w14:paraId="4539D038" w14:textId="77777777" w:rsidR="00094D0D" w:rsidRDefault="00094D0D" w:rsidP="00094D0D">
      <w:pPr>
        <w:spacing w:line="360" w:lineRule="auto"/>
        <w:ind w:firstLineChars="200" w:firstLine="420"/>
        <w:rPr>
          <w:rFonts w:ascii="宋体" w:hAnsi="宋体"/>
          <w:sz w:val="21"/>
          <w:szCs w:val="24"/>
        </w:rPr>
      </w:pPr>
    </w:p>
    <w:p w14:paraId="55F5C245" w14:textId="77777777" w:rsidR="00094D0D" w:rsidRDefault="00094D0D" w:rsidP="00094D0D">
      <w:pPr>
        <w:spacing w:line="360" w:lineRule="auto"/>
        <w:ind w:firstLineChars="200" w:firstLine="420"/>
        <w:rPr>
          <w:rFonts w:ascii="宋体" w:hAnsi="宋体"/>
          <w:sz w:val="21"/>
          <w:szCs w:val="24"/>
        </w:rPr>
      </w:pPr>
    </w:p>
    <w:p w14:paraId="502AA74F" w14:textId="77777777" w:rsidR="00094D0D" w:rsidRDefault="00094D0D" w:rsidP="00094D0D">
      <w:pPr>
        <w:spacing w:line="360" w:lineRule="auto"/>
        <w:ind w:firstLineChars="200" w:firstLine="420"/>
        <w:rPr>
          <w:rFonts w:ascii="宋体" w:hAnsi="宋体"/>
          <w:sz w:val="21"/>
          <w:szCs w:val="24"/>
        </w:rPr>
      </w:pPr>
    </w:p>
    <w:p w14:paraId="0F615E2A" w14:textId="77777777" w:rsidR="00094D0D" w:rsidRDefault="00094D0D" w:rsidP="00094D0D">
      <w:pPr>
        <w:spacing w:line="360" w:lineRule="auto"/>
        <w:ind w:firstLineChars="200" w:firstLine="420"/>
        <w:rPr>
          <w:rFonts w:ascii="宋体" w:hAnsi="宋体"/>
          <w:sz w:val="21"/>
          <w:szCs w:val="24"/>
        </w:rPr>
      </w:pPr>
    </w:p>
    <w:p w14:paraId="25662A48" w14:textId="77777777" w:rsidR="00094D0D" w:rsidRDefault="00094D0D" w:rsidP="00094D0D">
      <w:pPr>
        <w:spacing w:line="360" w:lineRule="auto"/>
        <w:ind w:firstLineChars="200" w:firstLine="420"/>
        <w:rPr>
          <w:rFonts w:ascii="宋体" w:hAnsi="宋体"/>
          <w:sz w:val="21"/>
          <w:szCs w:val="24"/>
        </w:rPr>
      </w:pPr>
    </w:p>
    <w:p w14:paraId="5B70C866" w14:textId="77777777" w:rsidR="00094D0D" w:rsidRDefault="00094D0D" w:rsidP="00094D0D">
      <w:pPr>
        <w:spacing w:line="360" w:lineRule="auto"/>
        <w:ind w:firstLineChars="200" w:firstLine="420"/>
        <w:rPr>
          <w:rFonts w:ascii="宋体" w:hAnsi="宋体"/>
          <w:sz w:val="21"/>
          <w:szCs w:val="24"/>
        </w:rPr>
      </w:pPr>
    </w:p>
    <w:p w14:paraId="10C4CC65" w14:textId="77777777" w:rsidR="00094D0D" w:rsidRDefault="00094D0D" w:rsidP="00094D0D">
      <w:pPr>
        <w:spacing w:line="360" w:lineRule="auto"/>
        <w:ind w:firstLineChars="200" w:firstLine="420"/>
        <w:rPr>
          <w:rFonts w:ascii="宋体" w:hAnsi="宋体"/>
          <w:sz w:val="21"/>
          <w:szCs w:val="24"/>
        </w:rPr>
      </w:pPr>
    </w:p>
    <w:p w14:paraId="68E20246" w14:textId="77777777" w:rsidR="00094D0D" w:rsidRDefault="00094D0D" w:rsidP="00094D0D">
      <w:pPr>
        <w:spacing w:line="360" w:lineRule="auto"/>
        <w:ind w:firstLineChars="200" w:firstLine="420"/>
        <w:rPr>
          <w:rFonts w:ascii="宋体" w:hAnsi="宋体"/>
          <w:sz w:val="21"/>
          <w:szCs w:val="24"/>
        </w:rPr>
      </w:pPr>
    </w:p>
    <w:p w14:paraId="417E317D" w14:textId="77777777" w:rsidR="00094D0D" w:rsidRDefault="00094D0D" w:rsidP="00094D0D">
      <w:pPr>
        <w:spacing w:line="360" w:lineRule="auto"/>
        <w:ind w:firstLineChars="200" w:firstLine="420"/>
        <w:rPr>
          <w:rFonts w:ascii="宋体" w:hAnsi="宋体"/>
          <w:sz w:val="21"/>
          <w:szCs w:val="24"/>
        </w:rPr>
      </w:pPr>
    </w:p>
    <w:p w14:paraId="213D5E21" w14:textId="77777777" w:rsidR="00094D0D" w:rsidRDefault="00094D0D" w:rsidP="00094D0D">
      <w:pPr>
        <w:spacing w:line="360" w:lineRule="auto"/>
        <w:ind w:firstLineChars="200" w:firstLine="420"/>
        <w:rPr>
          <w:rFonts w:ascii="宋体" w:hAnsi="宋体"/>
          <w:sz w:val="21"/>
          <w:szCs w:val="24"/>
        </w:rPr>
      </w:pPr>
    </w:p>
    <w:p w14:paraId="4A50EA09" w14:textId="77777777" w:rsidR="00094D0D" w:rsidRDefault="00094D0D" w:rsidP="00094D0D">
      <w:pPr>
        <w:spacing w:line="360" w:lineRule="auto"/>
        <w:ind w:firstLineChars="200" w:firstLine="420"/>
        <w:rPr>
          <w:rFonts w:ascii="宋体" w:hAnsi="宋体"/>
          <w:sz w:val="21"/>
          <w:szCs w:val="24"/>
        </w:rPr>
      </w:pPr>
    </w:p>
    <w:p w14:paraId="1D2F3124" w14:textId="77777777" w:rsidR="00094D0D" w:rsidRDefault="00094D0D" w:rsidP="00094D0D">
      <w:pPr>
        <w:spacing w:line="360" w:lineRule="auto"/>
        <w:ind w:firstLineChars="200" w:firstLine="420"/>
        <w:rPr>
          <w:rFonts w:ascii="宋体" w:hAnsi="宋体"/>
          <w:sz w:val="21"/>
          <w:szCs w:val="24"/>
        </w:rPr>
      </w:pPr>
    </w:p>
    <w:p w14:paraId="367CEBB3" w14:textId="77777777" w:rsidR="00094D0D" w:rsidRDefault="00094D0D" w:rsidP="00094D0D">
      <w:pPr>
        <w:spacing w:line="360" w:lineRule="auto"/>
        <w:ind w:firstLineChars="200" w:firstLine="420"/>
        <w:rPr>
          <w:rFonts w:ascii="宋体" w:hAnsi="宋体"/>
          <w:sz w:val="21"/>
          <w:szCs w:val="24"/>
        </w:rPr>
      </w:pPr>
    </w:p>
    <w:p w14:paraId="716AFFA6" w14:textId="77777777" w:rsidR="00094D0D" w:rsidRDefault="00094D0D" w:rsidP="00094D0D">
      <w:pPr>
        <w:spacing w:line="360" w:lineRule="auto"/>
        <w:ind w:firstLineChars="200" w:firstLine="420"/>
        <w:rPr>
          <w:rFonts w:ascii="宋体" w:hAnsi="宋体"/>
          <w:sz w:val="21"/>
          <w:szCs w:val="24"/>
        </w:rPr>
      </w:pPr>
    </w:p>
    <w:p w14:paraId="30DE8A67" w14:textId="77777777" w:rsidR="00094D0D" w:rsidRDefault="00094D0D" w:rsidP="00094D0D">
      <w:pPr>
        <w:spacing w:line="360" w:lineRule="auto"/>
        <w:ind w:firstLineChars="200" w:firstLine="420"/>
        <w:rPr>
          <w:rFonts w:ascii="宋体" w:hAnsi="宋体"/>
          <w:sz w:val="21"/>
          <w:szCs w:val="24"/>
        </w:rPr>
      </w:pPr>
    </w:p>
    <w:p w14:paraId="64705813" w14:textId="77777777" w:rsidR="00094D0D" w:rsidRDefault="00094D0D" w:rsidP="00094D0D">
      <w:pPr>
        <w:spacing w:line="360" w:lineRule="auto"/>
        <w:ind w:firstLineChars="200" w:firstLine="420"/>
        <w:rPr>
          <w:rFonts w:ascii="宋体" w:hAnsi="宋体"/>
          <w:sz w:val="21"/>
          <w:szCs w:val="24"/>
        </w:rPr>
      </w:pPr>
    </w:p>
    <w:p w14:paraId="44EFB5C1" w14:textId="77777777" w:rsidR="00094D0D" w:rsidRDefault="00094D0D" w:rsidP="00094D0D">
      <w:pPr>
        <w:spacing w:line="360" w:lineRule="auto"/>
        <w:ind w:firstLineChars="200" w:firstLine="420"/>
        <w:rPr>
          <w:rFonts w:ascii="宋体" w:hAnsi="宋体"/>
          <w:sz w:val="21"/>
          <w:szCs w:val="24"/>
        </w:rPr>
      </w:pPr>
    </w:p>
    <w:p w14:paraId="3B1C99AF" w14:textId="77777777" w:rsidR="00094D0D" w:rsidRDefault="00094D0D" w:rsidP="00094D0D">
      <w:pPr>
        <w:spacing w:line="360" w:lineRule="auto"/>
        <w:ind w:firstLineChars="200" w:firstLine="420"/>
        <w:rPr>
          <w:rFonts w:ascii="宋体" w:hAnsi="宋体"/>
          <w:sz w:val="21"/>
          <w:szCs w:val="24"/>
        </w:rPr>
      </w:pPr>
    </w:p>
    <w:p w14:paraId="5340AFFB" w14:textId="77777777" w:rsidR="00094D0D" w:rsidRDefault="00094D0D" w:rsidP="00094D0D">
      <w:pPr>
        <w:spacing w:line="360" w:lineRule="auto"/>
        <w:ind w:firstLineChars="200" w:firstLine="420"/>
        <w:rPr>
          <w:rFonts w:ascii="宋体" w:hAnsi="宋体"/>
          <w:sz w:val="21"/>
          <w:szCs w:val="24"/>
        </w:rPr>
      </w:pPr>
    </w:p>
    <w:p w14:paraId="73AC0F1D" w14:textId="77777777" w:rsidR="00094D0D" w:rsidRPr="00094D0D" w:rsidRDefault="00094D0D" w:rsidP="00094D0D">
      <w:pPr>
        <w:spacing w:line="360" w:lineRule="auto"/>
        <w:ind w:firstLineChars="200" w:firstLine="420"/>
        <w:rPr>
          <w:rFonts w:ascii="宋体" w:hAnsi="宋体"/>
          <w:sz w:val="21"/>
          <w:szCs w:val="24"/>
        </w:rPr>
      </w:pPr>
    </w:p>
    <w:p w14:paraId="2ACCD10F" w14:textId="77777777" w:rsidR="00446F06" w:rsidRPr="00D817F3" w:rsidRDefault="00B11741" w:rsidP="00D817F3">
      <w:pPr>
        <w:pStyle w:val="3"/>
      </w:pPr>
      <w:bookmarkStart w:id="57" w:name="_Toc382209154"/>
      <w:r>
        <w:rPr>
          <w:noProof/>
        </w:rPr>
        <w:pict w14:anchorId="5F71FFE8">
          <v:group id="组合 19" o:spid="_x0000_s2369" style="position:absolute;left:0;text-align:left;margin-left:-29.85pt;margin-top:24.9pt;width:474pt;height:529.5pt;z-index:10;mso-position-horizontal-relative:margin" coordorigin=",-381" coordsize="60198,67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">
            <v:shape id="右箭头 387" o:spid="_x0000_s2370" type="#_x0000_t13" style="position:absolute;left:35910;top:39338;width:3143;height:2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jLtcIA&#10;AADdAAAADwAAAGRycy9kb3ducmV2LnhtbERP24rCMBB9F/yHMIJva6qiaDWK7FJ2EVbwgs9DM7a1&#10;zaQ0Uevfm4UF3+ZwrrNct6YSd2pcYVnBcBCBIE6tLjhTcDomHzMQziNrrCyTgic5WK+6nSXG2j54&#10;T/eDz0QIYRejgtz7OpbSpTkZdANbEwfuYhuDPsAmk7rBRwg3lRxF0VQaLDg05FjTZ05pebgZBUmp&#10;s4qoNOfxLvkej36/tjN/VarfazcLEJ5a/xb/u390mD+ZT+Hvm3CC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Mu1wgAAAN0AAAAPAAAAAAAAAAAAAAAAAJgCAABkcnMvZG93&#10;bnJldi54bWxQSwUGAAAAAAQABAD1AAAAhwMAAAAA&#10;" fillcolor="#daeef3" strokecolor="#4f81bd" strokeweight="2.25pt"/>
            <v:group id="组合 377" o:spid="_x0000_s2371" style="position:absolute;left:38671;top:7810;width:21527;height:26290" coordorigin="7708,3091" coordsize="3390,36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fHFMQAAADdAAAADwAAAGRycy9kb3ducmV2LnhtbERPTWvCQBC9F/oflin0&#10;pptUtDV1FREVD1JoFMTbkB2TYHY2ZLdJ/PeuIPQ2j/c5s0VvKtFS40rLCuJhBII4s7rkXMHxsBl8&#10;gXAeWWNlmRTcyMFi/voyw0Tbjn+pTX0uQgi7BBUU3teJlC4ryKAb2po4cBfbGPQBNrnUDXYh3FTy&#10;I4om0mDJoaHAmlYFZdf0zyjYdtgtR/G63V8vq9v5MP457WNS6v2tX36D8NT7f/HTvdNh/nj6CY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RfHFMQAAADdAAAA&#10;DwAAAAAAAAAAAAAAAACqAgAAZHJzL2Rvd25yZXYueG1sUEsFBgAAAAAEAAQA+gAAAJsDAAAAAA==&#10;">
              <v:rect id="Rectangle 92" o:spid="_x0000_s2372" style="position:absolute;left:7708;top:3922;width:3390;height:28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9ZQ8cA&#10;AADdAAAADwAAAGRycy9kb3ducmV2LnhtbESP3WrCQBCF7wt9h2UK3tWNSvqTuooIgliFavsAY3aa&#10;BLOzYXc16dt3Lgq9m+GcOeeb+XJwrbpRiI1nA5NxBoq49LbhysDX5+bxBVRMyBZbz2TghyIsF/d3&#10;cyys7/lIt1OqlIRwLNBAnVJXaB3LmhzGse+IRfv2wWGSNVTaBuwl3LV6mmVP2mHD0lBjR+uaysvp&#10;6gzsq2y7mh3yWb5rwv7Yfzyfz/rdmNHDsHoDlWhI/+a/660V/PxVcOUbGUE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rPWUP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42314EC7" w14:textId="77777777" w:rsidR="005F0000" w:rsidRPr="00610145" w:rsidRDefault="005F0000" w:rsidP="00CF1B01">
                      <w:pPr>
                        <w:spacing w:line="276" w:lineRule="auto"/>
                        <w:rPr>
                          <w:rFonts w:ascii="宋体" w:hAnsi="宋体"/>
                          <w:b/>
                          <w:kern w:val="10"/>
                          <w:sz w:val="18"/>
                          <w:szCs w:val="18"/>
                        </w:rPr>
                      </w:pPr>
                      <w:r w:rsidRPr="00610145">
                        <w:rPr>
                          <w:rFonts w:ascii="宋体" w:hAnsi="宋体" w:hint="eastAsia"/>
                          <w:b/>
                          <w:kern w:val="10"/>
                          <w:sz w:val="18"/>
                          <w:szCs w:val="18"/>
                        </w:rPr>
                        <w:t>软件操作方法</w:t>
                      </w:r>
                      <w:r w:rsidRPr="00610145">
                        <w:rPr>
                          <w:rFonts w:ascii="宋体" w:hAnsi="宋体"/>
                          <w:b/>
                          <w:kern w:val="10"/>
                          <w:sz w:val="18"/>
                          <w:szCs w:val="18"/>
                        </w:rPr>
                        <w:t>：</w:t>
                      </w:r>
                    </w:p>
                    <w:p w14:paraId="78A7FB63" w14:textId="77777777" w:rsidR="005F0000" w:rsidRPr="001C4E3E" w:rsidRDefault="005F0000" w:rsidP="00CF1B01">
                      <w:pPr>
                        <w:spacing w:line="276" w:lineRule="auto"/>
                        <w:rPr>
                          <w:sz w:val="18"/>
                          <w:szCs w:val="18"/>
                        </w:rPr>
                      </w:pPr>
                      <w:r w:rsidRPr="00610145">
                        <w:rPr>
                          <w:rFonts w:ascii="宋体" w:hAnsi="宋体" w:hint="eastAsia"/>
                          <w:kern w:val="10"/>
                          <w:sz w:val="18"/>
                          <w:szCs w:val="18"/>
                        </w:rPr>
                        <w:t>登陆</w:t>
                      </w:r>
                      <w:r w:rsidRPr="00610145">
                        <w:rPr>
                          <w:rFonts w:ascii="宋体" w:hAnsi="宋体"/>
                          <w:kern w:val="10"/>
                          <w:sz w:val="18"/>
                          <w:szCs w:val="18"/>
                        </w:rPr>
                        <w:t>软件，</w:t>
                      </w:r>
                      <w:r w:rsidRPr="00610145">
                        <w:rPr>
                          <w:rFonts w:ascii="宋体" w:hAnsi="宋体" w:hint="eastAsia"/>
                          <w:kern w:val="10"/>
                          <w:sz w:val="18"/>
                          <w:szCs w:val="18"/>
                        </w:rPr>
                        <w:t>点击</w:t>
                      </w:r>
                      <w:r w:rsidRPr="00610145">
                        <w:rPr>
                          <w:rFonts w:ascii="宋体" w:hAnsi="宋体" w:hint="eastAsia"/>
                          <w:b/>
                          <w:kern w:val="10"/>
                          <w:sz w:val="18"/>
                          <w:szCs w:val="18"/>
                        </w:rPr>
                        <w:t>“个人变更登记”</w:t>
                      </w:r>
                      <w:r w:rsidRPr="00610145">
                        <w:rPr>
                          <w:rFonts w:ascii="宋体" w:hAnsi="宋体" w:hint="eastAsia"/>
                          <w:kern w:val="10"/>
                          <w:sz w:val="18"/>
                          <w:szCs w:val="18"/>
                        </w:rPr>
                        <w:t>模块中</w:t>
                      </w:r>
                      <w:r w:rsidRPr="00610145">
                        <w:rPr>
                          <w:rFonts w:ascii="宋体" w:hAnsi="宋体"/>
                          <w:kern w:val="10"/>
                          <w:sz w:val="18"/>
                          <w:szCs w:val="18"/>
                        </w:rPr>
                        <w:t>的</w:t>
                      </w:r>
                      <w:r w:rsidRPr="00610145">
                        <w:rPr>
                          <w:rFonts w:ascii="宋体" w:hAnsi="宋体" w:hint="eastAsia"/>
                          <w:b/>
                          <w:kern w:val="10"/>
                          <w:sz w:val="18"/>
                          <w:szCs w:val="18"/>
                        </w:rPr>
                        <w:t>“医疗在职转退休”</w:t>
                      </w:r>
                      <w:r w:rsidRPr="00610145">
                        <w:rPr>
                          <w:rFonts w:ascii="宋体" w:hAnsi="宋体" w:hint="eastAsia"/>
                          <w:kern w:val="10"/>
                          <w:sz w:val="18"/>
                          <w:szCs w:val="18"/>
                        </w:rPr>
                        <w:t>，选择确定本单位名称，输入身份证号，然后点击</w:t>
                      </w:r>
                      <w:r w:rsidRPr="00610145">
                        <w:rPr>
                          <w:rFonts w:ascii="宋体" w:hAnsi="宋体" w:hint="eastAsia"/>
                          <w:b/>
                          <w:kern w:val="10"/>
                          <w:sz w:val="18"/>
                          <w:szCs w:val="18"/>
                        </w:rPr>
                        <w:t>“查询”</w:t>
                      </w:r>
                      <w:r w:rsidRPr="00610145">
                        <w:rPr>
                          <w:rFonts w:ascii="宋体" w:hAnsi="宋体" w:hint="eastAsia"/>
                          <w:kern w:val="10"/>
                          <w:sz w:val="18"/>
                          <w:szCs w:val="18"/>
                        </w:rPr>
                        <w:t>。分别选中需要进行</w:t>
                      </w:r>
                      <w:proofErr w:type="gramStart"/>
                      <w:r w:rsidRPr="00610145">
                        <w:rPr>
                          <w:rFonts w:ascii="宋体" w:hAnsi="宋体" w:hint="eastAsia"/>
                          <w:kern w:val="10"/>
                          <w:sz w:val="18"/>
                          <w:szCs w:val="18"/>
                        </w:rPr>
                        <w:t>在职转</w:t>
                      </w:r>
                      <w:proofErr w:type="gramEnd"/>
                      <w:r w:rsidRPr="00610145">
                        <w:rPr>
                          <w:rFonts w:ascii="宋体" w:hAnsi="宋体" w:hint="eastAsia"/>
                          <w:kern w:val="10"/>
                          <w:sz w:val="18"/>
                          <w:szCs w:val="18"/>
                        </w:rPr>
                        <w:t>退休的人员，输入变更内容栏内的各项信息（包括：离退休日期、离退休类别、缴费人员类别、医疗参保人员类别和是否退休后转街道社保所），最后点击</w:t>
                      </w:r>
                      <w:r w:rsidRPr="00610145">
                        <w:rPr>
                          <w:rFonts w:ascii="宋体" w:hAnsi="宋体" w:hint="eastAsia"/>
                          <w:b/>
                          <w:kern w:val="10"/>
                          <w:sz w:val="18"/>
                          <w:szCs w:val="18"/>
                        </w:rPr>
                        <w:t>“保存”</w:t>
                      </w:r>
                      <w:r w:rsidRPr="00610145">
                        <w:rPr>
                          <w:rFonts w:ascii="宋体" w:hAnsi="宋体" w:hint="eastAsia"/>
                          <w:kern w:val="10"/>
                          <w:sz w:val="18"/>
                          <w:szCs w:val="18"/>
                        </w:rPr>
                        <w:t>按钮，打印《基本医疗保险参保人员在职转退休明细表》</w:t>
                      </w:r>
                    </w:p>
                  </w:txbxContent>
                </v:textbox>
              </v:rect>
              <v:roundrect id="Rectangle 93" o:spid="_x0000_s2373" style="position:absolute;left:7954;top:3091;width:2786;height:48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b6R8UA&#10;AADdAAAADwAAAGRycy9kb3ducmV2LnhtbERP32vCMBB+F/Y/hBv4IjOdoGhnlLEpkwnCqjh8O5qz&#10;LTaXkmS2/vfLYODbfXw/b77sTC2u5HxlWcHzMAFBnFtdcaHgsF8/TUH4gKyxtkwKbuRhuXjozTHV&#10;tuUvumahEDGEfYoKyhCaVEqfl2TQD21DHLmzdQZDhK6Q2mEbw00tR0kykQYrjg0lNvRWUn7JfoyC&#10;6XvYfh5WE3Zy8HHJkt342H6flOo/dq8vIAJ14S7+d290nD+ezeDvm3iC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vpH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17EE196A" w14:textId="77777777" w:rsidR="005F0000" w:rsidRPr="001C4E3E" w:rsidRDefault="005F0000" w:rsidP="004E2429">
                      <w:pPr>
                        <w:jc w:val="center"/>
                        <w:rPr>
                          <w:b/>
                          <w:sz w:val="21"/>
                        </w:rPr>
                      </w:pPr>
                      <w:r w:rsidRPr="001C4E3E">
                        <w:rPr>
                          <w:rFonts w:hint="eastAsia"/>
                          <w:b/>
                          <w:sz w:val="21"/>
                        </w:rPr>
                        <w:t>医疗</w:t>
                      </w:r>
                      <w:proofErr w:type="gramStart"/>
                      <w:r w:rsidRPr="001C4E3E">
                        <w:rPr>
                          <w:rFonts w:hint="eastAsia"/>
                          <w:b/>
                          <w:sz w:val="21"/>
                        </w:rPr>
                        <w:t>在职</w:t>
                      </w:r>
                      <w:r w:rsidRPr="001C4E3E">
                        <w:rPr>
                          <w:b/>
                          <w:sz w:val="21"/>
                        </w:rPr>
                        <w:t>转</w:t>
                      </w:r>
                      <w:proofErr w:type="gramEnd"/>
                      <w:r w:rsidRPr="001C4E3E">
                        <w:rPr>
                          <w:b/>
                          <w:sz w:val="21"/>
                        </w:rPr>
                        <w:t>退休</w:t>
                      </w:r>
                    </w:p>
                  </w:txbxContent>
                </v:textbox>
              </v:roundrect>
              <v:shape id="AutoShape 94" o:spid="_x0000_s2374" type="#_x0000_t32" style="position:absolute;left:9409;top:3562;width:0;height:3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1hLcMAAADdAAAADwAAAGRycy9kb3ducmV2LnhtbESPQWvDMAyF74P9B6PBbqu9wkLI6pYy&#10;2lF2W9vtLGItDo3lYHtt+u+rw2A3iff03qfFagqDOlPKfWQLzzMDiriNrufOwvGwfapB5YLscIhM&#10;Fq6UYbW8v1tg4+KFP+m8L52SEM4NWvCljI3WufUUMM/iSCzaT0wBi6yp0y7hRcLDoOfGVDpgz9Lg&#10;caQ3T+1p/xssfHwd2VdpN0x17TdkXt638fBt7ePDtH4FVWgq/+a/650T/MoIv3wjI+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G9YS3DAAAA3QAAAA8AAAAAAAAAAAAA&#10;AAAAoQIAAGRycy9kb3ducmV2LnhtbFBLBQYAAAAABAAEAPkAAACRAwAAAAA=&#10;" strokecolor="#76923c">
                <v:stroke endarrow="block"/>
              </v:shape>
            </v:group>
            <v:group id="组合 383" o:spid="_x0000_s2375" style="position:absolute;left:21622;top:15526;width:15529;height:9334" coordorigin="4157,5085" coordsize="2294,14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p0OAMQAAADdAAAA&#10;DwAAAAAAAAAAAAAAAACqAgAAZHJzL2Rvd25yZXYueG1sUEsFBgAAAAAEAAQA+gAAAJsDAAAAAA==&#10;">
              <v:shape id="AutoShape 102" o:spid="_x0000_s2376" type="#_x0000_t66" style="position:absolute;left:4157;top:5670;width:480;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IhHMQA&#10;AADdAAAADwAAAGRycy9kb3ducmV2LnhtbERPTWvCQBC9F/wPywi91Y0pFYmuIlKtnorGg96G7JgN&#10;ZmfT7Krpv+8KBW/zeJ8znXe2FjdqfeVYwXCQgCAunK64VHDIV29jED4ga6wdk4Jf8jCf9V6mmGl3&#10;5x3d9qEUMYR9hgpMCE0mpS8MWfQD1xBH7uxaiyHCtpS6xXsMt7VMk2QkLVYcGww2tDRUXPZXq2D9&#10;vdCf1/xrMzwWefpzCB/vW3NS6rXfLSYgAnXhKf53b3ScP0pSeHwTT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iIRzEAAAA3QAAAA8AAAAAAAAAAAAAAAAAmAIAAGRycy9k&#10;b3ducmV2LnhtbFBLBQYAAAAABAAEAPUAAACJAwAAAAA=&#10;" adj="6686" fillcolor="#daeef3" strokecolor="#4f81bd" strokeweight="2.25pt"/>
              <v:rect id="Rectangle 103" o:spid="_x0000_s2377" style="position:absolute;left:4438;top:5085;width:2013;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RB+sMA&#10;AADdAAAADwAAAGRycy9kb3ducmV2LnhtbERPTUsDMRC9C/6HMEJvNrGFItumRdZWpAfBVeh12Ex3&#10;l24mazK2239vBMHbPN7nrDaj79WZYuoCW3iYGlDEdXAdNxY+P3b3j6CSIDvsA5OFKyXYrG9vVli4&#10;cOF3OlfSqBzCqUALrchQaJ3qljymaRiIM3cM0aNkGBvtIl5yuO/1zJiF9thxbmhxoLKl+lR9ewuV&#10;HMj0e+q+ZvFF6uu+3L49l9ZO7sanJSihUf7Ff+5Xl+cvzBx+v8kn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RB+sMAAADdAAAADwAAAAAAAAAAAAAAAACYAgAAZHJzL2Rv&#10;d25yZXYueG1sUEsFBgAAAAAEAAQA9QAAAIgDAAAAAA==&#10;" fillcolor="#fde9d9" strokecolor="#f79646" strokeweight="1pt">
                <v:stroke dashstyle="dash"/>
                <v:shadow color="#868686"/>
                <v:textbox>
                  <w:txbxContent>
                    <w:p w14:paraId="6B0E033E" w14:textId="77777777" w:rsidR="005F0000" w:rsidRPr="00610145" w:rsidRDefault="005F0000" w:rsidP="004E2429">
                      <w:pPr>
                        <w:rPr>
                          <w:rFonts w:ascii="宋体" w:hAnsi="宋体"/>
                          <w:b/>
                          <w:sz w:val="18"/>
                          <w:szCs w:val="18"/>
                        </w:rPr>
                      </w:pPr>
                      <w:r w:rsidRPr="00610145">
                        <w:rPr>
                          <w:rFonts w:ascii="宋体" w:hAnsi="宋体" w:hint="eastAsia"/>
                          <w:b/>
                          <w:sz w:val="18"/>
                          <w:szCs w:val="18"/>
                        </w:rPr>
                        <w:t>注意</w:t>
                      </w:r>
                      <w:r w:rsidRPr="00610145">
                        <w:rPr>
                          <w:rFonts w:ascii="宋体" w:hAnsi="宋体"/>
                          <w:b/>
                          <w:sz w:val="18"/>
                          <w:szCs w:val="18"/>
                        </w:rPr>
                        <w:t>：</w:t>
                      </w:r>
                    </w:p>
                    <w:p w14:paraId="139F60E8" w14:textId="77777777" w:rsidR="005F0000" w:rsidRPr="00610145" w:rsidRDefault="005F0000" w:rsidP="004E2429">
                      <w:pPr>
                        <w:rPr>
                          <w:rFonts w:ascii="宋体" w:hAnsi="宋体"/>
                          <w:kern w:val="10"/>
                          <w:sz w:val="18"/>
                          <w:szCs w:val="18"/>
                        </w:rPr>
                      </w:pPr>
                      <w:r w:rsidRPr="00610145">
                        <w:rPr>
                          <w:rFonts w:ascii="宋体" w:hAnsi="宋体" w:hint="eastAsia"/>
                          <w:kern w:val="10"/>
                          <w:sz w:val="18"/>
                          <w:szCs w:val="18"/>
                        </w:rPr>
                        <w:t>1.</w:t>
                      </w:r>
                      <w:r w:rsidRPr="00610145">
                        <w:rPr>
                          <w:rFonts w:ascii="宋体" w:hAnsi="宋体" w:hint="eastAsia"/>
                          <w:b/>
                          <w:kern w:val="10"/>
                          <w:sz w:val="18"/>
                          <w:szCs w:val="18"/>
                        </w:rPr>
                        <w:t>“停止缴费险种”</w:t>
                      </w:r>
                      <w:r w:rsidRPr="00610145">
                        <w:rPr>
                          <w:rFonts w:ascii="宋体" w:hAnsi="宋体" w:hint="eastAsia"/>
                          <w:kern w:val="10"/>
                          <w:sz w:val="18"/>
                          <w:szCs w:val="18"/>
                        </w:rPr>
                        <w:t>只</w:t>
                      </w:r>
                      <w:proofErr w:type="gramStart"/>
                      <w:r w:rsidRPr="00610145">
                        <w:rPr>
                          <w:rFonts w:ascii="宋体" w:hAnsi="宋体" w:hint="eastAsia"/>
                          <w:kern w:val="10"/>
                          <w:sz w:val="18"/>
                          <w:szCs w:val="18"/>
                        </w:rPr>
                        <w:t>选择四险不选</w:t>
                      </w:r>
                      <w:proofErr w:type="gramEnd"/>
                      <w:r w:rsidRPr="00610145">
                        <w:rPr>
                          <w:rFonts w:ascii="宋体" w:hAnsi="宋体" w:hint="eastAsia"/>
                          <w:kern w:val="10"/>
                          <w:sz w:val="18"/>
                          <w:szCs w:val="18"/>
                        </w:rPr>
                        <w:t>医疗。</w:t>
                      </w:r>
                    </w:p>
                    <w:p w14:paraId="64554FAA" w14:textId="77777777" w:rsidR="005F0000" w:rsidRPr="00610145" w:rsidRDefault="005F0000" w:rsidP="004E2429">
                      <w:pPr>
                        <w:rPr>
                          <w:rFonts w:ascii="宋体" w:hAnsi="宋体"/>
                          <w:sz w:val="18"/>
                          <w:szCs w:val="18"/>
                        </w:rPr>
                      </w:pPr>
                      <w:r w:rsidRPr="00610145">
                        <w:rPr>
                          <w:rFonts w:ascii="宋体" w:hAnsi="宋体" w:hint="eastAsia"/>
                          <w:sz w:val="18"/>
                          <w:szCs w:val="18"/>
                        </w:rPr>
                        <w:t>2．</w:t>
                      </w:r>
                      <w:r w:rsidRPr="00610145">
                        <w:rPr>
                          <w:rFonts w:ascii="宋体" w:hAnsi="宋体" w:hint="eastAsia"/>
                          <w:b/>
                          <w:kern w:val="10"/>
                          <w:sz w:val="18"/>
                          <w:szCs w:val="18"/>
                        </w:rPr>
                        <w:t>“停止缴费原因”</w:t>
                      </w:r>
                      <w:r w:rsidRPr="00610145">
                        <w:rPr>
                          <w:rFonts w:ascii="宋体" w:hAnsi="宋体" w:hint="eastAsia"/>
                          <w:kern w:val="10"/>
                          <w:sz w:val="18"/>
                          <w:szCs w:val="18"/>
                        </w:rPr>
                        <w:t>选择办理退休。</w:t>
                      </w:r>
                    </w:p>
                  </w:txbxContent>
                </v:textbox>
              </v:rect>
            </v:group>
            <v:group id="组合 7" o:spid="_x0000_s2378" style="position:absolute;left:21431;top:52473;width:16060;height:13441" coordorigin="-95,-2485" coordsize="16060,13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qtmMMAAADdAAAADwAAAGRycy9kb3ducmV2LnhtbERPS4vCMBC+C/6HMII3&#10;Tau7snSNIqLiQRZ8wLK3oRnbYjMpTWzrv98Igrf5+J4zX3amFA3VrrCsIB5HIIhTqwvOFFzO29EX&#10;COeRNZaWScGDHCwX/d4cE21bPlJz8pkIIewSVJB7XyVSujQng25sK+LAXW1t0AdYZ1LX2IZwU8pJ&#10;FM2kwYJDQ44VrXNKb6e7UbBrsV1N401zuF3Xj7/z58/vISalhoNu9Q3CU+ff4pd7r8P8WfQB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m6q2YwwAAAN0AAAAP&#10;AAAAAAAAAAAAAAAAAKoCAABkcnMvZG93bnJldi54bWxQSwUGAAAAAAQABAD6AAAAmgMAAAAA&#10;">
              <v:shape id="左箭头 388" o:spid="_x0000_s2379" type="#_x0000_t66" style="position:absolute;left:-95;top:2667;width:3048;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p4cIA&#10;AADdAAAADwAAAGRycy9kb3ducmV2LnhtbERP204CMRB9J+EfmiHxDVpJAF0phEsQX0U/YNyO243b&#10;6bLtXvx7S2LC25yc66y3g6tER00oPWt4nCkQxLk3JRcaPj9O0ycQISIbrDyThl8KsN2MR2vMjO/5&#10;nbpLLEQK4ZChBhtjnUkZcksOw8zXxIn79o3DmGBTSNNgn8JdJedKLaXDklODxZoOlvKfS+s09PPn&#10;q3q1+LXan9rz8di1hbm2Wj9Mht0LiEhDvIv/3W8mzV+qBdy+SS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nhwgAAAN0AAAAPAAAAAAAAAAAAAAAAAJgCAABkcnMvZG93&#10;bnJldi54bWxQSwUGAAAAAAQABAD1AAAAhwMAAAAA&#10;" adj="7200" fillcolor="#daeef3" strokecolor="#4f81bd" strokeweight="2.25pt"/>
              <v:rect id="矩形 382" o:spid="_x0000_s2380" style="position:absolute;left:1714;top:-2485;width:14251;height:134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PiYsIA&#10;AADdAAAADwAAAGRycy9kb3ducmV2LnhtbERPTUvDQBC9C/6HZQRvdrc9BIndlpJWkR4EU8HrkB2T&#10;0Oxsuju26b93BcHbPN7nLNeTH9SZYuoDW5jPDCjiJrieWwsfh+eHR1BJkB0OgcnClRKsV7c3Syxd&#10;uPA7nWtpVQ7hVKKFTmQstU5NRx7TLIzEmfsK0aNkGFvtIl5yuB/0wphCe+w5N3Q4UtVRc6y/vYVa&#10;PskMe+pPi/gizXVf7d62lbX3d9PmCZTQJP/iP/ery/MLU8DvN/kEv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8+JiwgAAAN0AAAAPAAAAAAAAAAAAAAAAAJgCAABkcnMvZG93&#10;bnJldi54bWxQSwUGAAAAAAQABAD1AAAAhwMAAAAA&#10;" fillcolor="#fde9d9" strokecolor="#f79646" strokeweight="1pt">
                <v:stroke dashstyle="dash"/>
                <v:shadow color="#868686"/>
                <v:textbox>
                  <w:txbxContent>
                    <w:p w14:paraId="5CAA0200" w14:textId="77777777" w:rsidR="005F0000" w:rsidRPr="001C4E3E" w:rsidRDefault="005F0000" w:rsidP="004E2429">
                      <w:pPr>
                        <w:rPr>
                          <w:b/>
                          <w:sz w:val="18"/>
                          <w:szCs w:val="18"/>
                        </w:rPr>
                      </w:pPr>
                      <w:r w:rsidRPr="001C4E3E">
                        <w:rPr>
                          <w:rFonts w:hint="eastAsia"/>
                          <w:b/>
                          <w:sz w:val="18"/>
                          <w:szCs w:val="18"/>
                        </w:rPr>
                        <w:t>相关材料说明</w:t>
                      </w:r>
                      <w:r w:rsidRPr="001C4E3E">
                        <w:rPr>
                          <w:b/>
                          <w:sz w:val="18"/>
                          <w:szCs w:val="18"/>
                        </w:rPr>
                        <w:t>：</w:t>
                      </w:r>
                    </w:p>
                    <w:p w14:paraId="011BAC7F" w14:textId="77777777" w:rsidR="005F0000" w:rsidRPr="00610145" w:rsidRDefault="005F0000" w:rsidP="00486D7A">
                      <w:pPr>
                        <w:pStyle w:val="a4"/>
                        <w:spacing w:line="276" w:lineRule="auto"/>
                        <w:ind w:rightChars="-39" w:right="-94" w:firstLineChars="0" w:firstLine="0"/>
                        <w:jc w:val="left"/>
                        <w:rPr>
                          <w:rFonts w:ascii="宋体" w:hAnsi="宋体"/>
                          <w:kern w:val="10"/>
                          <w:sz w:val="18"/>
                          <w:szCs w:val="18"/>
                        </w:rPr>
                      </w:pPr>
                      <w:r w:rsidRPr="00610145">
                        <w:rPr>
                          <w:rFonts w:ascii="宋体" w:hAnsi="宋体" w:hint="eastAsia"/>
                          <w:sz w:val="18"/>
                          <w:szCs w:val="18"/>
                        </w:rPr>
                        <w:t>1．</w:t>
                      </w:r>
                      <w:r w:rsidRPr="00610145">
                        <w:rPr>
                          <w:rFonts w:ascii="宋体" w:hAnsi="宋体" w:hint="eastAsia"/>
                          <w:kern w:val="10"/>
                          <w:sz w:val="18"/>
                          <w:szCs w:val="18"/>
                        </w:rPr>
                        <w:t>《北京市社会保险参保人员减少表》</w:t>
                      </w:r>
                      <w:r w:rsidRPr="00610145">
                        <w:rPr>
                          <w:rFonts w:ascii="宋体" w:hAnsi="宋体" w:hint="eastAsia"/>
                          <w:sz w:val="18"/>
                          <w:szCs w:val="18"/>
                        </w:rPr>
                        <w:t>一式两份；</w:t>
                      </w:r>
                    </w:p>
                    <w:p w14:paraId="1DB5263B" w14:textId="77777777" w:rsidR="005F0000" w:rsidRPr="00610145" w:rsidRDefault="005F0000" w:rsidP="004E2429">
                      <w:pPr>
                        <w:pStyle w:val="a4"/>
                        <w:spacing w:line="276" w:lineRule="auto"/>
                        <w:ind w:firstLineChars="0" w:firstLine="0"/>
                        <w:jc w:val="left"/>
                        <w:rPr>
                          <w:rFonts w:ascii="宋体" w:hAnsi="宋体" w:cs="Arial"/>
                          <w:bCs/>
                          <w:kern w:val="36"/>
                          <w:sz w:val="18"/>
                          <w:szCs w:val="18"/>
                        </w:rPr>
                      </w:pPr>
                      <w:r w:rsidRPr="00610145">
                        <w:rPr>
                          <w:rFonts w:ascii="宋体" w:hAnsi="宋体" w:hint="eastAsia"/>
                          <w:sz w:val="18"/>
                          <w:szCs w:val="18"/>
                        </w:rPr>
                        <w:t>2．</w:t>
                      </w:r>
                      <w:r w:rsidRPr="00610145">
                        <w:rPr>
                          <w:rFonts w:ascii="宋体" w:hAnsi="宋体" w:hint="eastAsia"/>
                          <w:kern w:val="10"/>
                          <w:sz w:val="18"/>
                          <w:szCs w:val="18"/>
                        </w:rPr>
                        <w:t>存有</w:t>
                      </w:r>
                      <w:r w:rsidRPr="00610145">
                        <w:rPr>
                          <w:rFonts w:ascii="宋体" w:hAnsi="宋体"/>
                          <w:kern w:val="10"/>
                          <w:sz w:val="18"/>
                          <w:szCs w:val="18"/>
                        </w:rPr>
                        <w:t>减员信息的</w:t>
                      </w:r>
                      <w:r w:rsidRPr="00610145">
                        <w:rPr>
                          <w:rFonts w:ascii="宋体" w:hAnsi="宋体" w:hint="eastAsia"/>
                          <w:kern w:val="10"/>
                          <w:sz w:val="18"/>
                          <w:szCs w:val="18"/>
                        </w:rPr>
                        <w:t>U盘；</w:t>
                      </w:r>
                    </w:p>
                    <w:p w14:paraId="498871B6" w14:textId="77777777" w:rsidR="005F0000" w:rsidRPr="00610145" w:rsidRDefault="005F0000" w:rsidP="004E2429">
                      <w:pPr>
                        <w:spacing w:line="276" w:lineRule="auto"/>
                        <w:jc w:val="left"/>
                        <w:rPr>
                          <w:rFonts w:ascii="宋体" w:hAnsi="宋体" w:cs="Arial"/>
                          <w:kern w:val="0"/>
                          <w:sz w:val="18"/>
                          <w:szCs w:val="18"/>
                        </w:rPr>
                      </w:pPr>
                      <w:r w:rsidRPr="00610145">
                        <w:rPr>
                          <w:rFonts w:ascii="宋体" w:hAnsi="宋体" w:hint="eastAsia"/>
                          <w:kern w:val="10"/>
                          <w:sz w:val="18"/>
                          <w:szCs w:val="18"/>
                        </w:rPr>
                        <w:t>3．</w:t>
                      </w:r>
                      <w:r w:rsidRPr="00610145">
                        <w:rPr>
                          <w:rFonts w:ascii="宋体" w:hAnsi="宋体" w:hint="eastAsia"/>
                          <w:b/>
                          <w:color w:val="000000"/>
                          <w:kern w:val="10"/>
                          <w:sz w:val="18"/>
                          <w:szCs w:val="18"/>
                        </w:rPr>
                        <w:t>提前退休</w:t>
                      </w:r>
                      <w:r w:rsidRPr="00610145">
                        <w:rPr>
                          <w:rFonts w:ascii="宋体" w:hAnsi="宋体" w:hint="eastAsia"/>
                          <w:kern w:val="10"/>
                          <w:sz w:val="18"/>
                          <w:szCs w:val="18"/>
                        </w:rPr>
                        <w:t>的还需提供</w:t>
                      </w:r>
                      <w:r w:rsidRPr="00610145">
                        <w:rPr>
                          <w:rFonts w:ascii="宋体" w:hAnsi="宋体" w:cs="Arial"/>
                          <w:kern w:val="0"/>
                          <w:sz w:val="18"/>
                          <w:szCs w:val="18"/>
                        </w:rPr>
                        <w:t>《</w:t>
                      </w:r>
                      <w:r w:rsidRPr="00610145">
                        <w:rPr>
                          <w:rFonts w:ascii="宋体" w:hAnsi="宋体" w:cs="Arial" w:hint="eastAsia"/>
                          <w:kern w:val="0"/>
                          <w:sz w:val="18"/>
                          <w:szCs w:val="18"/>
                        </w:rPr>
                        <w:t>提前</w:t>
                      </w:r>
                      <w:r w:rsidRPr="00610145">
                        <w:rPr>
                          <w:rFonts w:ascii="宋体" w:hAnsi="宋体" w:cs="Arial"/>
                          <w:kern w:val="0"/>
                          <w:sz w:val="18"/>
                          <w:szCs w:val="18"/>
                        </w:rPr>
                        <w:t>退休审批表》</w:t>
                      </w:r>
                      <w:r w:rsidRPr="00610145">
                        <w:rPr>
                          <w:rFonts w:ascii="宋体" w:hAnsi="宋体" w:cs="Arial" w:hint="eastAsia"/>
                          <w:kern w:val="0"/>
                          <w:sz w:val="18"/>
                          <w:szCs w:val="18"/>
                        </w:rPr>
                        <w:t>。</w:t>
                      </w:r>
                    </w:p>
                  </w:txbxContent>
                </v:textbox>
              </v:rect>
            </v:group>
            <v:rect id="矩形 391" o:spid="_x0000_s2381" style="position:absolute;left:23241;top:31623;width:14250;height:149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9H+cMA&#10;AADdAAAADwAAAGRycy9kb3ducmV2LnhtbERPTUsDMRC9C/6HMII3m9hDK2vTImtbpIeCq+B12Iy7&#10;i5vJmkzb7b9vCoK3ebzPWaxG36sjxdQFtvA4MaCI6+A6bix8fmwenkAlQXbYByYLZ0qwWt7eLLBw&#10;4cTvdKykUTmEU4EWWpGh0DrVLXlMkzAQZ+47RI+SYWy0i3jK4b7XU2Nm2mPHuaHFgcqW6p/q4C1U&#10;8kWm31H3O41bqc+7cr1/La29vxtfnkEJjfIv/nO/uTx/ZuZw/SafoJ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9H+cMAAADdAAAADwAAAAAAAAAAAAAAAACYAgAAZHJzL2Rv&#10;d25yZXYueG1sUEsFBgAAAAAEAAQA9QAAAIgDAAAAAA==&#10;" fillcolor="#fde9d9" strokecolor="#f79646" strokeweight="1pt">
              <v:stroke dashstyle="dash"/>
              <v:shadow color="#868686"/>
              <v:textbox>
                <w:txbxContent>
                  <w:p w14:paraId="352186D0" w14:textId="77777777" w:rsidR="005F0000" w:rsidRPr="001C4E3E" w:rsidRDefault="005F0000" w:rsidP="004E2429">
                    <w:pPr>
                      <w:rPr>
                        <w:b/>
                        <w:sz w:val="18"/>
                        <w:szCs w:val="18"/>
                      </w:rPr>
                    </w:pPr>
                    <w:r w:rsidRPr="001C4E3E">
                      <w:rPr>
                        <w:rFonts w:hint="eastAsia"/>
                        <w:b/>
                        <w:sz w:val="18"/>
                        <w:szCs w:val="18"/>
                      </w:rPr>
                      <w:t>相关材料说明</w:t>
                    </w:r>
                    <w:r w:rsidRPr="001C4E3E">
                      <w:rPr>
                        <w:b/>
                        <w:sz w:val="18"/>
                        <w:szCs w:val="18"/>
                      </w:rPr>
                      <w:t>：</w:t>
                    </w:r>
                  </w:p>
                  <w:p w14:paraId="623DA16B" w14:textId="77777777" w:rsidR="005F0000" w:rsidRPr="00610145" w:rsidRDefault="005F0000" w:rsidP="004E2429">
                    <w:pPr>
                      <w:spacing w:line="276" w:lineRule="auto"/>
                      <w:jc w:val="left"/>
                      <w:rPr>
                        <w:rFonts w:ascii="宋体" w:hAnsi="宋体"/>
                        <w:kern w:val="10"/>
                        <w:sz w:val="18"/>
                        <w:szCs w:val="18"/>
                      </w:rPr>
                    </w:pPr>
                    <w:r w:rsidRPr="00610145">
                      <w:rPr>
                        <w:rFonts w:ascii="宋体" w:hAnsi="宋体" w:hint="eastAsia"/>
                        <w:kern w:val="10"/>
                        <w:sz w:val="18"/>
                        <w:szCs w:val="18"/>
                      </w:rPr>
                      <w:t>1.《基本医疗保险参保人员在职转退休明细表》一式两份；</w:t>
                    </w:r>
                  </w:p>
                  <w:p w14:paraId="71666720" w14:textId="77777777" w:rsidR="005F0000" w:rsidRPr="00610145" w:rsidRDefault="005F0000" w:rsidP="00762257">
                    <w:pPr>
                      <w:spacing w:line="276" w:lineRule="auto"/>
                      <w:ind w:rightChars="-80" w:right="-192"/>
                      <w:jc w:val="left"/>
                      <w:rPr>
                        <w:rFonts w:ascii="宋体" w:hAnsi="宋体"/>
                        <w:kern w:val="10"/>
                        <w:sz w:val="18"/>
                        <w:szCs w:val="18"/>
                      </w:rPr>
                    </w:pPr>
                    <w:r w:rsidRPr="00610145">
                      <w:rPr>
                        <w:rFonts w:ascii="宋体" w:hAnsi="宋体"/>
                        <w:kern w:val="10"/>
                        <w:sz w:val="18"/>
                        <w:szCs w:val="18"/>
                      </w:rPr>
                      <w:t>2</w:t>
                    </w:r>
                    <w:r w:rsidRPr="00610145">
                      <w:rPr>
                        <w:rFonts w:ascii="宋体" w:hAnsi="宋体" w:hint="eastAsia"/>
                        <w:kern w:val="10"/>
                        <w:sz w:val="18"/>
                        <w:szCs w:val="18"/>
                      </w:rPr>
                      <w:t>．医疗</w:t>
                    </w:r>
                    <w:r w:rsidRPr="00610145">
                      <w:rPr>
                        <w:rFonts w:ascii="宋体" w:hAnsi="宋体"/>
                        <w:kern w:val="10"/>
                        <w:sz w:val="18"/>
                        <w:szCs w:val="18"/>
                      </w:rPr>
                      <w:t>保险科审批</w:t>
                    </w:r>
                  </w:p>
                  <w:p w14:paraId="008F2DFD" w14:textId="77777777" w:rsidR="005F0000" w:rsidRPr="00610145" w:rsidRDefault="005F0000" w:rsidP="00762257">
                    <w:pPr>
                      <w:spacing w:line="276" w:lineRule="auto"/>
                      <w:ind w:rightChars="-80" w:right="-192"/>
                      <w:jc w:val="left"/>
                      <w:rPr>
                        <w:rFonts w:ascii="宋体" w:hAnsi="宋体"/>
                        <w:kern w:val="10"/>
                        <w:sz w:val="18"/>
                        <w:szCs w:val="18"/>
                      </w:rPr>
                    </w:pPr>
                    <w:r w:rsidRPr="00610145">
                      <w:rPr>
                        <w:rFonts w:ascii="宋体" w:hAnsi="宋体"/>
                        <w:kern w:val="10"/>
                        <w:sz w:val="18"/>
                        <w:szCs w:val="18"/>
                      </w:rPr>
                      <w:t>的</w:t>
                    </w:r>
                    <w:proofErr w:type="gramStart"/>
                    <w:r w:rsidRPr="00610145">
                      <w:rPr>
                        <w:rFonts w:ascii="宋体" w:hAnsi="宋体" w:hint="eastAsia"/>
                        <w:kern w:val="10"/>
                        <w:sz w:val="18"/>
                        <w:szCs w:val="18"/>
                      </w:rPr>
                      <w:t>《</w:t>
                    </w:r>
                    <w:proofErr w:type="gramEnd"/>
                    <w:r w:rsidRPr="00610145">
                      <w:rPr>
                        <w:rFonts w:ascii="宋体" w:hAnsi="宋体" w:hint="eastAsia"/>
                        <w:kern w:val="10"/>
                        <w:sz w:val="18"/>
                        <w:szCs w:val="18"/>
                      </w:rPr>
                      <w:t>医疗保险工龄认</w:t>
                    </w:r>
                  </w:p>
                  <w:p w14:paraId="0FE40407" w14:textId="77777777" w:rsidR="005F0000" w:rsidRPr="00610145" w:rsidRDefault="005F0000" w:rsidP="00762257">
                    <w:pPr>
                      <w:spacing w:line="276" w:lineRule="auto"/>
                      <w:ind w:rightChars="-80" w:right="-192"/>
                      <w:jc w:val="left"/>
                      <w:rPr>
                        <w:rFonts w:ascii="宋体" w:hAnsi="宋体"/>
                        <w:kern w:val="10"/>
                        <w:sz w:val="18"/>
                        <w:szCs w:val="18"/>
                      </w:rPr>
                    </w:pPr>
                    <w:r w:rsidRPr="00610145">
                      <w:rPr>
                        <w:rFonts w:ascii="宋体" w:hAnsi="宋体" w:hint="eastAsia"/>
                        <w:kern w:val="10"/>
                        <w:sz w:val="18"/>
                        <w:szCs w:val="18"/>
                      </w:rPr>
                      <w:t>定审批表</w:t>
                    </w:r>
                    <w:proofErr w:type="gramStart"/>
                    <w:r w:rsidRPr="00610145">
                      <w:rPr>
                        <w:rFonts w:ascii="宋体" w:hAnsi="宋体" w:hint="eastAsia"/>
                        <w:kern w:val="10"/>
                        <w:sz w:val="18"/>
                        <w:szCs w:val="18"/>
                      </w:rPr>
                      <w:t>》</w:t>
                    </w:r>
                    <w:proofErr w:type="gramEnd"/>
                    <w:r w:rsidRPr="00610145">
                      <w:rPr>
                        <w:rFonts w:ascii="宋体" w:hAnsi="宋体" w:hint="eastAsia"/>
                        <w:kern w:val="10"/>
                        <w:sz w:val="18"/>
                        <w:szCs w:val="18"/>
                      </w:rPr>
                      <w:t>一式两份；</w:t>
                    </w:r>
                  </w:p>
                  <w:p w14:paraId="397B2E1A" w14:textId="77777777" w:rsidR="005F0000" w:rsidRPr="00610145" w:rsidRDefault="005F0000" w:rsidP="00E91F99">
                    <w:pPr>
                      <w:spacing w:line="276" w:lineRule="auto"/>
                      <w:ind w:rightChars="-91" w:right="-218"/>
                      <w:jc w:val="left"/>
                      <w:rPr>
                        <w:rFonts w:ascii="宋体" w:hAnsi="宋体"/>
                        <w:kern w:val="10"/>
                        <w:sz w:val="18"/>
                        <w:szCs w:val="18"/>
                      </w:rPr>
                    </w:pPr>
                    <w:r w:rsidRPr="00610145">
                      <w:rPr>
                        <w:rFonts w:ascii="宋体" w:hAnsi="宋体"/>
                        <w:kern w:val="10"/>
                        <w:sz w:val="18"/>
                        <w:szCs w:val="18"/>
                      </w:rPr>
                      <w:t>3</w:t>
                    </w:r>
                    <w:r w:rsidRPr="00610145">
                      <w:rPr>
                        <w:rFonts w:ascii="宋体" w:hAnsi="宋体" w:hint="eastAsia"/>
                        <w:kern w:val="10"/>
                        <w:sz w:val="18"/>
                        <w:szCs w:val="18"/>
                      </w:rPr>
                      <w:t>．退休</w:t>
                    </w:r>
                    <w:r w:rsidRPr="00610145">
                      <w:rPr>
                        <w:rFonts w:ascii="宋体" w:hAnsi="宋体"/>
                        <w:kern w:val="10"/>
                        <w:sz w:val="18"/>
                        <w:szCs w:val="18"/>
                      </w:rPr>
                      <w:t>人员</w:t>
                    </w:r>
                    <w:r w:rsidRPr="00610145">
                      <w:rPr>
                        <w:rFonts w:ascii="宋体" w:hAnsi="宋体" w:hint="eastAsia"/>
                        <w:kern w:val="10"/>
                        <w:sz w:val="18"/>
                        <w:szCs w:val="18"/>
                      </w:rPr>
                      <w:t>社保卡。</w:t>
                    </w:r>
                  </w:p>
                </w:txbxContent>
              </v:textbox>
            </v:rect>
            <v:group id="组合 10" o:spid="_x0000_s2382" style="position:absolute;top:-381;width:49625;height:67246" coordorigin=",-381" coordsize="49625,67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6ennccAAADdAAAADwAAAGRycy9kb3ducmV2LnhtbESPT2vCQBDF7wW/wzKC&#10;t7pJS0VSNyJSiwcpVAultyE7+YPZ2ZBdk/jtO4dCbzO8N+/9ZrOdXKsG6kPj2UC6TEARF942XBn4&#10;uhwe16BCRLbYeiYDdwqwzWcPG8ysH/mThnOslIRwyNBAHWOXaR2KmhyGpe+IRSt97zDK2lfa9jhK&#10;uGv1U5KstMOGpaHGjvY1FdfzzRl4H3HcPadvw+la7u8/l5eP71NKxizm0+4VVKQp/pv/ro9W8FeJ&#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J6ennccAAADd&#10;AAAADwAAAAAAAAAAAAAAAACqAgAAZHJzL2Rvd25yZXYueG1sUEsFBgAAAAAEAAQA+gAAAJ4DAAAA&#10;AA==&#10;">
              <v:group id="组合 372" o:spid="_x0000_s2383" style="position:absolute;left:10668;top:3009;width:38957;height:5004" coordorigin="2268,2646" coordsize="6732,7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sCBsMAAADdAAAADwAAAGRycy9kb3ducmV2LnhtbERPS4vCMBC+C/6HMIK3&#10;Na2y4naNIqLiQRZ8wLK3oRnbYjMpTWzrv98Igrf5+J4zX3amFA3VrrCsIB5FIIhTqwvOFFzO248Z&#10;COeRNZaWScGDHCwX/d4cE21bPlJz8pkIIewSVJB7XyVSujQng25kK+LAXW1t0AdYZ1LX2IZwU8px&#10;FE2lwYJDQ44VrXNKb6e7UbBrsV1N4k1zuF3Xj7/z58/vISalhoNu9Q3CU+ff4pd7r8P8afQ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I6wIGwwAAAN0AAAAP&#10;AAAAAAAAAAAAAAAAAKoCAABkcnMvZG93bnJldi54bWxQSwUGAAAAAAQABAD6AAAAmgMAAAAA&#10;">
                <v:shape id="AutoShape 85" o:spid="_x0000_s2384" type="#_x0000_t32" style="position:absolute;left:5715;top:2646;width:0;height:3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OYLMUAAADdAAAADwAAAGRycy9kb3ducmV2LnhtbESPQU/DMAyF70j8h8iTuLG0gKapLJsG&#10;YoITaBs/wGq8tlrjlCRrCr8eH5C42XrP731ebSbXq5FC7DwbKOcFKOLa244bA5/H3e0SVEzIFnvP&#10;ZOCbImzW11crrKzPvKfxkBolIRwrNNCmNFRax7olh3HuB2LRTj44TLKGRtuAWcJdr++KYqEddiwN&#10;LQ703FJ9PlycgfdyTB/p9cveP4XlS97n/OMfsjE3s2n7CCrRlP7Nf9dvVvAXpfDLNzKC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kOYLMUAAADdAAAADwAAAAAAAAAA&#10;AAAAAAChAgAAZHJzL2Rvd25yZXYueG1sUEsFBgAAAAAEAAQA+QAAAJMDAAAAAA==&#10;" strokecolor="#76923c"/>
                <v:shape id="AutoShape 86" o:spid="_x0000_s2385" type="#_x0000_t32" style="position:absolute;left:2269;top:2983;width:6731;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89t8IAAADdAAAADwAAAGRycy9kb3ducmV2LnhtbERPzUrDQBC+C77DMgVvdhOVUmK3pYpF&#10;T0qrDzBkp0lodjbuTrPRp3cFwdt8fL+z2kyuVyOF2Hk2UM4LUMS1tx03Bj7ed9dLUFGQLfaeycAX&#10;RdisLy9WWFmfeE/jQRqVQzhWaKAVGSqtY92Swzj3A3Hmjj44lAxDo23AlMNdr2+KYqEddpwbWhzo&#10;saX6dDg7A6/lKG/y/GlvH8LyKe1T+vZ3yZir2bS9ByU0yb/4z/1i8/xFWcLvN/kEv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89t8IAAADdAAAADwAAAAAAAAAAAAAA&#10;AAChAgAAZHJzL2Rvd25yZXYueG1sUEsFBgAAAAAEAAQA+QAAAJADAAAAAA==&#10;" strokecolor="#76923c"/>
                <v:shape id="AutoShape 87" o:spid="_x0000_s2386" type="#_x0000_t32" style="position:absolute;left:9000;top:2982;width:0;height:45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9nnMMAAADdAAAADwAAAGRycy9kb3ducmV2LnhtbERPTWvCQBC9C/0PyxR6MxstBBuzkVKt&#10;NHpS633ITpPQ7GzIrjHtr+8WBG/zeJ+TrUbTioF611hWMItiEMSl1Q1XCj5P79MFCOeRNbaWScEP&#10;OVjlD5MMU22vfKDh6CsRQtilqKD2vkuldGVNBl1kO+LAfdneoA+wr6Tu8RrCTSvncZxIgw2Hhho7&#10;equp/D5ejAKzXW+Ls33e86YYkh3TafNS/Cr19Di+LkF4Gv1dfHN/6DA/mc3h/5twgs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vZ5zDAAAA3QAAAA8AAAAAAAAAAAAA&#10;AAAAoQIAAGRycy9kb3ducmV2LnhtbFBLBQYAAAAABAAEAPkAAACRAwAAAAA=&#10;" strokecolor="#76923c" strokeweight="1pt">
                  <v:stroke endarrow="block"/>
                  <v:shadow color="#4e6128" opacity=".5" offset="1pt"/>
                </v:shape>
                <v:shape id="AutoShape 88" o:spid="_x0000_s2387" type="#_x0000_t32" style="position:absolute;left:2268;top:2982;width:0;height:4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PCB8MAAADdAAAADwAAAGRycy9kb3ducmV2LnhtbERPTWvCQBC9C/0PyxR6azZWCDZmI6W1&#10;YvSk1vuQnSah2dmQ3cbUX+8KBW/zeJ+TLUfTioF611hWMI1iEMSl1Q1XCr6On89zEM4ja2wtk4I/&#10;crDMHyYZptqeeU/DwVcihLBLUUHtfZdK6cqaDLrIdsSB+7a9QR9gX0nd4zmEm1a+xHEiDTYcGmrs&#10;6L2m8ufwaxSY9ce6ONnZjlfFkGyZjqvX4qLU0+P4tgDhafR38b97o8P8ZDqD2zfhBJl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jwgfDAAAA3QAAAA8AAAAAAAAAAAAA&#10;AAAAoQIAAGRycy9kb3ducmV2LnhtbFBLBQYAAAAABAAEAPkAAACRAwAAAAA=&#10;" strokecolor="#76923c" strokeweight="1pt">
                  <v:stroke endarrow="block"/>
                  <v:shadow color="#4e6128" opacity=".5" offset="1pt"/>
                </v:shape>
              </v:group>
              <v:shape id="流程图: 可选过程 363" o:spid="_x0000_s2388" type="#_x0000_t176" style="position:absolute;left:2000;top:7905;width:17691;height:3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jjMQA&#10;AADdAAAADwAAAGRycy9kb3ducmV2LnhtbERPTWsCMRC9C/0PYQpeRLOKiqxGKUJpD0pxW9HjsBl3&#10;FzeTbZLq+u9NQfA2j/c5i1VranEh5yvLCoaDBARxbnXFhYKf7/f+DIQPyBpry6TgRh5Wy5fOAlNt&#10;r7yjSxYKEUPYp6igDKFJpfR5SQb9wDbEkTtZZzBE6AqpHV5juKnlKEmm0mDFsaHEhtYl5efszyj4&#10;2vz2trbI/eEYbvvk45zt3WStVPe1fZuDCNSGp/jh/tRx/nQ4hv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v44zEAAAA3QAAAA8AAAAAAAAAAAAAAAAAmAIAAGRycy9k&#10;b3ducmV2LnhtbFBLBQYAAAAABAAEAPUAAACJAwAAAAA=&#10;" fillcolor="#9eeaff" strokecolor="#40a7c2">
                <v:fill color2="#e4f9ff" rotate="t" angle="180" colors="0 #9eeaff;22938f #bbefff;1 #e4f9ff" focus="100%" type="gradient"/>
                <v:shadow on="t" color="black" opacity="24903f" origin=",.5" offset="0,.55556mm"/>
                <v:textbox>
                  <w:txbxContent>
                    <w:p w14:paraId="4FB1A49F" w14:textId="77777777" w:rsidR="005F0000" w:rsidRPr="001C4E3E" w:rsidRDefault="005F0000" w:rsidP="004E2429">
                      <w:pPr>
                        <w:jc w:val="center"/>
                        <w:rPr>
                          <w:b/>
                          <w:sz w:val="21"/>
                        </w:rPr>
                      </w:pPr>
                      <w:proofErr w:type="gramStart"/>
                      <w:r w:rsidRPr="001C4E3E">
                        <w:rPr>
                          <w:rFonts w:hint="eastAsia"/>
                          <w:b/>
                          <w:sz w:val="21"/>
                        </w:rPr>
                        <w:t>四险退休</w:t>
                      </w:r>
                      <w:proofErr w:type="gramEnd"/>
                      <w:r w:rsidRPr="001C4E3E">
                        <w:rPr>
                          <w:b/>
                          <w:sz w:val="21"/>
                        </w:rPr>
                        <w:t>人员减员</w:t>
                      </w:r>
                    </w:p>
                  </w:txbxContent>
                </v:textbox>
              </v:shape>
              <v:shape id="直接箭头连接符 364" o:spid="_x0000_s2389" type="#_x0000_t32" style="position:absolute;left:10668;top:10953;width:0;height:22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1vhMAAAADdAAAADwAAAGRycy9kb3ducmV2LnhtbERPS4vCMBC+L/gfwgje1tQFu6UaRWQV&#10;2dv6Og/N2BSbSUmi1n9vFhb2Nh/fc+bL3rbiTj40jhVMxhkI4srphmsFx8PmvQARIrLG1jEpeFKA&#10;5WLwNsdSuwf/0H0fa5FCOJSowMTYlVKGypDFMHYdceIuzluMCfpaao+PFG5b+ZFlubTYcGow2NHa&#10;UHXd36yC79ORTe53bV8U5ouy6XbjDmelRsN+NQMRqY//4j/3Tqf5+eQTfr9JJ8jF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uNb4TAAAAA3QAAAA8AAAAAAAAAAAAAAAAA&#10;oQIAAGRycy9kb3ducmV2LnhtbFBLBQYAAAAABAAEAPkAAACOAwAAAAA=&#10;" strokecolor="#76923c">
                <v:stroke endarrow="block"/>
              </v:shape>
              <v:group id="组合 366" o:spid="_x0000_s2390" style="position:absolute;left:101;top:26193;width:21425;height:26956" coordorigin="348,6090" coordsize="3854,4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n4xQMcAAADdAAAADwAAAGRycy9kb3ducmV2LnhtbESPT2vCQBDF7wW/wzKC&#10;t7pJS0VSNyJSiwcpVAultyE7+YPZ2ZBdk/jtO4dCbzO8N+/9ZrOdXKsG6kPj2UC6TEARF942XBn4&#10;uhwe16BCRLbYeiYDdwqwzWcPG8ysH/mThnOslIRwyNBAHWOXaR2KmhyGpe+IRSt97zDK2lfa9jhK&#10;uGv1U5KstMOGpaHGjvY1FdfzzRl4H3HcPadvw+la7u8/l5eP71NKxizm0+4VVKQp/pv/ro9W8Fep&#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n4xQMcAAADd&#10;AAAADwAAAAAAAAAAAAAAAACqAgAAZHJzL2Rvd25yZXYueG1sUEsFBgAAAAAEAAQA+gAAAJ4DAAAA&#10;AA==&#10;">
                <v:shape id="AutoShape 99" o:spid="_x0000_s2391" type="#_x0000_t32" style="position:absolute;left:2243;top:8319;width:0;height:4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f1aMMAAADdAAAADwAAAGRycy9kb3ducmV2LnhtbERPTWsCMRC9F/ofwgjeatYe3Lo1iiy0&#10;iNCDWj0Pybi7uJksSdTVX28KQm/zeJ8zW/S2FRfyoXGsYDzKQBBrZxquFPzuvt4+QISIbLB1TApu&#10;FGAxf32ZYWHclTd02cZKpBAOBSqoY+wKKYOuyWIYuY44cUfnLcYEfSWNx2sKt618z7KJtNhwaqix&#10;o7ImfdqerYL7Oc/2q8O6pPy+P+if0uvvaa7UcNAvP0FE6uO/+OlemTR/Mp7C3zfpB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H9WjDAAAA3QAAAA8AAAAAAAAAAAAA&#10;AAAAoQIAAGRycy9kb3ducmV2LnhtbFBLBQYAAAAABAAEAPkAAACRAwAAAAA=&#10;" strokecolor="#94b64e">
                  <v:stroke endarrow="block"/>
                  <v:shadow on="t" color="black" opacity="24903f" origin=",.5" offset="0,.55556mm"/>
                </v:shape>
                <v:rect id="Rectangle 96" o:spid="_x0000_s2392" style="position:absolute;left:364;top:6495;width:3838;height:18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93scA&#10;AADdAAAADwAAAGRycy9kb3ducmV2LnhtbESP3WrCQBCF74W+wzKF3ummilaiq0ihIK2F+vMAY3ZM&#10;gtnZsLs16ds7F0LvZjhnzvlmue5do24UYu3ZwOsoA0VceFtzaeB0/BjOQcWEbLHxTAb+KMJ69TRY&#10;Ym59x3u6HVKpJIRjjgaqlNpc61hU5DCOfEss2sUHh0nWUGobsJNw1+hxls20w5qlocKW3isqrodf&#10;Z2BXZtvN5Hs6mX7WYbfvft7OZ/1lzMtzv1mAStSnf/PjemsFfzYWfvlGRt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j/d7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00BA9FB4" w14:textId="77777777" w:rsidR="005F0000" w:rsidRPr="00610145" w:rsidRDefault="005F0000" w:rsidP="004E2429">
                        <w:pPr>
                          <w:rPr>
                            <w:rFonts w:ascii="宋体" w:hAnsi="宋体"/>
                            <w:b/>
                            <w:kern w:val="10"/>
                            <w:sz w:val="18"/>
                            <w:szCs w:val="18"/>
                          </w:rPr>
                        </w:pPr>
                        <w:r w:rsidRPr="00610145">
                          <w:rPr>
                            <w:rFonts w:ascii="宋体" w:hAnsi="宋体" w:hint="eastAsia"/>
                            <w:b/>
                            <w:kern w:val="10"/>
                            <w:sz w:val="18"/>
                            <w:szCs w:val="18"/>
                          </w:rPr>
                          <w:t>减员</w:t>
                        </w:r>
                        <w:r w:rsidRPr="00610145">
                          <w:rPr>
                            <w:rFonts w:ascii="宋体" w:hAnsi="宋体"/>
                            <w:b/>
                            <w:kern w:val="10"/>
                            <w:sz w:val="18"/>
                            <w:szCs w:val="18"/>
                          </w:rPr>
                          <w:t>信息报盘</w:t>
                        </w:r>
                        <w:r w:rsidRPr="00610145">
                          <w:rPr>
                            <w:rFonts w:ascii="宋体" w:hAnsi="宋体" w:hint="eastAsia"/>
                            <w:b/>
                            <w:kern w:val="10"/>
                            <w:sz w:val="18"/>
                            <w:szCs w:val="18"/>
                          </w:rPr>
                          <w:t>：</w:t>
                        </w:r>
                      </w:p>
                      <w:p w14:paraId="128D6F45" w14:textId="77777777" w:rsidR="005F0000" w:rsidRPr="001C4E3E" w:rsidRDefault="005F0000" w:rsidP="004E2429">
                        <w:pPr>
                          <w:rPr>
                            <w:sz w:val="18"/>
                            <w:szCs w:val="18"/>
                          </w:rPr>
                        </w:pPr>
                        <w:r w:rsidRPr="00610145">
                          <w:rPr>
                            <w:rFonts w:ascii="宋体" w:hAnsi="宋体" w:hint="eastAsia"/>
                            <w:kern w:val="10"/>
                            <w:sz w:val="18"/>
                            <w:szCs w:val="18"/>
                          </w:rPr>
                          <w:t>点击</w:t>
                        </w:r>
                        <w:r w:rsidRPr="00610145">
                          <w:rPr>
                            <w:rFonts w:ascii="宋体" w:hAnsi="宋体"/>
                            <w:b/>
                            <w:kern w:val="10"/>
                            <w:sz w:val="18"/>
                            <w:szCs w:val="18"/>
                          </w:rPr>
                          <w:t>“</w:t>
                        </w:r>
                        <w:r w:rsidRPr="00610145">
                          <w:rPr>
                            <w:rFonts w:ascii="宋体" w:hAnsi="宋体" w:hint="eastAsia"/>
                            <w:b/>
                            <w:kern w:val="10"/>
                            <w:sz w:val="18"/>
                            <w:szCs w:val="18"/>
                          </w:rPr>
                          <w:t>数据交换</w:t>
                        </w:r>
                        <w:r w:rsidRPr="00610145">
                          <w:rPr>
                            <w:rFonts w:ascii="宋体" w:hAnsi="宋体"/>
                            <w:b/>
                            <w:kern w:val="10"/>
                            <w:sz w:val="18"/>
                            <w:szCs w:val="18"/>
                          </w:rPr>
                          <w:t>”</w:t>
                        </w:r>
                        <w:r w:rsidRPr="00610145">
                          <w:rPr>
                            <w:rFonts w:ascii="宋体" w:hAnsi="宋体" w:hint="eastAsia"/>
                            <w:kern w:val="10"/>
                            <w:sz w:val="18"/>
                            <w:szCs w:val="18"/>
                          </w:rPr>
                          <w:t>模块</w:t>
                        </w:r>
                        <w:r w:rsidRPr="00610145">
                          <w:rPr>
                            <w:rFonts w:ascii="宋体" w:hAnsi="宋体"/>
                            <w:kern w:val="10"/>
                            <w:sz w:val="18"/>
                            <w:szCs w:val="18"/>
                          </w:rPr>
                          <w:t>中的</w:t>
                        </w:r>
                        <w:r w:rsidRPr="00610145">
                          <w:rPr>
                            <w:rFonts w:ascii="宋体" w:hAnsi="宋体"/>
                            <w:b/>
                            <w:kern w:val="10"/>
                            <w:sz w:val="18"/>
                            <w:szCs w:val="18"/>
                          </w:rPr>
                          <w:t>“</w:t>
                        </w:r>
                        <w:r w:rsidRPr="00610145">
                          <w:rPr>
                            <w:rFonts w:ascii="宋体" w:hAnsi="宋体" w:hint="eastAsia"/>
                            <w:b/>
                            <w:kern w:val="10"/>
                            <w:sz w:val="18"/>
                            <w:szCs w:val="18"/>
                          </w:rPr>
                          <w:t>个人续保、减员信息报盘</w:t>
                        </w:r>
                        <w:r w:rsidRPr="00610145">
                          <w:rPr>
                            <w:rFonts w:ascii="宋体" w:hAnsi="宋体"/>
                            <w:b/>
                            <w:kern w:val="10"/>
                            <w:sz w:val="18"/>
                            <w:szCs w:val="18"/>
                          </w:rPr>
                          <w:t>”</w:t>
                        </w:r>
                        <w:r w:rsidRPr="00610145">
                          <w:rPr>
                            <w:rFonts w:ascii="宋体" w:hAnsi="宋体" w:hint="eastAsia"/>
                            <w:kern w:val="10"/>
                            <w:sz w:val="18"/>
                            <w:szCs w:val="18"/>
                          </w:rPr>
                          <w:t>，选择本单位名称点击</w:t>
                        </w:r>
                        <w:r w:rsidRPr="00610145">
                          <w:rPr>
                            <w:rFonts w:ascii="宋体" w:hAnsi="宋体" w:hint="eastAsia"/>
                            <w:b/>
                            <w:kern w:val="10"/>
                            <w:sz w:val="18"/>
                            <w:szCs w:val="18"/>
                          </w:rPr>
                          <w:t>“查询”</w:t>
                        </w:r>
                        <w:r w:rsidRPr="00610145">
                          <w:rPr>
                            <w:rFonts w:ascii="宋体" w:hAnsi="宋体"/>
                            <w:kern w:val="10"/>
                            <w:sz w:val="18"/>
                            <w:szCs w:val="18"/>
                          </w:rPr>
                          <w:t>后</w:t>
                        </w:r>
                        <w:r w:rsidRPr="00610145">
                          <w:rPr>
                            <w:rFonts w:ascii="宋体" w:hAnsi="宋体" w:hint="eastAsia"/>
                            <w:kern w:val="10"/>
                            <w:sz w:val="18"/>
                            <w:szCs w:val="18"/>
                          </w:rPr>
                          <w:t>点击</w:t>
                        </w:r>
                        <w:r w:rsidRPr="00610145">
                          <w:rPr>
                            <w:rFonts w:ascii="宋体" w:hAnsi="宋体" w:hint="eastAsia"/>
                            <w:b/>
                            <w:kern w:val="10"/>
                            <w:sz w:val="18"/>
                            <w:szCs w:val="18"/>
                          </w:rPr>
                          <w:t>“减员”</w:t>
                        </w:r>
                        <w:r w:rsidRPr="00610145">
                          <w:rPr>
                            <w:rFonts w:ascii="宋体" w:hAnsi="宋体" w:hint="eastAsia"/>
                            <w:kern w:val="10"/>
                            <w:sz w:val="18"/>
                            <w:szCs w:val="18"/>
                          </w:rPr>
                          <w:t>。核对减员人员无误后，点击</w:t>
                        </w:r>
                        <w:r w:rsidRPr="00610145">
                          <w:rPr>
                            <w:rFonts w:ascii="宋体" w:hAnsi="宋体" w:hint="eastAsia"/>
                            <w:b/>
                            <w:kern w:val="10"/>
                            <w:sz w:val="18"/>
                            <w:szCs w:val="18"/>
                          </w:rPr>
                          <w:t>“报盘”</w:t>
                        </w:r>
                        <w:r w:rsidRPr="00610145">
                          <w:rPr>
                            <w:rFonts w:ascii="宋体" w:hAnsi="宋体" w:hint="eastAsia"/>
                            <w:kern w:val="10"/>
                            <w:sz w:val="18"/>
                            <w:szCs w:val="18"/>
                          </w:rPr>
                          <w:t>保存到U盘中。然后</w:t>
                        </w:r>
                        <w:r w:rsidRPr="00610145">
                          <w:rPr>
                            <w:rFonts w:ascii="宋体" w:hAnsi="宋体"/>
                            <w:kern w:val="10"/>
                            <w:sz w:val="18"/>
                            <w:szCs w:val="18"/>
                          </w:rPr>
                          <w:t>在弹出的对话框上</w:t>
                        </w:r>
                        <w:r w:rsidRPr="00610145">
                          <w:rPr>
                            <w:rFonts w:ascii="宋体" w:hAnsi="宋体" w:hint="eastAsia"/>
                            <w:kern w:val="10"/>
                            <w:sz w:val="18"/>
                            <w:szCs w:val="18"/>
                          </w:rPr>
                          <w:t>点</w:t>
                        </w:r>
                        <w:r w:rsidRPr="00610145">
                          <w:rPr>
                            <w:rFonts w:ascii="宋体" w:hAnsi="宋体" w:hint="eastAsia"/>
                            <w:b/>
                            <w:kern w:val="10"/>
                            <w:sz w:val="18"/>
                            <w:szCs w:val="18"/>
                          </w:rPr>
                          <w:t>“否”</w:t>
                        </w:r>
                        <w:r w:rsidRPr="00610145">
                          <w:rPr>
                            <w:rFonts w:ascii="宋体" w:hAnsi="宋体" w:hint="eastAsia"/>
                            <w:kern w:val="10"/>
                            <w:sz w:val="18"/>
                            <w:szCs w:val="18"/>
                          </w:rPr>
                          <w:t>打印《北京市社会保险参保人员减少表》</w:t>
                        </w:r>
                      </w:p>
                    </w:txbxContent>
                  </v:textbox>
                </v:rect>
                <v:rect id="Rectangle 97" o:spid="_x0000_s2393" style="position:absolute;left:348;top:8739;width:3837;height:15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9YRcQA&#10;AADdAAAADwAAAGRycy9kb3ducmV2LnhtbERP3WrCMBS+H+wdwhl4p6mW6uiMIoNBmQrq9gDH5qwt&#10;a05KEtvu7c1gsLvz8f2e9XY0rejJ+caygvksAUFcWt1wpeDz4236DMIHZI2tZVLwQx62m8eHNeba&#10;Dnym/hIqEUPY56igDqHLpfRlTQb9zHbEkfuyzmCI0FVSOxxiuGnlIkmW0mDDsaHGjl5rKr8vN6Pg&#10;UCXFLj1mafbeuMN5OK2uV7lXavI07l5ABBrDv/jPXeg4f7mYw+838QS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vWEX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2CE7048E" w14:textId="77777777" w:rsidR="005F0000" w:rsidRPr="001C4E3E" w:rsidRDefault="005F0000" w:rsidP="00881CCA">
                        <w:pPr>
                          <w:spacing w:line="276" w:lineRule="auto"/>
                          <w:rPr>
                            <w:b/>
                            <w:sz w:val="18"/>
                            <w:szCs w:val="18"/>
                          </w:rPr>
                        </w:pPr>
                        <w:r w:rsidRPr="001C4E3E">
                          <w:rPr>
                            <w:rFonts w:hint="eastAsia"/>
                            <w:b/>
                            <w:sz w:val="18"/>
                            <w:szCs w:val="18"/>
                          </w:rPr>
                          <w:t>预约办理减员</w:t>
                        </w:r>
                        <w:r w:rsidRPr="001C4E3E">
                          <w:rPr>
                            <w:b/>
                            <w:sz w:val="18"/>
                            <w:szCs w:val="18"/>
                          </w:rPr>
                          <w:t>业务</w:t>
                        </w:r>
                        <w:r w:rsidRPr="001C4E3E">
                          <w:rPr>
                            <w:rFonts w:hint="eastAsia"/>
                            <w:b/>
                            <w:sz w:val="18"/>
                            <w:szCs w:val="18"/>
                          </w:rPr>
                          <w:t>：</w:t>
                        </w:r>
                      </w:p>
                      <w:p w14:paraId="35A69580" w14:textId="77777777" w:rsidR="005F0000" w:rsidRPr="001C4E3E" w:rsidRDefault="005F0000" w:rsidP="00881CCA">
                        <w:pPr>
                          <w:spacing w:line="276" w:lineRule="auto"/>
                          <w:rPr>
                            <w:sz w:val="18"/>
                            <w:szCs w:val="18"/>
                          </w:rPr>
                        </w:pPr>
                        <w:r w:rsidRPr="001C4E3E">
                          <w:rPr>
                            <w:rFonts w:hint="eastAsia"/>
                            <w:sz w:val="18"/>
                            <w:szCs w:val="18"/>
                          </w:rPr>
                          <w:t>请</w:t>
                        </w:r>
                        <w:r w:rsidRPr="00610145">
                          <w:rPr>
                            <w:rFonts w:ascii="宋体" w:hAnsi="宋体" w:cs="Arial" w:hint="eastAsia"/>
                            <w:bCs/>
                            <w:kern w:val="36"/>
                            <w:sz w:val="18"/>
                            <w:szCs w:val="18"/>
                          </w:rPr>
                          <w:t>先在网上</w:t>
                        </w:r>
                        <w:r w:rsidRPr="00610145">
                          <w:rPr>
                            <w:rFonts w:ascii="宋体" w:hAnsi="宋体" w:cs="Arial" w:hint="eastAsia"/>
                            <w:kern w:val="0"/>
                            <w:sz w:val="18"/>
                            <w:szCs w:val="18"/>
                          </w:rPr>
                          <w:t>预约减员业务</w:t>
                        </w:r>
                        <w:r w:rsidRPr="001C4E3E">
                          <w:rPr>
                            <w:sz w:val="18"/>
                            <w:szCs w:val="18"/>
                          </w:rPr>
                          <w:t>，</w:t>
                        </w:r>
                        <w:r w:rsidRPr="001C4E3E">
                          <w:rPr>
                            <w:rFonts w:hint="eastAsia"/>
                            <w:sz w:val="18"/>
                            <w:szCs w:val="18"/>
                          </w:rPr>
                          <w:t>然</w:t>
                        </w:r>
                        <w:r w:rsidRPr="001C4E3E">
                          <w:rPr>
                            <w:sz w:val="18"/>
                            <w:szCs w:val="18"/>
                          </w:rPr>
                          <w:t>后请</w:t>
                        </w:r>
                        <w:r w:rsidRPr="00610145">
                          <w:rPr>
                            <w:rFonts w:hint="eastAsia"/>
                            <w:color w:val="000000"/>
                            <w:sz w:val="18"/>
                            <w:szCs w:val="18"/>
                          </w:rPr>
                          <w:t>携带右侧</w:t>
                        </w:r>
                        <w:r w:rsidRPr="00610145">
                          <w:rPr>
                            <w:color w:val="000000"/>
                            <w:sz w:val="18"/>
                            <w:szCs w:val="18"/>
                          </w:rPr>
                          <w:t>所列</w:t>
                        </w:r>
                        <w:r w:rsidRPr="00610145">
                          <w:rPr>
                            <w:rFonts w:hint="eastAsia"/>
                            <w:color w:val="000000"/>
                            <w:sz w:val="18"/>
                            <w:szCs w:val="18"/>
                          </w:rPr>
                          <w:t>相关材料</w:t>
                        </w:r>
                        <w:r w:rsidRPr="001C4E3E">
                          <w:rPr>
                            <w:rFonts w:hint="eastAsia"/>
                            <w:sz w:val="18"/>
                            <w:szCs w:val="18"/>
                          </w:rPr>
                          <w:t>到社保中心</w:t>
                        </w:r>
                        <w:r>
                          <w:rPr>
                            <w:rFonts w:hint="eastAsia"/>
                            <w:sz w:val="18"/>
                            <w:szCs w:val="18"/>
                          </w:rPr>
                          <w:t>扫描</w:t>
                        </w:r>
                        <w:proofErr w:type="gramStart"/>
                        <w:r>
                          <w:rPr>
                            <w:rFonts w:hint="eastAsia"/>
                            <w:sz w:val="18"/>
                            <w:szCs w:val="18"/>
                          </w:rPr>
                          <w:t>二维码</w:t>
                        </w:r>
                        <w:r>
                          <w:rPr>
                            <w:sz w:val="18"/>
                            <w:szCs w:val="18"/>
                          </w:rPr>
                          <w:t>取号</w:t>
                        </w:r>
                        <w:proofErr w:type="gramEnd"/>
                        <w:r w:rsidRPr="001C4E3E">
                          <w:rPr>
                            <w:rFonts w:hint="eastAsia"/>
                            <w:sz w:val="18"/>
                            <w:szCs w:val="18"/>
                          </w:rPr>
                          <w:t>办理退休减员</w:t>
                        </w:r>
                        <w:r w:rsidRPr="001C4E3E">
                          <w:rPr>
                            <w:sz w:val="18"/>
                            <w:szCs w:val="18"/>
                          </w:rPr>
                          <w:t>手续</w:t>
                        </w:r>
                        <w:r w:rsidRPr="001C4E3E">
                          <w:rPr>
                            <w:rFonts w:hint="eastAsia"/>
                            <w:sz w:val="18"/>
                            <w:szCs w:val="18"/>
                          </w:rPr>
                          <w:t>，</w:t>
                        </w:r>
                        <w:r w:rsidRPr="00610145">
                          <w:rPr>
                            <w:rFonts w:ascii="宋体" w:hAnsi="宋体" w:cs="Arial"/>
                            <w:kern w:val="0"/>
                            <w:sz w:val="18"/>
                            <w:szCs w:val="18"/>
                          </w:rPr>
                          <w:t>同时</w:t>
                        </w:r>
                        <w:r w:rsidRPr="00610145">
                          <w:rPr>
                            <w:rFonts w:ascii="宋体" w:hAnsi="宋体" w:cs="Arial" w:hint="eastAsia"/>
                            <w:b/>
                            <w:kern w:val="0"/>
                            <w:sz w:val="18"/>
                            <w:szCs w:val="18"/>
                          </w:rPr>
                          <w:t>打表</w:t>
                        </w:r>
                        <w:proofErr w:type="gramStart"/>
                        <w:r w:rsidRPr="00610145">
                          <w:rPr>
                            <w:rFonts w:ascii="宋体" w:hAnsi="宋体" w:cs="Arial"/>
                            <w:b/>
                            <w:kern w:val="0"/>
                            <w:sz w:val="18"/>
                            <w:szCs w:val="18"/>
                          </w:rPr>
                          <w:t>并</w:t>
                        </w:r>
                        <w:r w:rsidRPr="00610145">
                          <w:rPr>
                            <w:rFonts w:ascii="宋体" w:hAnsi="宋体" w:cs="Arial" w:hint="eastAsia"/>
                            <w:b/>
                            <w:kern w:val="0"/>
                            <w:sz w:val="18"/>
                            <w:szCs w:val="18"/>
                          </w:rPr>
                          <w:t>下卸数据</w:t>
                        </w:r>
                        <w:proofErr w:type="gramEnd"/>
                      </w:p>
                    </w:txbxContent>
                  </v:textbox>
                </v:rect>
                <v:shape id="AutoShape 98" o:spid="_x0000_s2394" type="#_x0000_t32" style="position:absolute;left:2252;top:6090;width:0;height:4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tpMMAAADdAAAADwAAAGRycy9kb3ducmV2LnhtbERPTWsCMRC9F/ofwhS81ax7cNutUWRB&#10;kYIHbfU8JNPdpZvJkkRd/fWNIPQ2j/c5s8VgO3EmH1rHCibjDASxdqblWsH31+r1DUSIyAY7x6Tg&#10;SgEW8+enGZbGXXhH532sRQrhUKKCJsa+lDLohiyGseuJE/fjvMWYoK+l8XhJ4baTeZZNpcWWU0OD&#10;PVUN6d/9ySq4nYrssDl+VlTcDke9rbxevxdKjV6G5QeISEP8Fz/cG5PmT/Mc7t+kE+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PraTDAAAA3QAAAA8AAAAAAAAAAAAA&#10;AAAAoQIAAGRycy9kb3ducmV2LnhtbFBLBQYAAAAABAAEAPkAAACRAwAAAAA=&#10;" strokecolor="#94b64e">
                  <v:stroke endarrow="block"/>
                  <v:shadow on="t" color="black" opacity="24903f" origin=",.5" offset="0,.55556mm"/>
                </v:shape>
              </v:group>
              <v:rect id="矩形 365" o:spid="_x0000_s2395" style="position:absolute;top:13144;width:21526;height:127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qcMA&#10;AADdAAAADwAAAGRycy9kb3ducmV2LnhtbERP24rCMBB9F/yHMMK+rela1KUaRQRBXBe87AeMzdiW&#10;bSYlydr69xtB8G0O5zrzZWdqcSPnK8sKPoYJCOLc6ooLBT/nzfsnCB+QNdaWScGdPCwX/d4cM21b&#10;PtLtFAoRQ9hnqKAMocmk9HlJBv3QNsSRu1pnMEToCqkdtjHc1HKUJBNpsOLYUGJD65Ly39OfUbAv&#10;ku0q/R6n413l9sf2ML1c5JdSb4NuNQMRqAsv8dO91XH+ZJTC45t4gl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jqc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7D8AC258" w14:textId="77777777" w:rsidR="005F0000" w:rsidRPr="001C4E3E" w:rsidRDefault="005F0000" w:rsidP="00881CCA">
                      <w:pPr>
                        <w:spacing w:line="276" w:lineRule="auto"/>
                        <w:rPr>
                          <w:b/>
                          <w:sz w:val="18"/>
                          <w:szCs w:val="18"/>
                        </w:rPr>
                      </w:pPr>
                      <w:r w:rsidRPr="001C4E3E">
                        <w:rPr>
                          <w:rFonts w:hint="eastAsia"/>
                          <w:b/>
                          <w:sz w:val="18"/>
                          <w:szCs w:val="18"/>
                        </w:rPr>
                        <w:t>软件操作减员：</w:t>
                      </w:r>
                    </w:p>
                    <w:p w14:paraId="4F4E9EEE" w14:textId="77777777" w:rsidR="005F0000" w:rsidRPr="001C4E3E" w:rsidRDefault="005F0000" w:rsidP="00A209B2">
                      <w:pPr>
                        <w:rPr>
                          <w:sz w:val="18"/>
                          <w:szCs w:val="18"/>
                        </w:rPr>
                      </w:pPr>
                      <w:r w:rsidRPr="001C4E3E">
                        <w:rPr>
                          <w:rFonts w:hint="eastAsia"/>
                          <w:sz w:val="18"/>
                          <w:szCs w:val="18"/>
                        </w:rPr>
                        <w:t>登录软件，</w:t>
                      </w:r>
                      <w:r w:rsidRPr="00610145">
                        <w:rPr>
                          <w:rFonts w:ascii="宋体" w:hAnsi="宋体" w:hint="eastAsia"/>
                          <w:kern w:val="10"/>
                          <w:sz w:val="18"/>
                          <w:szCs w:val="18"/>
                        </w:rPr>
                        <w:t>依次</w:t>
                      </w:r>
                      <w:r w:rsidRPr="00610145">
                        <w:rPr>
                          <w:rFonts w:ascii="宋体" w:hAnsi="宋体"/>
                          <w:kern w:val="10"/>
                          <w:sz w:val="18"/>
                          <w:szCs w:val="18"/>
                        </w:rPr>
                        <w:t>选择</w:t>
                      </w:r>
                      <w:r w:rsidRPr="00610145">
                        <w:rPr>
                          <w:rFonts w:ascii="宋体" w:hAnsi="宋体"/>
                          <w:b/>
                          <w:kern w:val="10"/>
                          <w:sz w:val="18"/>
                          <w:szCs w:val="18"/>
                        </w:rPr>
                        <w:t>“</w:t>
                      </w:r>
                      <w:r w:rsidRPr="00610145">
                        <w:rPr>
                          <w:rFonts w:ascii="宋体" w:hAnsi="宋体" w:hint="eastAsia"/>
                          <w:b/>
                          <w:kern w:val="10"/>
                          <w:sz w:val="18"/>
                          <w:szCs w:val="18"/>
                        </w:rPr>
                        <w:t xml:space="preserve">数据采集 </w:t>
                      </w:r>
                      <w:r w:rsidRPr="00610145">
                        <w:rPr>
                          <w:rFonts w:ascii="宋体" w:hAnsi="宋体" w:hint="eastAsia"/>
                          <w:b/>
                          <w:noProof/>
                          <w:kern w:val="10"/>
                          <w:sz w:val="18"/>
                          <w:szCs w:val="18"/>
                        </w:rPr>
                        <w:t>→</w:t>
                      </w:r>
                      <w:r w:rsidRPr="00610145">
                        <w:rPr>
                          <w:rFonts w:ascii="宋体" w:hAnsi="宋体" w:hint="eastAsia"/>
                          <w:b/>
                          <w:kern w:val="10"/>
                          <w:sz w:val="18"/>
                          <w:szCs w:val="18"/>
                        </w:rPr>
                        <w:t>个人变更登记</w:t>
                      </w:r>
                      <w:r w:rsidRPr="00610145">
                        <w:rPr>
                          <w:rFonts w:ascii="宋体" w:hAnsi="宋体" w:hint="eastAsia"/>
                          <w:b/>
                          <w:noProof/>
                          <w:kern w:val="10"/>
                          <w:sz w:val="18"/>
                          <w:szCs w:val="18"/>
                        </w:rPr>
                        <w:t>→</w:t>
                      </w:r>
                      <w:r w:rsidRPr="00610145">
                        <w:rPr>
                          <w:rFonts w:ascii="宋体" w:hAnsi="宋体" w:hint="eastAsia"/>
                          <w:b/>
                          <w:kern w:val="10"/>
                          <w:sz w:val="18"/>
                          <w:szCs w:val="18"/>
                        </w:rPr>
                        <w:t>减员</w:t>
                      </w:r>
                      <w:r w:rsidRPr="00610145">
                        <w:rPr>
                          <w:rFonts w:ascii="宋体" w:hAnsi="宋体"/>
                          <w:b/>
                          <w:kern w:val="10"/>
                          <w:sz w:val="18"/>
                          <w:szCs w:val="18"/>
                        </w:rPr>
                        <w:t>”</w:t>
                      </w:r>
                      <w:r w:rsidRPr="00610145">
                        <w:rPr>
                          <w:rFonts w:ascii="宋体" w:hAnsi="宋体" w:hint="eastAsia"/>
                          <w:kern w:val="10"/>
                          <w:sz w:val="18"/>
                          <w:szCs w:val="18"/>
                        </w:rPr>
                        <w:t>，选择确定本单位名称后，输入退休人员的身份证号，点击“查询”。在查询出的信息中</w:t>
                      </w:r>
                      <w:r w:rsidRPr="00610145">
                        <w:rPr>
                          <w:rFonts w:ascii="宋体" w:hAnsi="宋体"/>
                          <w:kern w:val="10"/>
                          <w:sz w:val="18"/>
                          <w:szCs w:val="18"/>
                        </w:rPr>
                        <w:t>，</w:t>
                      </w:r>
                      <w:r w:rsidRPr="00610145">
                        <w:rPr>
                          <w:rFonts w:ascii="宋体" w:hAnsi="宋体" w:hint="eastAsia"/>
                          <w:kern w:val="10"/>
                          <w:sz w:val="18"/>
                          <w:szCs w:val="18"/>
                        </w:rPr>
                        <w:t>选择</w:t>
                      </w:r>
                      <w:r w:rsidRPr="00610145">
                        <w:rPr>
                          <w:rFonts w:ascii="宋体" w:hAnsi="宋体"/>
                          <w:kern w:val="10"/>
                          <w:sz w:val="18"/>
                          <w:szCs w:val="18"/>
                        </w:rPr>
                        <w:t>确定</w:t>
                      </w:r>
                      <w:r w:rsidRPr="00610145">
                        <w:rPr>
                          <w:rFonts w:ascii="宋体" w:hAnsi="宋体" w:hint="eastAsia"/>
                          <w:b/>
                          <w:kern w:val="10"/>
                          <w:sz w:val="18"/>
                          <w:szCs w:val="18"/>
                        </w:rPr>
                        <w:t>“停止缴费险种”</w:t>
                      </w:r>
                      <w:r w:rsidRPr="00610145">
                        <w:rPr>
                          <w:rFonts w:ascii="宋体" w:hAnsi="宋体" w:hint="eastAsia"/>
                          <w:kern w:val="10"/>
                          <w:sz w:val="18"/>
                          <w:szCs w:val="18"/>
                        </w:rPr>
                        <w:t>和</w:t>
                      </w:r>
                      <w:r w:rsidRPr="00610145">
                        <w:rPr>
                          <w:rFonts w:ascii="宋体" w:hAnsi="宋体" w:hint="eastAsia"/>
                          <w:b/>
                          <w:kern w:val="10"/>
                          <w:sz w:val="18"/>
                          <w:szCs w:val="18"/>
                        </w:rPr>
                        <w:t>“停止缴费原因”</w:t>
                      </w:r>
                      <w:r w:rsidRPr="00610145">
                        <w:rPr>
                          <w:rFonts w:ascii="宋体" w:hAnsi="宋体" w:hint="eastAsia"/>
                          <w:kern w:val="10"/>
                          <w:sz w:val="18"/>
                          <w:szCs w:val="18"/>
                        </w:rPr>
                        <w:t>，然后依次点击</w:t>
                      </w:r>
                      <w:r w:rsidRPr="00610145">
                        <w:rPr>
                          <w:rFonts w:ascii="宋体" w:hAnsi="宋体" w:hint="eastAsia"/>
                          <w:b/>
                          <w:kern w:val="10"/>
                          <w:sz w:val="18"/>
                          <w:szCs w:val="18"/>
                        </w:rPr>
                        <w:t>“确认</w:t>
                      </w:r>
                      <w:r w:rsidRPr="00610145">
                        <w:rPr>
                          <w:rFonts w:ascii="宋体" w:hAnsi="宋体" w:hint="eastAsia"/>
                          <w:b/>
                          <w:noProof/>
                          <w:kern w:val="10"/>
                          <w:sz w:val="18"/>
                          <w:szCs w:val="18"/>
                        </w:rPr>
                        <w:t>→</w:t>
                      </w:r>
                      <w:r w:rsidRPr="00610145">
                        <w:rPr>
                          <w:rFonts w:ascii="宋体" w:hAnsi="宋体" w:hint="eastAsia"/>
                          <w:b/>
                          <w:kern w:val="10"/>
                          <w:sz w:val="18"/>
                          <w:szCs w:val="18"/>
                        </w:rPr>
                        <w:t>减员</w:t>
                      </w:r>
                      <w:r w:rsidRPr="00610145">
                        <w:rPr>
                          <w:rFonts w:ascii="宋体" w:hAnsi="宋体" w:hint="eastAsia"/>
                          <w:b/>
                          <w:noProof/>
                          <w:kern w:val="10"/>
                          <w:sz w:val="18"/>
                          <w:szCs w:val="18"/>
                        </w:rPr>
                        <w:t>→</w:t>
                      </w:r>
                      <w:r w:rsidRPr="00610145">
                        <w:rPr>
                          <w:rFonts w:ascii="宋体" w:hAnsi="宋体" w:hint="eastAsia"/>
                          <w:b/>
                          <w:kern w:val="10"/>
                          <w:sz w:val="18"/>
                          <w:szCs w:val="18"/>
                        </w:rPr>
                        <w:t>是</w:t>
                      </w:r>
                      <w:r w:rsidRPr="00610145">
                        <w:rPr>
                          <w:rFonts w:ascii="宋体" w:hAnsi="宋体" w:hint="eastAsia"/>
                          <w:b/>
                          <w:noProof/>
                          <w:kern w:val="10"/>
                          <w:sz w:val="18"/>
                          <w:szCs w:val="18"/>
                        </w:rPr>
                        <w:t>→</w:t>
                      </w:r>
                      <w:r w:rsidRPr="00610145">
                        <w:rPr>
                          <w:rFonts w:ascii="宋体" w:hAnsi="宋体" w:hint="eastAsia"/>
                          <w:b/>
                          <w:kern w:val="10"/>
                          <w:sz w:val="18"/>
                          <w:szCs w:val="18"/>
                        </w:rPr>
                        <w:t>确定”</w:t>
                      </w:r>
                    </w:p>
                  </w:txbxContent>
                </v:textbox>
              </v:rect>
              <v:shape id="流程图: 可选过程 392" o:spid="_x0000_s2396" type="#_x0000_t176" style="position:absolute;left:18955;top:-381;width:23431;height:37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BkAMUA&#10;AADdAAAADwAAAGRycy9kb3ducmV2LnhtbERP30vDMBB+F/wfwgm+iEssMqRrNlQmDscE24GvZ3O2&#10;xeZSk2zr/vtlIPh2H9/PKxaj7cWefOgca7ibKBDEtTMdNxq21cvtA4gQkQ32jknDkQIs5pcXBebG&#10;HfiD9mVsRArhkKOGNsYhlzLULVkMEzcQJ+7beYsxQd9I4/GQwm0vM6Wm0mLHqaHFgZ5bqn/KndXg&#10;s021fPqs1aB+b96+luV7tX4lra+vxscZiEhj/Bf/uVcmzZ9m93D+Jp0g5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QAxQAAAN0AAAAPAAAAAAAAAAAAAAAAAJgCAABkcnMv&#10;ZG93bnJldi54bWxQSwUGAAAAAAQABAD1AAAAigMAAAAA&#10;" fillcolor="#a3c4ff" strokecolor="#4579b8">
                <v:fill color2="#e5eeff" rotate="t" angle="180" colors="0 #a3c4ff;22938f #bfd5ff;1 #e5eeff" focus="100%" type="gradient"/>
                <v:shadow on="t" color="black" opacity="24903f" origin=",.5" offset="0,.55556mm"/>
                <v:textbox>
                  <w:txbxContent>
                    <w:p w14:paraId="63CF79B1" w14:textId="77777777" w:rsidR="005F0000" w:rsidRPr="001A6616" w:rsidRDefault="005F0000" w:rsidP="004E2429">
                      <w:pPr>
                        <w:spacing w:line="360" w:lineRule="auto"/>
                        <w:jc w:val="center"/>
                        <w:rPr>
                          <w:b/>
                          <w:sz w:val="28"/>
                          <w:szCs w:val="18"/>
                        </w:rPr>
                      </w:pPr>
                      <w:r w:rsidRPr="001A6616">
                        <w:rPr>
                          <w:rFonts w:hint="eastAsia"/>
                          <w:b/>
                          <w:sz w:val="28"/>
                          <w:szCs w:val="18"/>
                        </w:rPr>
                        <w:t>社保退休减员流程图</w:t>
                      </w:r>
                    </w:p>
                    <w:p w14:paraId="297C59F0" w14:textId="77777777" w:rsidR="005F0000" w:rsidRPr="001A6616" w:rsidRDefault="005F0000" w:rsidP="004E2429">
                      <w:pPr>
                        <w:spacing w:line="360" w:lineRule="auto"/>
                        <w:jc w:val="center"/>
                        <w:rPr>
                          <w:b/>
                          <w:sz w:val="28"/>
                          <w:szCs w:val="18"/>
                        </w:rPr>
                      </w:pPr>
                    </w:p>
                  </w:txbxContent>
                </v:textbox>
              </v:shape>
              <v:group id="组合 1" o:spid="_x0000_s2397" style="position:absolute;left:285;top:53151;width:20860;height:13714" coordorigin="-95,-16476" coordsize="20859,137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hNUY8QAAADdAAAA&#10;DwAAAAAAAAAAAAAAAACqAgAAZHJzL2Rvd25yZXYueG1sUEsFBgAAAAAEAAQA+gAAAJsDAAAAAA==&#10;">
                <v:rect id="矩形 390" o:spid="_x0000_s2398" style="position:absolute;left:-95;top:-14193;width:20859;height:114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bAMcMA&#10;AADdAAAADwAAAGRycy9kb3ducmV2LnhtbERP24rCMBB9X9h/CLPg25quYpVqFBEEcV3w9gFjM7Zl&#10;m0lJoq1/vxGEfZvDuc5s0Zla3Mn5yrKCr34Cgji3uuJCwfm0/pyA8AFZY22ZFDzIw2L+/jbDTNuW&#10;D3Q/hkLEEPYZKihDaDIpfV6SQd+3DXHkrtYZDBG6QmqHbQw3tRwkSSoNVhwbSmxoVVL+e7wZBbsi&#10;2SyHP6PhaFu53aHdjy8X+a1U76NbTkEE6sK/+OXe6Dg/HaTw/Cae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bAMc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7EC57323" w14:textId="77777777" w:rsidR="005F0000" w:rsidRPr="00610145" w:rsidRDefault="005F0000" w:rsidP="00CF1B01">
                        <w:pPr>
                          <w:spacing w:line="276" w:lineRule="auto"/>
                          <w:rPr>
                            <w:rFonts w:ascii="宋体" w:hAnsi="宋体" w:cs="Arial"/>
                            <w:b/>
                            <w:bCs/>
                            <w:kern w:val="36"/>
                            <w:sz w:val="18"/>
                            <w:szCs w:val="18"/>
                          </w:rPr>
                        </w:pPr>
                        <w:r w:rsidRPr="00610145">
                          <w:rPr>
                            <w:rFonts w:ascii="宋体" w:hAnsi="宋体" w:cs="Arial" w:hint="eastAsia"/>
                            <w:b/>
                            <w:bCs/>
                            <w:kern w:val="36"/>
                            <w:sz w:val="18"/>
                            <w:szCs w:val="18"/>
                          </w:rPr>
                          <w:t>二次退休</w:t>
                        </w:r>
                        <w:r w:rsidRPr="00610145">
                          <w:rPr>
                            <w:rFonts w:ascii="宋体" w:hAnsi="宋体" w:cs="Arial"/>
                            <w:b/>
                            <w:bCs/>
                            <w:kern w:val="36"/>
                            <w:sz w:val="18"/>
                            <w:szCs w:val="18"/>
                          </w:rPr>
                          <w:t>减员：</w:t>
                        </w:r>
                      </w:p>
                      <w:p w14:paraId="77DF1247" w14:textId="77777777" w:rsidR="005F0000" w:rsidRPr="001C4E3E" w:rsidRDefault="005F0000" w:rsidP="00CF1B01">
                        <w:pPr>
                          <w:spacing w:line="276" w:lineRule="auto"/>
                          <w:rPr>
                            <w:sz w:val="18"/>
                            <w:szCs w:val="18"/>
                          </w:rPr>
                        </w:pPr>
                        <w:r w:rsidRPr="00610145">
                          <w:rPr>
                            <w:rFonts w:ascii="宋体" w:hAnsi="宋体" w:cs="Arial" w:hint="eastAsia"/>
                            <w:bCs/>
                            <w:kern w:val="36"/>
                            <w:sz w:val="18"/>
                            <w:szCs w:val="18"/>
                          </w:rPr>
                          <w:t>经职工养老保险科审批核算完退休金后，单位再次</w:t>
                        </w:r>
                        <w:r w:rsidRPr="00610145">
                          <w:rPr>
                            <w:rFonts w:ascii="宋体" w:hAnsi="宋体" w:cs="Arial"/>
                            <w:bCs/>
                            <w:kern w:val="36"/>
                            <w:sz w:val="18"/>
                            <w:szCs w:val="18"/>
                          </w:rPr>
                          <w:t>在网上预约减员业务，然后</w:t>
                        </w:r>
                        <w:r w:rsidRPr="00610145">
                          <w:rPr>
                            <w:rFonts w:ascii="宋体" w:hAnsi="宋体" w:cs="Arial" w:hint="eastAsia"/>
                            <w:bCs/>
                            <w:kern w:val="36"/>
                            <w:sz w:val="18"/>
                            <w:szCs w:val="18"/>
                          </w:rPr>
                          <w:t>持</w:t>
                        </w:r>
                        <w:r w:rsidRPr="00610145">
                          <w:rPr>
                            <w:rFonts w:ascii="宋体" w:hAnsi="宋体" w:hint="eastAsia"/>
                            <w:kern w:val="10"/>
                            <w:sz w:val="18"/>
                            <w:szCs w:val="18"/>
                          </w:rPr>
                          <w:t>《北京市社会保险参保人员减少表》到社保中心</w:t>
                        </w:r>
                        <w:r>
                          <w:rPr>
                            <w:rFonts w:hint="eastAsia"/>
                            <w:sz w:val="18"/>
                            <w:szCs w:val="18"/>
                          </w:rPr>
                          <w:t>扫描</w:t>
                        </w:r>
                        <w:proofErr w:type="gramStart"/>
                        <w:r>
                          <w:rPr>
                            <w:rFonts w:hint="eastAsia"/>
                            <w:sz w:val="18"/>
                            <w:szCs w:val="18"/>
                          </w:rPr>
                          <w:t>二维码</w:t>
                        </w:r>
                        <w:r>
                          <w:rPr>
                            <w:sz w:val="18"/>
                            <w:szCs w:val="18"/>
                          </w:rPr>
                          <w:t>取号</w:t>
                        </w:r>
                        <w:proofErr w:type="gramEnd"/>
                        <w:r w:rsidRPr="00610145">
                          <w:rPr>
                            <w:rFonts w:ascii="宋体" w:hAnsi="宋体" w:hint="eastAsia"/>
                            <w:b/>
                            <w:kern w:val="10"/>
                            <w:sz w:val="18"/>
                            <w:szCs w:val="18"/>
                          </w:rPr>
                          <w:t>办理二次减员</w:t>
                        </w:r>
                      </w:p>
                    </w:txbxContent>
                  </v:textbox>
                </v:rect>
                <v:shape id="直接箭头连接符 371" o:spid="_x0000_s2399" type="#_x0000_t32" style="position:absolute;left:10477;top:-16476;width:0;height:228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GlOcAAAADdAAAADwAAAGRycy9kb3ducmV2LnhtbERPS4vCMBC+L/gfwgje1lTBbqlGEdFF&#10;9ra+zkMzNsVmUpKs1n9vFhb2Nh/fcxar3rbiTj40jhVMxhkI4srphmsFp+PuvQARIrLG1jEpeFKA&#10;1XLwtsBSuwd/0/0Qa5FCOJSowMTYlVKGypDFMHYdceKuzluMCfpaao+PFG5bOc2yXFpsODUY7Ghj&#10;qLodfqyCr/OJTe73bV8UZkvZ7HPnjhelRsN+PQcRqY//4j/3Xqf5+fQDfr9JJ8j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XhpTnAAAAA3QAAAA8AAAAAAAAAAAAAAAAA&#10;oQIAAGRycy9kb3ducmV2LnhtbFBLBQYAAAAABAAEAPkAAACOAwAAAAA=&#10;" strokecolor="#76923c">
                  <v:stroke endarrow="block"/>
                </v:shape>
              </v:group>
            </v:group>
            <v:rect id="矩形 386" o:spid="_x0000_s2400" style="position:absolute;left:38957;top:36861;width:21241;height:9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Xx2McA&#10;AADdAAAADwAAAGRycy9kb3ducmV2LnhtbESP3WrCQBCF74W+wzKF3ummilaiq0ihIK2F+vMAY3ZM&#10;gtnZsLs16ds7F0LvZjhnzvlmue5do24UYu3ZwOsoA0VceFtzaeB0/BjOQcWEbLHxTAb+KMJ69TRY&#10;Ym59x3u6HVKpJIRjjgaqlNpc61hU5DCOfEss2sUHh0nWUGobsJNw1+hxls20w5qlocKW3isqrodf&#10;Z2BXZtvN5Hs6mX7WYbfvft7OZ/1lzMtzv1mAStSnf/PjemsFfzYWXPlGRtC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V8dj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3005F16C" w14:textId="77777777" w:rsidR="005F0000" w:rsidRPr="00610145" w:rsidRDefault="005F0000" w:rsidP="00CF1B01">
                    <w:pPr>
                      <w:spacing w:line="276" w:lineRule="auto"/>
                      <w:rPr>
                        <w:rFonts w:ascii="宋体" w:hAnsi="宋体"/>
                        <w:b/>
                        <w:kern w:val="10"/>
                        <w:sz w:val="18"/>
                        <w:szCs w:val="18"/>
                      </w:rPr>
                    </w:pPr>
                    <w:r w:rsidRPr="00610145">
                      <w:rPr>
                        <w:rFonts w:ascii="宋体" w:hAnsi="宋体" w:hint="eastAsia"/>
                        <w:b/>
                        <w:kern w:val="10"/>
                        <w:sz w:val="18"/>
                        <w:szCs w:val="18"/>
                      </w:rPr>
                      <w:t>预约</w:t>
                    </w:r>
                    <w:r w:rsidRPr="00610145">
                      <w:rPr>
                        <w:rFonts w:ascii="宋体" w:hAnsi="宋体"/>
                        <w:b/>
                        <w:kern w:val="10"/>
                        <w:sz w:val="18"/>
                        <w:szCs w:val="18"/>
                      </w:rPr>
                      <w:t>办理业务：</w:t>
                    </w:r>
                  </w:p>
                  <w:p w14:paraId="6F0B8284" w14:textId="77777777" w:rsidR="005F0000" w:rsidRPr="00610145" w:rsidRDefault="005F0000" w:rsidP="00CF1B01">
                    <w:pPr>
                      <w:spacing w:line="276" w:lineRule="auto"/>
                      <w:rPr>
                        <w:color w:val="000000"/>
                        <w:sz w:val="18"/>
                        <w:szCs w:val="18"/>
                      </w:rPr>
                    </w:pPr>
                    <w:r w:rsidRPr="001C4E3E">
                      <w:rPr>
                        <w:rFonts w:hint="eastAsia"/>
                        <w:sz w:val="18"/>
                        <w:szCs w:val="18"/>
                      </w:rPr>
                      <w:t>请</w:t>
                    </w:r>
                    <w:r w:rsidRPr="00610145">
                      <w:rPr>
                        <w:rFonts w:ascii="宋体" w:hAnsi="宋体" w:cs="Arial" w:hint="eastAsia"/>
                        <w:bCs/>
                        <w:kern w:val="36"/>
                        <w:sz w:val="18"/>
                        <w:szCs w:val="18"/>
                      </w:rPr>
                      <w:t>先在网上</w:t>
                    </w:r>
                    <w:r w:rsidRPr="00610145">
                      <w:rPr>
                        <w:rFonts w:ascii="宋体" w:hAnsi="宋体" w:cs="Arial" w:hint="eastAsia"/>
                        <w:kern w:val="0"/>
                        <w:sz w:val="18"/>
                        <w:szCs w:val="18"/>
                      </w:rPr>
                      <w:t>预约变更</w:t>
                    </w:r>
                    <w:r w:rsidRPr="00610145">
                      <w:rPr>
                        <w:rFonts w:ascii="宋体" w:hAnsi="宋体" w:cs="Arial"/>
                        <w:kern w:val="0"/>
                        <w:sz w:val="18"/>
                        <w:szCs w:val="18"/>
                      </w:rPr>
                      <w:t>业务，然后</w:t>
                    </w:r>
                    <w:r w:rsidRPr="00610145">
                      <w:rPr>
                        <w:rFonts w:ascii="宋体" w:hAnsi="宋体" w:hint="eastAsia"/>
                        <w:color w:val="000000"/>
                        <w:kern w:val="10"/>
                        <w:sz w:val="18"/>
                        <w:szCs w:val="18"/>
                      </w:rPr>
                      <w:t>携带左侧</w:t>
                    </w:r>
                    <w:r w:rsidRPr="00610145">
                      <w:rPr>
                        <w:rFonts w:ascii="宋体" w:hAnsi="宋体"/>
                        <w:color w:val="000000"/>
                        <w:kern w:val="10"/>
                        <w:sz w:val="18"/>
                        <w:szCs w:val="18"/>
                      </w:rPr>
                      <w:t>所列</w:t>
                    </w:r>
                    <w:r w:rsidRPr="00610145">
                      <w:rPr>
                        <w:rFonts w:ascii="宋体" w:hAnsi="宋体" w:hint="eastAsia"/>
                        <w:color w:val="000000"/>
                        <w:kern w:val="10"/>
                        <w:sz w:val="18"/>
                        <w:szCs w:val="18"/>
                      </w:rPr>
                      <w:t>相关资料到社保中心</w:t>
                    </w:r>
                    <w:r>
                      <w:rPr>
                        <w:rFonts w:hint="eastAsia"/>
                        <w:sz w:val="18"/>
                        <w:szCs w:val="18"/>
                      </w:rPr>
                      <w:t>扫描</w:t>
                    </w:r>
                    <w:proofErr w:type="gramStart"/>
                    <w:r>
                      <w:rPr>
                        <w:rFonts w:hint="eastAsia"/>
                        <w:sz w:val="18"/>
                        <w:szCs w:val="18"/>
                      </w:rPr>
                      <w:t>二维码</w:t>
                    </w:r>
                    <w:r>
                      <w:rPr>
                        <w:sz w:val="18"/>
                        <w:szCs w:val="18"/>
                      </w:rPr>
                      <w:t>取号</w:t>
                    </w:r>
                    <w:proofErr w:type="gramEnd"/>
                    <w:r w:rsidRPr="00610145">
                      <w:rPr>
                        <w:rFonts w:ascii="宋体" w:hAnsi="宋体"/>
                        <w:color w:val="000000"/>
                        <w:kern w:val="10"/>
                        <w:sz w:val="18"/>
                        <w:szCs w:val="18"/>
                      </w:rPr>
                      <w:t>办理</w:t>
                    </w:r>
                    <w:r w:rsidRPr="00610145">
                      <w:rPr>
                        <w:rFonts w:ascii="宋体" w:hAnsi="宋体" w:hint="eastAsia"/>
                        <w:color w:val="000000"/>
                        <w:kern w:val="10"/>
                        <w:sz w:val="18"/>
                        <w:szCs w:val="18"/>
                      </w:rPr>
                      <w:t>医疗</w:t>
                    </w:r>
                    <w:proofErr w:type="gramStart"/>
                    <w:r w:rsidRPr="00610145">
                      <w:rPr>
                        <w:rFonts w:ascii="宋体" w:hAnsi="宋体"/>
                        <w:color w:val="000000"/>
                        <w:kern w:val="10"/>
                        <w:sz w:val="18"/>
                        <w:szCs w:val="18"/>
                      </w:rPr>
                      <w:t>在职转</w:t>
                    </w:r>
                    <w:proofErr w:type="gramEnd"/>
                    <w:r w:rsidRPr="00610145">
                      <w:rPr>
                        <w:rFonts w:ascii="宋体" w:hAnsi="宋体"/>
                        <w:color w:val="000000"/>
                        <w:kern w:val="10"/>
                        <w:sz w:val="18"/>
                        <w:szCs w:val="18"/>
                      </w:rPr>
                      <w:t>退休和社保</w:t>
                    </w:r>
                    <w:r w:rsidRPr="00610145">
                      <w:rPr>
                        <w:rFonts w:ascii="宋体" w:hAnsi="宋体" w:hint="eastAsia"/>
                        <w:color w:val="000000"/>
                        <w:kern w:val="10"/>
                        <w:sz w:val="18"/>
                        <w:szCs w:val="18"/>
                      </w:rPr>
                      <w:t>卡</w:t>
                    </w:r>
                    <w:r w:rsidRPr="00610145">
                      <w:rPr>
                        <w:rFonts w:ascii="宋体" w:hAnsi="宋体"/>
                        <w:color w:val="000000"/>
                        <w:kern w:val="10"/>
                        <w:sz w:val="18"/>
                        <w:szCs w:val="18"/>
                      </w:rPr>
                      <w:t>信息同步业务。</w:t>
                    </w:r>
                  </w:p>
                </w:txbxContent>
              </v:textbox>
            </v:rect>
            <v:shape id="直接箭头连接符 381" o:spid="_x0000_s2401" type="#_x0000_t32" style="position:absolute;left:49053;top:34195;width:0;height:26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KU0MAAAADdAAAADwAAAGRycy9kb3ducmV2LnhtbERPS4vCMBC+L/gfwgje1lTBUqtRRFaR&#10;va2v89CMTbGZlCSr9d9vFhb2Nh/fc5br3rbiQT40jhVMxhkI4srphmsF59PuvQARIrLG1jEpeFGA&#10;9WrwtsRSuyd/0eMYa5FCOJSowMTYlVKGypDFMHYdceJuzluMCfpaao/PFG5bOc2yXFpsODUY7Ghr&#10;qLofv62Cz8uZTe4PbV8U5oOy2X7nTlelRsN+swARqY//4j/3Qaf5+XQOv9+kE+Tq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sylNDAAAAA3QAAAA8AAAAAAAAAAAAAAAAA&#10;oQIAAGRycy9kb3ducmV2LnhtbFBLBQYAAAAABAAEAPkAAACOAwAAAAA=&#10;" strokecolor="#76923c">
              <v:stroke endarrow="block"/>
            </v:shape>
            <w10:wrap anchorx="margin"/>
          </v:group>
        </w:pict>
      </w:r>
      <w:r w:rsidR="001C4E3E">
        <w:t>1</w:t>
      </w:r>
      <w:r w:rsidR="00094D0D">
        <w:t>9</w:t>
      </w:r>
      <w:r w:rsidR="00C80C46" w:rsidRPr="00D817F3">
        <w:t>.</w:t>
      </w:r>
      <w:r w:rsidR="00446F06" w:rsidRPr="00D817F3">
        <w:rPr>
          <w:rFonts w:hint="eastAsia"/>
        </w:rPr>
        <w:t>社保退休</w:t>
      </w:r>
      <w:r w:rsidR="00CB7C0D">
        <w:rPr>
          <w:rFonts w:hint="eastAsia"/>
        </w:rPr>
        <w:t>减员</w:t>
      </w:r>
      <w:r w:rsidR="00446F06" w:rsidRPr="00D817F3">
        <w:rPr>
          <w:rFonts w:hint="eastAsia"/>
        </w:rPr>
        <w:t>流程图</w:t>
      </w:r>
      <w:bookmarkEnd w:id="56"/>
      <w:bookmarkEnd w:id="57"/>
    </w:p>
    <w:p w14:paraId="0E7CFA4E" w14:textId="77777777" w:rsidR="004E2429" w:rsidRPr="009C73EB" w:rsidRDefault="004E2429" w:rsidP="009C73EB">
      <w:pPr>
        <w:spacing w:line="360" w:lineRule="auto"/>
        <w:ind w:firstLineChars="200" w:firstLine="480"/>
        <w:jc w:val="left"/>
        <w:rPr>
          <w:rFonts w:ascii="宋体" w:hAnsi="宋体"/>
          <w:szCs w:val="24"/>
        </w:rPr>
      </w:pPr>
    </w:p>
    <w:p w14:paraId="6B9B2B3F" w14:textId="77777777" w:rsidR="004E2429" w:rsidRPr="009C73EB" w:rsidRDefault="004E2429" w:rsidP="009C73EB">
      <w:pPr>
        <w:spacing w:line="360" w:lineRule="auto"/>
        <w:ind w:firstLineChars="200" w:firstLine="480"/>
        <w:jc w:val="left"/>
        <w:rPr>
          <w:rFonts w:ascii="宋体" w:hAnsi="宋体"/>
          <w:szCs w:val="24"/>
        </w:rPr>
      </w:pPr>
    </w:p>
    <w:p w14:paraId="3AD6F078" w14:textId="77777777" w:rsidR="004E2429" w:rsidRPr="009C73EB" w:rsidRDefault="004E2429" w:rsidP="009C73EB">
      <w:pPr>
        <w:spacing w:line="360" w:lineRule="auto"/>
        <w:ind w:firstLineChars="200" w:firstLine="480"/>
        <w:jc w:val="left"/>
        <w:rPr>
          <w:rFonts w:ascii="宋体" w:hAnsi="宋体"/>
          <w:szCs w:val="24"/>
        </w:rPr>
      </w:pPr>
    </w:p>
    <w:p w14:paraId="62D40AAD" w14:textId="77777777" w:rsidR="004E2429" w:rsidRPr="009C73EB" w:rsidRDefault="004E2429" w:rsidP="009C73EB">
      <w:pPr>
        <w:spacing w:line="360" w:lineRule="auto"/>
        <w:ind w:firstLineChars="200" w:firstLine="480"/>
        <w:jc w:val="left"/>
        <w:rPr>
          <w:rFonts w:ascii="宋体" w:hAnsi="宋体"/>
          <w:szCs w:val="24"/>
        </w:rPr>
      </w:pPr>
    </w:p>
    <w:p w14:paraId="7BAA7BF1" w14:textId="77777777" w:rsidR="004E2429" w:rsidRPr="009C73EB" w:rsidRDefault="004E2429" w:rsidP="009C73EB">
      <w:pPr>
        <w:tabs>
          <w:tab w:val="center" w:pos="5029"/>
        </w:tabs>
        <w:spacing w:line="360" w:lineRule="auto"/>
        <w:ind w:firstLineChars="200" w:firstLine="480"/>
        <w:jc w:val="left"/>
        <w:rPr>
          <w:rFonts w:ascii="宋体" w:hAnsi="宋体"/>
          <w:szCs w:val="24"/>
        </w:rPr>
      </w:pPr>
      <w:r w:rsidRPr="009C73EB">
        <w:rPr>
          <w:rFonts w:ascii="宋体" w:hAnsi="宋体"/>
          <w:szCs w:val="24"/>
        </w:rPr>
        <w:tab/>
      </w:r>
    </w:p>
    <w:p w14:paraId="5661B85F" w14:textId="77777777" w:rsidR="004E2429" w:rsidRPr="009C73EB" w:rsidRDefault="004E2429" w:rsidP="009C73EB">
      <w:pPr>
        <w:spacing w:line="360" w:lineRule="auto"/>
        <w:rPr>
          <w:rFonts w:ascii="宋体" w:hAnsi="宋体"/>
          <w:szCs w:val="24"/>
        </w:rPr>
      </w:pPr>
    </w:p>
    <w:p w14:paraId="7DEAFD09" w14:textId="77777777" w:rsidR="00DF5886" w:rsidRPr="009C73EB" w:rsidRDefault="00DF5886" w:rsidP="009C73EB">
      <w:pPr>
        <w:spacing w:line="360" w:lineRule="auto"/>
        <w:rPr>
          <w:rFonts w:ascii="宋体" w:hAnsi="宋体"/>
          <w:szCs w:val="24"/>
        </w:rPr>
      </w:pPr>
    </w:p>
    <w:p w14:paraId="3AFA2B05" w14:textId="77777777" w:rsidR="00DF5886" w:rsidRPr="009C73EB" w:rsidRDefault="00DF5886" w:rsidP="009C73EB">
      <w:pPr>
        <w:spacing w:line="360" w:lineRule="auto"/>
        <w:rPr>
          <w:rFonts w:ascii="宋体" w:hAnsi="宋体"/>
          <w:szCs w:val="24"/>
        </w:rPr>
      </w:pPr>
    </w:p>
    <w:p w14:paraId="2A513642" w14:textId="77777777" w:rsidR="00DF5886" w:rsidRPr="009C73EB" w:rsidRDefault="00DF5886" w:rsidP="009C73EB">
      <w:pPr>
        <w:spacing w:line="360" w:lineRule="auto"/>
        <w:rPr>
          <w:rFonts w:ascii="宋体" w:hAnsi="宋体"/>
          <w:szCs w:val="24"/>
        </w:rPr>
      </w:pPr>
    </w:p>
    <w:p w14:paraId="089B5AD8" w14:textId="77777777" w:rsidR="00DF5886" w:rsidRPr="009C73EB" w:rsidRDefault="00DF5886" w:rsidP="009C73EB">
      <w:pPr>
        <w:spacing w:line="360" w:lineRule="auto"/>
        <w:rPr>
          <w:rFonts w:ascii="宋体" w:hAnsi="宋体"/>
          <w:szCs w:val="24"/>
        </w:rPr>
      </w:pPr>
    </w:p>
    <w:p w14:paraId="4AF8D447" w14:textId="77777777" w:rsidR="00DF5886" w:rsidRPr="009C73EB" w:rsidRDefault="00DF5886" w:rsidP="009C73EB">
      <w:pPr>
        <w:spacing w:line="360" w:lineRule="auto"/>
        <w:rPr>
          <w:rFonts w:ascii="宋体" w:hAnsi="宋体"/>
          <w:szCs w:val="24"/>
        </w:rPr>
      </w:pPr>
    </w:p>
    <w:p w14:paraId="46F49065" w14:textId="77777777" w:rsidR="00DF5886" w:rsidRPr="009C73EB" w:rsidRDefault="00DF5886" w:rsidP="009C73EB">
      <w:pPr>
        <w:spacing w:line="360" w:lineRule="auto"/>
        <w:rPr>
          <w:rFonts w:ascii="宋体" w:hAnsi="宋体"/>
          <w:szCs w:val="24"/>
        </w:rPr>
      </w:pPr>
    </w:p>
    <w:p w14:paraId="2F543C0C" w14:textId="77777777" w:rsidR="00DF5886" w:rsidRPr="009C73EB" w:rsidRDefault="00DF5886" w:rsidP="009C73EB">
      <w:pPr>
        <w:spacing w:line="360" w:lineRule="auto"/>
        <w:rPr>
          <w:rFonts w:ascii="宋体" w:hAnsi="宋体"/>
          <w:szCs w:val="24"/>
        </w:rPr>
      </w:pPr>
    </w:p>
    <w:p w14:paraId="4D906B87" w14:textId="77777777" w:rsidR="00DF5886" w:rsidRPr="009C73EB" w:rsidRDefault="00DF5886" w:rsidP="009C73EB">
      <w:pPr>
        <w:spacing w:line="360" w:lineRule="auto"/>
        <w:rPr>
          <w:rFonts w:ascii="宋体" w:hAnsi="宋体"/>
          <w:szCs w:val="24"/>
        </w:rPr>
      </w:pPr>
    </w:p>
    <w:p w14:paraId="387A0BB6" w14:textId="77777777" w:rsidR="00DF5886" w:rsidRPr="009C73EB" w:rsidRDefault="00DF5886" w:rsidP="009C73EB">
      <w:pPr>
        <w:spacing w:line="360" w:lineRule="auto"/>
        <w:rPr>
          <w:rFonts w:ascii="宋体" w:hAnsi="宋体"/>
          <w:szCs w:val="24"/>
        </w:rPr>
      </w:pPr>
    </w:p>
    <w:p w14:paraId="3D200DA6" w14:textId="77777777" w:rsidR="00DF5886" w:rsidRPr="009C73EB" w:rsidRDefault="00DF5886" w:rsidP="009C73EB">
      <w:pPr>
        <w:spacing w:line="360" w:lineRule="auto"/>
        <w:rPr>
          <w:rFonts w:ascii="宋体" w:hAnsi="宋体"/>
          <w:szCs w:val="24"/>
        </w:rPr>
      </w:pPr>
    </w:p>
    <w:p w14:paraId="11B86C8E" w14:textId="77777777" w:rsidR="00DF5886" w:rsidRPr="009C73EB" w:rsidRDefault="00DF5886" w:rsidP="009C73EB">
      <w:pPr>
        <w:spacing w:line="360" w:lineRule="auto"/>
        <w:rPr>
          <w:rFonts w:ascii="宋体" w:hAnsi="宋体"/>
          <w:szCs w:val="24"/>
        </w:rPr>
      </w:pPr>
    </w:p>
    <w:p w14:paraId="6B292F7E" w14:textId="77777777" w:rsidR="00DF5886" w:rsidRPr="009C73EB" w:rsidRDefault="00DF5886" w:rsidP="009C73EB">
      <w:pPr>
        <w:spacing w:line="360" w:lineRule="auto"/>
        <w:rPr>
          <w:rFonts w:ascii="宋体" w:hAnsi="宋体"/>
          <w:szCs w:val="24"/>
        </w:rPr>
      </w:pPr>
    </w:p>
    <w:p w14:paraId="260FDF8C" w14:textId="77777777" w:rsidR="00DF5886" w:rsidRPr="009C73EB" w:rsidRDefault="00DF5886" w:rsidP="009C73EB">
      <w:pPr>
        <w:spacing w:line="360" w:lineRule="auto"/>
        <w:rPr>
          <w:rFonts w:ascii="宋体" w:hAnsi="宋体"/>
          <w:szCs w:val="24"/>
        </w:rPr>
      </w:pPr>
    </w:p>
    <w:p w14:paraId="49FFD18E" w14:textId="77777777" w:rsidR="00DF5886" w:rsidRPr="009C73EB" w:rsidRDefault="00DF5886" w:rsidP="009C73EB">
      <w:pPr>
        <w:spacing w:line="360" w:lineRule="auto"/>
        <w:rPr>
          <w:rFonts w:ascii="宋体" w:hAnsi="宋体"/>
          <w:szCs w:val="24"/>
        </w:rPr>
      </w:pPr>
    </w:p>
    <w:p w14:paraId="76170A4D" w14:textId="77777777" w:rsidR="00DF5886" w:rsidRPr="009C73EB" w:rsidRDefault="00DF5886" w:rsidP="009C73EB">
      <w:pPr>
        <w:spacing w:line="360" w:lineRule="auto"/>
        <w:rPr>
          <w:rFonts w:ascii="宋体" w:hAnsi="宋体"/>
          <w:szCs w:val="24"/>
        </w:rPr>
      </w:pPr>
    </w:p>
    <w:p w14:paraId="6CF32461" w14:textId="77777777" w:rsidR="00DF5886" w:rsidRPr="009C73EB" w:rsidRDefault="00DF5886" w:rsidP="009C73EB">
      <w:pPr>
        <w:spacing w:line="360" w:lineRule="auto"/>
        <w:rPr>
          <w:rFonts w:ascii="宋体" w:hAnsi="宋体"/>
          <w:szCs w:val="24"/>
        </w:rPr>
      </w:pPr>
    </w:p>
    <w:p w14:paraId="46C7998B" w14:textId="77777777" w:rsidR="00DF5886" w:rsidRPr="009C73EB" w:rsidRDefault="00DF5886" w:rsidP="009C73EB">
      <w:pPr>
        <w:spacing w:line="360" w:lineRule="auto"/>
        <w:rPr>
          <w:rFonts w:ascii="宋体" w:hAnsi="宋体"/>
          <w:szCs w:val="24"/>
        </w:rPr>
      </w:pPr>
    </w:p>
    <w:p w14:paraId="725A5085" w14:textId="77777777" w:rsidR="00DF5886" w:rsidRPr="001A6616" w:rsidRDefault="00DF5886" w:rsidP="001A6616">
      <w:pPr>
        <w:rPr>
          <w:rFonts w:ascii="宋体" w:hAnsi="宋体"/>
          <w:sz w:val="18"/>
          <w:szCs w:val="24"/>
        </w:rPr>
      </w:pPr>
    </w:p>
    <w:p w14:paraId="0DCFF528" w14:textId="77777777" w:rsidR="00DF5886" w:rsidRPr="009C73EB" w:rsidRDefault="00B11741" w:rsidP="009C73EB">
      <w:pPr>
        <w:spacing w:line="360" w:lineRule="auto"/>
        <w:rPr>
          <w:rFonts w:ascii="宋体" w:hAnsi="宋体"/>
          <w:szCs w:val="24"/>
        </w:rPr>
      </w:pPr>
      <w:r w:rsidRPr="00B11741">
        <w:rPr>
          <w:rFonts w:ascii="宋体" w:hAnsi="宋体"/>
          <w:noProof/>
          <w:szCs w:val="24"/>
        </w:rPr>
        <w:pict w14:anchorId="33735A26">
          <v:rect id="_x0000_s2402" style="position:absolute;left:0;text-align:left;margin-left:-28.35pt;margin-top:16.95pt;width:467.25pt;height:140.25pt;z-index:3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" stroked="f">
            <v:textbox>
              <w:txbxContent>
                <w:p w14:paraId="7D1C7366" w14:textId="77777777" w:rsidR="005F0000" w:rsidRPr="00610145" w:rsidRDefault="005F0000" w:rsidP="001A6616">
                  <w:pPr>
                    <w:ind w:firstLineChars="200" w:firstLine="361"/>
                    <w:rPr>
                      <w:rFonts w:ascii="宋体" w:hAnsi="宋体"/>
                      <w:b/>
                      <w:sz w:val="18"/>
                      <w:szCs w:val="24"/>
                    </w:rPr>
                  </w:pPr>
                  <w:r w:rsidRPr="00610145">
                    <w:rPr>
                      <w:rFonts w:ascii="宋体" w:hAnsi="宋体" w:hint="eastAsia"/>
                      <w:b/>
                      <w:sz w:val="18"/>
                      <w:szCs w:val="24"/>
                    </w:rPr>
                    <w:t>注意事项：</w:t>
                  </w:r>
                </w:p>
                <w:p w14:paraId="47841CEB" w14:textId="77777777" w:rsidR="005F0000" w:rsidRPr="00610145" w:rsidRDefault="005F0000" w:rsidP="001A6616">
                  <w:pPr>
                    <w:ind w:firstLineChars="200" w:firstLine="360"/>
                    <w:rPr>
                      <w:rFonts w:ascii="宋体" w:hAnsi="宋体"/>
                      <w:sz w:val="18"/>
                      <w:szCs w:val="24"/>
                    </w:rPr>
                  </w:pPr>
                  <w:r w:rsidRPr="00610145">
                    <w:rPr>
                      <w:rFonts w:ascii="宋体" w:hAnsi="宋体" w:hint="eastAsia"/>
                      <w:sz w:val="18"/>
                      <w:szCs w:val="24"/>
                    </w:rPr>
                    <w:t>1．办理退休减员前请</w:t>
                  </w:r>
                  <w:r w:rsidRPr="00610145">
                    <w:rPr>
                      <w:rFonts w:ascii="宋体" w:hAnsi="宋体"/>
                      <w:sz w:val="18"/>
                      <w:szCs w:val="24"/>
                    </w:rPr>
                    <w:t>先</w:t>
                  </w:r>
                  <w:r w:rsidRPr="00610145">
                    <w:rPr>
                      <w:rFonts w:ascii="宋体" w:hAnsi="宋体" w:hint="eastAsia"/>
                      <w:sz w:val="18"/>
                      <w:szCs w:val="24"/>
                    </w:rPr>
                    <w:t>采集上报退休人员的银行账户信息（操作流程见“办理自选养老金代发银行操作流程”），然后</w:t>
                  </w:r>
                  <w:r w:rsidRPr="00610145">
                    <w:rPr>
                      <w:rFonts w:ascii="宋体" w:hAnsi="宋体"/>
                      <w:sz w:val="18"/>
                      <w:szCs w:val="24"/>
                    </w:rPr>
                    <w:t>持退休人员档案到职工养老保险科进行</w:t>
                  </w:r>
                  <w:r w:rsidRPr="00610145">
                    <w:rPr>
                      <w:rFonts w:ascii="宋体" w:hAnsi="宋体" w:hint="eastAsia"/>
                      <w:sz w:val="18"/>
                      <w:szCs w:val="24"/>
                    </w:rPr>
                    <w:t>审核（详细</w:t>
                  </w:r>
                  <w:r w:rsidRPr="00610145">
                    <w:rPr>
                      <w:rFonts w:ascii="宋体" w:hAnsi="宋体"/>
                      <w:sz w:val="18"/>
                      <w:szCs w:val="24"/>
                    </w:rPr>
                    <w:t>程序请咨询职工养老保险科）；</w:t>
                  </w:r>
                </w:p>
                <w:p w14:paraId="32564FCB" w14:textId="77777777" w:rsidR="005F0000" w:rsidRPr="00610145" w:rsidRDefault="005F0000" w:rsidP="001A6616">
                  <w:pPr>
                    <w:ind w:firstLineChars="200" w:firstLine="360"/>
                    <w:rPr>
                      <w:rFonts w:ascii="宋体" w:hAnsi="宋体" w:cs="Arial"/>
                      <w:bCs/>
                      <w:kern w:val="36"/>
                      <w:sz w:val="18"/>
                      <w:szCs w:val="24"/>
                    </w:rPr>
                  </w:pPr>
                  <w:r w:rsidRPr="00610145">
                    <w:rPr>
                      <w:rFonts w:ascii="宋体" w:hAnsi="宋体" w:hint="eastAsia"/>
                      <w:sz w:val="18"/>
                      <w:szCs w:val="24"/>
                    </w:rPr>
                    <w:t>2．</w:t>
                  </w:r>
                  <w:r w:rsidRPr="00610145">
                    <w:rPr>
                      <w:rFonts w:ascii="宋体" w:hAnsi="宋体" w:cs="Arial" w:hint="eastAsia"/>
                      <w:bCs/>
                      <w:kern w:val="36"/>
                      <w:sz w:val="18"/>
                      <w:szCs w:val="24"/>
                    </w:rPr>
                    <w:t>窗口打印完</w:t>
                  </w:r>
                  <w:r w:rsidRPr="00610145">
                    <w:rPr>
                      <w:rFonts w:ascii="宋体" w:hAnsi="宋体" w:cs="Arial"/>
                      <w:kern w:val="0"/>
                      <w:sz w:val="18"/>
                      <w:szCs w:val="24"/>
                    </w:rPr>
                    <w:t>《北京市养老保险个人</w:t>
                  </w:r>
                  <w:proofErr w:type="gramStart"/>
                  <w:r w:rsidRPr="00610145">
                    <w:rPr>
                      <w:rFonts w:ascii="宋体" w:hAnsi="宋体" w:cs="Arial"/>
                      <w:kern w:val="0"/>
                      <w:sz w:val="18"/>
                      <w:szCs w:val="24"/>
                    </w:rPr>
                    <w:t>帐户</w:t>
                  </w:r>
                  <w:proofErr w:type="gramEnd"/>
                  <w:r w:rsidRPr="00610145">
                    <w:rPr>
                      <w:rFonts w:ascii="宋体" w:hAnsi="宋体" w:cs="Arial" w:hint="eastAsia"/>
                      <w:kern w:val="0"/>
                      <w:sz w:val="18"/>
                      <w:szCs w:val="24"/>
                    </w:rPr>
                    <w:t>缴费情况表</w:t>
                  </w:r>
                  <w:r w:rsidRPr="00610145">
                    <w:rPr>
                      <w:rFonts w:ascii="宋体" w:hAnsi="宋体" w:cs="Arial"/>
                      <w:kern w:val="0"/>
                      <w:sz w:val="18"/>
                      <w:szCs w:val="24"/>
                    </w:rPr>
                    <w:t>》</w:t>
                  </w:r>
                  <w:r w:rsidRPr="00610145">
                    <w:rPr>
                      <w:rFonts w:ascii="宋体" w:hAnsi="宋体" w:cs="Arial" w:hint="eastAsia"/>
                      <w:kern w:val="0"/>
                      <w:sz w:val="18"/>
                      <w:szCs w:val="24"/>
                    </w:rPr>
                    <w:t>后，注意检查</w:t>
                  </w:r>
                  <w:r w:rsidRPr="00610145">
                    <w:rPr>
                      <w:rFonts w:ascii="宋体" w:hAnsi="宋体" w:hint="eastAsia"/>
                      <w:sz w:val="18"/>
                      <w:szCs w:val="24"/>
                    </w:rPr>
                    <w:t>视同、参加工作时间等信息是否需要修改，96、98年的账户是否需要拆分；</w:t>
                  </w:r>
                </w:p>
                <w:p w14:paraId="343FF238" w14:textId="77777777" w:rsidR="005F0000" w:rsidRPr="00610145" w:rsidRDefault="005F0000" w:rsidP="001A6616">
                  <w:pPr>
                    <w:ind w:firstLineChars="200" w:firstLine="360"/>
                    <w:rPr>
                      <w:rFonts w:ascii="宋体" w:hAnsi="宋体"/>
                      <w:sz w:val="18"/>
                      <w:szCs w:val="24"/>
                    </w:rPr>
                  </w:pPr>
                  <w:r w:rsidRPr="00610145">
                    <w:rPr>
                      <w:rFonts w:ascii="宋体" w:hAnsi="宋体" w:hint="eastAsia"/>
                      <w:sz w:val="18"/>
                      <w:szCs w:val="24"/>
                    </w:rPr>
                    <w:t>3．如需修改视同、参加工作时间等信息，提交材料和个人信息变更表；</w:t>
                  </w:r>
                </w:p>
                <w:p w14:paraId="143C0F29" w14:textId="77777777" w:rsidR="005F0000" w:rsidRPr="00610145" w:rsidRDefault="005F0000" w:rsidP="001A6616">
                  <w:pPr>
                    <w:ind w:firstLineChars="200" w:firstLine="360"/>
                    <w:rPr>
                      <w:rFonts w:ascii="宋体" w:hAnsi="宋体"/>
                      <w:sz w:val="18"/>
                      <w:szCs w:val="24"/>
                    </w:rPr>
                  </w:pPr>
                  <w:r w:rsidRPr="00610145">
                    <w:rPr>
                      <w:rFonts w:ascii="宋体" w:hAnsi="宋体" w:hint="eastAsia"/>
                      <w:sz w:val="18"/>
                      <w:szCs w:val="24"/>
                    </w:rPr>
                    <w:t>4．职工</w:t>
                  </w:r>
                  <w:r w:rsidRPr="00610145">
                    <w:rPr>
                      <w:rFonts w:ascii="宋体" w:hAnsi="宋体"/>
                      <w:sz w:val="18"/>
                      <w:szCs w:val="24"/>
                    </w:rPr>
                    <w:t>养老保险科审批核算退休金所需材料请参照</w:t>
                  </w:r>
                  <w:r w:rsidRPr="00610145">
                    <w:rPr>
                      <w:rFonts w:ascii="宋体" w:hAnsi="宋体" w:hint="eastAsia"/>
                      <w:sz w:val="18"/>
                      <w:szCs w:val="24"/>
                    </w:rPr>
                    <w:t>本书</w:t>
                  </w:r>
                  <w:r w:rsidRPr="00610145">
                    <w:rPr>
                      <w:rFonts w:ascii="宋体" w:hAnsi="宋体"/>
                      <w:sz w:val="18"/>
                      <w:szCs w:val="24"/>
                    </w:rPr>
                    <w:t>第二部分</w:t>
                  </w:r>
                  <w:r w:rsidRPr="00610145">
                    <w:rPr>
                      <w:rFonts w:ascii="宋体" w:hAnsi="宋体" w:hint="eastAsia"/>
                      <w:sz w:val="18"/>
                      <w:szCs w:val="24"/>
                    </w:rPr>
                    <w:t>第十二章</w:t>
                  </w:r>
                  <w:r w:rsidRPr="00610145">
                    <w:rPr>
                      <w:rFonts w:ascii="宋体" w:hAnsi="宋体"/>
                      <w:sz w:val="18"/>
                      <w:szCs w:val="24"/>
                    </w:rPr>
                    <w:t>中</w:t>
                  </w:r>
                  <w:r w:rsidRPr="00610145">
                    <w:rPr>
                      <w:rFonts w:ascii="宋体" w:hAnsi="宋体" w:hint="eastAsia"/>
                      <w:sz w:val="18"/>
                      <w:szCs w:val="24"/>
                    </w:rPr>
                    <w:t>“用人</w:t>
                  </w:r>
                  <w:r w:rsidRPr="00610145">
                    <w:rPr>
                      <w:rFonts w:ascii="宋体" w:hAnsi="宋体"/>
                      <w:sz w:val="18"/>
                      <w:szCs w:val="24"/>
                    </w:rPr>
                    <w:t>单位为参保职工办理退休办事指南”；</w:t>
                  </w:r>
                </w:p>
                <w:p w14:paraId="5F1E4FF0" w14:textId="77777777" w:rsidR="005F0000" w:rsidRPr="00610145" w:rsidRDefault="005F0000" w:rsidP="001A6616">
                  <w:pPr>
                    <w:ind w:firstLineChars="200" w:firstLine="360"/>
                    <w:rPr>
                      <w:rFonts w:ascii="宋体" w:hAnsi="宋体"/>
                      <w:sz w:val="18"/>
                      <w:szCs w:val="24"/>
                    </w:rPr>
                  </w:pPr>
                  <w:r w:rsidRPr="00610145">
                    <w:rPr>
                      <w:rFonts w:ascii="宋体" w:hAnsi="宋体"/>
                      <w:sz w:val="18"/>
                      <w:szCs w:val="24"/>
                    </w:rPr>
                    <w:t>5</w:t>
                  </w:r>
                  <w:r w:rsidRPr="00610145">
                    <w:rPr>
                      <w:rFonts w:ascii="宋体" w:hAnsi="宋体" w:hint="eastAsia"/>
                      <w:sz w:val="18"/>
                      <w:szCs w:val="24"/>
                    </w:rPr>
                    <w:t>．办理</w:t>
                  </w:r>
                  <w:r w:rsidRPr="00610145">
                    <w:rPr>
                      <w:rFonts w:ascii="宋体" w:hAnsi="宋体"/>
                      <w:sz w:val="18"/>
                      <w:szCs w:val="24"/>
                    </w:rPr>
                    <w:t>完</w:t>
                  </w:r>
                  <w:proofErr w:type="gramStart"/>
                  <w:r w:rsidRPr="00610145">
                    <w:rPr>
                      <w:rFonts w:ascii="宋体" w:hAnsi="宋体"/>
                      <w:sz w:val="18"/>
                      <w:szCs w:val="24"/>
                    </w:rPr>
                    <w:t>在职转</w:t>
                  </w:r>
                  <w:proofErr w:type="gramEnd"/>
                  <w:r w:rsidRPr="00610145">
                    <w:rPr>
                      <w:rFonts w:ascii="宋体" w:hAnsi="宋体"/>
                      <w:sz w:val="18"/>
                      <w:szCs w:val="24"/>
                    </w:rPr>
                    <w:t>退休业务后，请到基金</w:t>
                  </w:r>
                  <w:proofErr w:type="gramStart"/>
                  <w:r w:rsidRPr="00610145">
                    <w:rPr>
                      <w:rFonts w:ascii="宋体" w:hAnsi="宋体"/>
                      <w:sz w:val="18"/>
                      <w:szCs w:val="24"/>
                    </w:rPr>
                    <w:t>支付科</w:t>
                  </w:r>
                  <w:proofErr w:type="gramEnd"/>
                  <w:r w:rsidRPr="00610145">
                    <w:rPr>
                      <w:rFonts w:ascii="宋体" w:hAnsi="宋体"/>
                      <w:sz w:val="18"/>
                      <w:szCs w:val="24"/>
                    </w:rPr>
                    <w:t>办理退休人员增加手续</w:t>
                  </w:r>
                  <w:r w:rsidRPr="00610145">
                    <w:rPr>
                      <w:rFonts w:ascii="宋体" w:hAnsi="宋体" w:hint="eastAsia"/>
                      <w:sz w:val="18"/>
                      <w:szCs w:val="24"/>
                    </w:rPr>
                    <w:t>（</w:t>
                  </w:r>
                  <w:r w:rsidRPr="00610145">
                    <w:rPr>
                      <w:rFonts w:ascii="宋体" w:hAnsi="宋体"/>
                      <w:sz w:val="18"/>
                      <w:szCs w:val="24"/>
                    </w:rPr>
                    <w:t>参见</w:t>
                  </w:r>
                  <w:proofErr w:type="gramStart"/>
                  <w:r w:rsidRPr="00610145">
                    <w:rPr>
                      <w:rFonts w:ascii="宋体" w:hAnsi="宋体"/>
                      <w:sz w:val="18"/>
                      <w:szCs w:val="24"/>
                    </w:rPr>
                    <w:t>支付科</w:t>
                  </w:r>
                  <w:proofErr w:type="gramEnd"/>
                  <w:r w:rsidRPr="00610145">
                    <w:rPr>
                      <w:rFonts w:ascii="宋体" w:hAnsi="宋体"/>
                      <w:sz w:val="18"/>
                      <w:szCs w:val="24"/>
                    </w:rPr>
                    <w:t>流程）。</w:t>
                  </w:r>
                </w:p>
                <w:p w14:paraId="28EDA54C"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6</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28"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3FEB18CB" w14:textId="77777777" w:rsidR="005F0000" w:rsidRPr="00610145" w:rsidRDefault="005F0000" w:rsidP="001A6616">
                  <w:pPr>
                    <w:ind w:firstLineChars="200" w:firstLine="360"/>
                    <w:rPr>
                      <w:rFonts w:ascii="宋体" w:hAnsi="宋体"/>
                      <w:sz w:val="18"/>
                      <w:szCs w:val="24"/>
                    </w:rPr>
                  </w:pPr>
                </w:p>
                <w:p w14:paraId="392308D3" w14:textId="77777777" w:rsidR="005F0000" w:rsidRPr="00610145" w:rsidRDefault="005F0000" w:rsidP="001A6616">
                  <w:pPr>
                    <w:spacing w:line="360" w:lineRule="auto"/>
                    <w:rPr>
                      <w:rFonts w:ascii="宋体" w:hAnsi="宋体"/>
                      <w:szCs w:val="24"/>
                    </w:rPr>
                  </w:pPr>
                </w:p>
                <w:p w14:paraId="101661C5" w14:textId="77777777" w:rsidR="005F0000" w:rsidRPr="00610145" w:rsidRDefault="005F0000" w:rsidP="001A6616">
                  <w:pPr>
                    <w:ind w:firstLineChars="200" w:firstLine="360"/>
                    <w:rPr>
                      <w:rFonts w:ascii="宋体" w:hAnsi="宋体"/>
                      <w:color w:val="000000"/>
                      <w:sz w:val="18"/>
                      <w:szCs w:val="18"/>
                    </w:rPr>
                  </w:pPr>
                </w:p>
              </w:txbxContent>
            </v:textbox>
          </v:rect>
        </w:pict>
      </w:r>
    </w:p>
    <w:p w14:paraId="7DFCB64D" w14:textId="77777777" w:rsidR="00DF5886" w:rsidRPr="009C73EB" w:rsidRDefault="00DF5886" w:rsidP="009C73EB">
      <w:pPr>
        <w:spacing w:line="360" w:lineRule="auto"/>
        <w:rPr>
          <w:rFonts w:ascii="宋体" w:hAnsi="宋体"/>
          <w:szCs w:val="24"/>
        </w:rPr>
      </w:pPr>
    </w:p>
    <w:p w14:paraId="62EA9FB5" w14:textId="77777777" w:rsidR="00DF5886" w:rsidRPr="009C73EB" w:rsidRDefault="00DF5886" w:rsidP="009C73EB">
      <w:pPr>
        <w:spacing w:line="360" w:lineRule="auto"/>
        <w:rPr>
          <w:rFonts w:ascii="宋体" w:hAnsi="宋体"/>
          <w:szCs w:val="24"/>
        </w:rPr>
      </w:pPr>
    </w:p>
    <w:p w14:paraId="5DFDC6C8" w14:textId="77777777" w:rsidR="00C14F97" w:rsidRPr="009C73EB" w:rsidRDefault="00C14F97" w:rsidP="009C73EB">
      <w:pPr>
        <w:spacing w:line="360" w:lineRule="auto"/>
        <w:ind w:firstLineChars="200" w:firstLine="480"/>
        <w:rPr>
          <w:rFonts w:ascii="宋体" w:hAnsi="宋体"/>
          <w:szCs w:val="24"/>
        </w:rPr>
      </w:pPr>
    </w:p>
    <w:p w14:paraId="6BBFD34D" w14:textId="77777777" w:rsidR="00C14F97" w:rsidRPr="009C73EB" w:rsidRDefault="00C14F97" w:rsidP="009C73EB">
      <w:pPr>
        <w:spacing w:line="360" w:lineRule="auto"/>
        <w:ind w:firstLineChars="200" w:firstLine="480"/>
        <w:rPr>
          <w:rFonts w:ascii="宋体" w:hAnsi="宋体"/>
          <w:szCs w:val="24"/>
        </w:rPr>
      </w:pPr>
    </w:p>
    <w:p w14:paraId="391A1959" w14:textId="77777777" w:rsidR="00C14F97" w:rsidRPr="009C73EB" w:rsidRDefault="00C14F97" w:rsidP="009C73EB">
      <w:pPr>
        <w:spacing w:line="360" w:lineRule="auto"/>
        <w:ind w:firstLineChars="200" w:firstLine="480"/>
        <w:rPr>
          <w:rFonts w:ascii="宋体" w:hAnsi="宋体"/>
          <w:szCs w:val="24"/>
        </w:rPr>
      </w:pPr>
    </w:p>
    <w:p w14:paraId="394B4639"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58" w:name="_Toc378687707"/>
      <w:bookmarkStart w:id="59" w:name="_Toc381693080"/>
      <w:bookmarkStart w:id="60" w:name="_Toc382209155"/>
      <w:r w:rsidRPr="00094D0D">
        <w:rPr>
          <w:rFonts w:ascii="宋体" w:hAnsi="宋体" w:hint="eastAsia"/>
          <w:b/>
          <w:bCs/>
          <w:sz w:val="32"/>
          <w:szCs w:val="32"/>
        </w:rPr>
        <w:t>2</w:t>
      </w:r>
      <w:r>
        <w:rPr>
          <w:rFonts w:ascii="宋体" w:hAnsi="宋体"/>
          <w:b/>
          <w:bCs/>
          <w:sz w:val="32"/>
          <w:szCs w:val="32"/>
        </w:rPr>
        <w:t>0</w:t>
      </w:r>
      <w:r w:rsidRPr="00094D0D">
        <w:rPr>
          <w:rFonts w:ascii="宋体" w:hAnsi="宋体" w:hint="eastAsia"/>
          <w:b/>
          <w:bCs/>
          <w:sz w:val="32"/>
          <w:szCs w:val="32"/>
        </w:rPr>
        <w:t>.退休</w:t>
      </w:r>
      <w:r w:rsidRPr="00094D0D">
        <w:rPr>
          <w:rFonts w:ascii="宋体" w:hAnsi="宋体"/>
          <w:b/>
          <w:bCs/>
          <w:sz w:val="32"/>
          <w:szCs w:val="32"/>
        </w:rPr>
        <w:t>人员</w:t>
      </w:r>
      <w:r w:rsidRPr="00094D0D">
        <w:rPr>
          <w:rFonts w:ascii="宋体" w:hAnsi="宋体" w:hint="eastAsia"/>
          <w:b/>
          <w:bCs/>
          <w:sz w:val="32"/>
          <w:szCs w:val="32"/>
        </w:rPr>
        <w:t>自选养老金代发银行办事指南</w:t>
      </w:r>
      <w:bookmarkEnd w:id="58"/>
      <w:bookmarkEnd w:id="59"/>
      <w:bookmarkEnd w:id="60"/>
    </w:p>
    <w:p w14:paraId="17D1B8D9"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为方便离退休人员领取养老金，自2013年9月起，增扩养老金代发银行，个人可在工商银行、邮政储蓄银行、华夏银行、广东发展银行、北京农商银行、北京银行、光大银行、建设银行、交通银行、民生银行、农业银行、招商银行、中国银行、中信银行等14家银行中选择一家银行作为养老金代发银行。参保单位对临近5个月退休人员银行账户信息及时进行采集登记或者变更。</w:t>
      </w:r>
    </w:p>
    <w:p w14:paraId="63AD22E3"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一、业务办理时间：</w:t>
      </w:r>
      <w:r w:rsidRPr="00094D0D">
        <w:rPr>
          <w:rFonts w:ascii="宋体" w:hAnsi="宋体" w:hint="eastAsia"/>
          <w:sz w:val="21"/>
          <w:szCs w:val="24"/>
        </w:rPr>
        <w:t>每月5日至25日（节假日除外）</w:t>
      </w:r>
    </w:p>
    <w:p w14:paraId="0420584D"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二、业务办理需提交的材料</w:t>
      </w:r>
    </w:p>
    <w:p w14:paraId="67E842C9"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sz w:val="21"/>
          <w:szCs w:val="24"/>
        </w:rPr>
        <w:t>1</w:t>
      </w:r>
      <w:r w:rsidRPr="00094D0D">
        <w:rPr>
          <w:rFonts w:ascii="宋体" w:hAnsi="宋体" w:hint="eastAsia"/>
          <w:sz w:val="21"/>
          <w:szCs w:val="24"/>
        </w:rPr>
        <w:t>．开通网上申报的单位在网上申报成功即可，</w:t>
      </w:r>
      <w:r w:rsidRPr="00094D0D">
        <w:rPr>
          <w:rFonts w:ascii="宋体" w:hAnsi="宋体" w:hint="eastAsia"/>
          <w:b/>
          <w:sz w:val="21"/>
          <w:szCs w:val="24"/>
        </w:rPr>
        <w:t>无需到社保中心</w:t>
      </w:r>
      <w:r w:rsidRPr="00094D0D">
        <w:rPr>
          <w:rFonts w:ascii="宋体" w:hAnsi="宋体" w:hint="eastAsia"/>
          <w:sz w:val="21"/>
          <w:szCs w:val="24"/>
        </w:rPr>
        <w:t>来申报。</w:t>
      </w:r>
    </w:p>
    <w:p w14:paraId="5456F76E"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2．用</w:t>
      </w:r>
      <w:r w:rsidRPr="00094D0D">
        <w:rPr>
          <w:rFonts w:ascii="宋体" w:hAnsi="宋体"/>
          <w:sz w:val="21"/>
          <w:szCs w:val="24"/>
        </w:rPr>
        <w:t>企业版</w:t>
      </w:r>
      <w:r w:rsidRPr="00094D0D">
        <w:rPr>
          <w:rFonts w:ascii="宋体" w:hAnsi="宋体" w:hint="eastAsia"/>
          <w:sz w:val="21"/>
          <w:szCs w:val="24"/>
        </w:rPr>
        <w:t>软件</w:t>
      </w:r>
      <w:r w:rsidRPr="00094D0D">
        <w:rPr>
          <w:rFonts w:ascii="宋体" w:hAnsi="宋体"/>
          <w:sz w:val="21"/>
          <w:szCs w:val="24"/>
        </w:rPr>
        <w:t>报盘的单位，需携带</w:t>
      </w:r>
      <w:r w:rsidRPr="00094D0D">
        <w:rPr>
          <w:rFonts w:ascii="宋体" w:hAnsi="宋体" w:hint="eastAsia"/>
          <w:sz w:val="21"/>
          <w:szCs w:val="24"/>
        </w:rPr>
        <w:t>临近退休人员银行账户信息报盘文件到</w:t>
      </w:r>
      <w:r w:rsidRPr="00094D0D">
        <w:rPr>
          <w:rFonts w:ascii="宋体" w:hAnsi="宋体"/>
          <w:sz w:val="21"/>
          <w:szCs w:val="24"/>
        </w:rPr>
        <w:t>社保中心办理。</w:t>
      </w:r>
    </w:p>
    <w:p w14:paraId="275F0BB5"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三、业务操作办法：</w:t>
      </w:r>
      <w:r w:rsidRPr="00094D0D">
        <w:rPr>
          <w:rFonts w:ascii="宋体" w:hAnsi="宋体" w:hint="eastAsia"/>
          <w:sz w:val="21"/>
          <w:szCs w:val="24"/>
        </w:rPr>
        <w:t>（要求</w:t>
      </w:r>
      <w:r w:rsidRPr="00094D0D">
        <w:rPr>
          <w:rFonts w:ascii="宋体" w:hAnsi="宋体"/>
          <w:sz w:val="21"/>
          <w:szCs w:val="24"/>
        </w:rPr>
        <w:t>：</w:t>
      </w:r>
      <w:r w:rsidRPr="00094D0D">
        <w:rPr>
          <w:rFonts w:ascii="宋体" w:hAnsi="宋体" w:hint="eastAsia"/>
          <w:sz w:val="21"/>
          <w:szCs w:val="24"/>
        </w:rPr>
        <w:t>能使用网上申报的必须使用网上申报方式）</w:t>
      </w:r>
    </w:p>
    <w:p w14:paraId="0450E2F1"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采集临近5个月达到法定退休时间的人员代发银行账户信息。所在单位留存银行卡折复印件（银行卡需</w:t>
      </w:r>
      <w:proofErr w:type="gramStart"/>
      <w:r w:rsidRPr="00094D0D">
        <w:rPr>
          <w:rFonts w:ascii="宋体" w:hAnsi="宋体" w:hint="eastAsia"/>
          <w:sz w:val="21"/>
          <w:szCs w:val="24"/>
        </w:rPr>
        <w:t>复印卡</w:t>
      </w:r>
      <w:proofErr w:type="gramEnd"/>
      <w:r w:rsidRPr="00094D0D">
        <w:rPr>
          <w:rFonts w:ascii="宋体" w:hAnsi="宋体" w:hint="eastAsia"/>
          <w:sz w:val="21"/>
          <w:szCs w:val="24"/>
        </w:rPr>
        <w:t>的正反面、活期存折需复印存折的封面和有效名及账号信息的一面）和手机号码信息以便于核对。</w:t>
      </w:r>
    </w:p>
    <w:p w14:paraId="2E1EF644" w14:textId="77777777" w:rsidR="00094D0D" w:rsidRPr="00094D0D" w:rsidRDefault="00094D0D" w:rsidP="00094D0D">
      <w:pPr>
        <w:spacing w:line="360" w:lineRule="auto"/>
        <w:ind w:firstLineChars="200" w:firstLine="422"/>
        <w:rPr>
          <w:rFonts w:ascii="宋体" w:hAnsi="宋体"/>
          <w:b/>
          <w:sz w:val="21"/>
          <w:szCs w:val="24"/>
        </w:rPr>
      </w:pPr>
      <w:r w:rsidRPr="00094D0D">
        <w:rPr>
          <w:rFonts w:ascii="宋体" w:hAnsi="宋体" w:hint="eastAsia"/>
          <w:b/>
          <w:sz w:val="21"/>
          <w:szCs w:val="24"/>
        </w:rPr>
        <w:t>1.网上申报方式</w:t>
      </w:r>
    </w:p>
    <w:p w14:paraId="74DA69D0"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使用CA证书登录“北京市社会保险网上服务平台”，依次点击</w:t>
      </w:r>
      <w:r w:rsidRPr="00094D0D">
        <w:rPr>
          <w:rFonts w:ascii="宋体" w:hAnsi="宋体" w:hint="eastAsia"/>
          <w:b/>
          <w:sz w:val="21"/>
          <w:szCs w:val="24"/>
        </w:rPr>
        <w:t>“申报业务管理→个人待遇支付类信息采集与变更”</w:t>
      </w:r>
      <w:r w:rsidRPr="00094D0D">
        <w:rPr>
          <w:rFonts w:ascii="宋体" w:hAnsi="宋体" w:hint="eastAsia"/>
          <w:sz w:val="21"/>
          <w:szCs w:val="24"/>
        </w:rPr>
        <w:t>，输入身份证号和姓名，点击</w:t>
      </w:r>
      <w:r w:rsidRPr="00094D0D">
        <w:rPr>
          <w:rFonts w:ascii="宋体" w:hAnsi="宋体" w:hint="eastAsia"/>
          <w:b/>
          <w:sz w:val="21"/>
          <w:szCs w:val="24"/>
        </w:rPr>
        <w:t>“查询”</w:t>
      </w:r>
      <w:r w:rsidRPr="00094D0D">
        <w:rPr>
          <w:rFonts w:ascii="宋体" w:hAnsi="宋体" w:hint="eastAsia"/>
          <w:sz w:val="21"/>
          <w:szCs w:val="24"/>
        </w:rPr>
        <w:t>，录入相应的账户信息，依次点击</w:t>
      </w:r>
      <w:r w:rsidRPr="00094D0D">
        <w:rPr>
          <w:rFonts w:ascii="宋体" w:hAnsi="宋体" w:hint="eastAsia"/>
          <w:b/>
          <w:sz w:val="21"/>
          <w:szCs w:val="24"/>
        </w:rPr>
        <w:t>“保存→提交”</w:t>
      </w:r>
      <w:r w:rsidRPr="00094D0D">
        <w:rPr>
          <w:rFonts w:ascii="宋体" w:hAnsi="宋体" w:hint="eastAsia"/>
          <w:sz w:val="21"/>
          <w:szCs w:val="24"/>
        </w:rPr>
        <w:t>，或者直接点击提交。</w:t>
      </w:r>
    </w:p>
    <w:p w14:paraId="7A1A4BF7"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在显示成功的状态下，依次点击</w:t>
      </w:r>
      <w:r w:rsidRPr="00094D0D">
        <w:rPr>
          <w:rFonts w:ascii="宋体" w:hAnsi="宋体" w:hint="eastAsia"/>
          <w:b/>
          <w:sz w:val="21"/>
          <w:szCs w:val="24"/>
        </w:rPr>
        <w:t xml:space="preserve">“业务报表查询→个人待遇支付类信息采集表” </w:t>
      </w:r>
      <w:r w:rsidRPr="00094D0D">
        <w:rPr>
          <w:rFonts w:ascii="宋体" w:hAnsi="宋体" w:hint="eastAsia"/>
          <w:sz w:val="21"/>
          <w:szCs w:val="24"/>
        </w:rPr>
        <w:t>或者</w:t>
      </w:r>
      <w:r w:rsidRPr="00094D0D">
        <w:rPr>
          <w:rFonts w:ascii="宋体" w:hAnsi="宋体" w:hint="eastAsia"/>
          <w:b/>
          <w:sz w:val="21"/>
          <w:szCs w:val="24"/>
        </w:rPr>
        <w:t>“个人待遇支付类信息变更表”</w:t>
      </w:r>
      <w:r w:rsidRPr="00094D0D">
        <w:rPr>
          <w:rFonts w:ascii="宋体" w:hAnsi="宋体" w:hint="eastAsia"/>
          <w:sz w:val="21"/>
          <w:szCs w:val="24"/>
        </w:rPr>
        <w:t>。选择起止时间，依次点击</w:t>
      </w:r>
      <w:r w:rsidRPr="00094D0D">
        <w:rPr>
          <w:rFonts w:ascii="宋体" w:hAnsi="宋体" w:hint="eastAsia"/>
          <w:b/>
          <w:sz w:val="21"/>
          <w:szCs w:val="24"/>
        </w:rPr>
        <w:t>“查询→下载打印”</w:t>
      </w:r>
      <w:r w:rsidRPr="00094D0D">
        <w:rPr>
          <w:rFonts w:ascii="宋体" w:hAnsi="宋体" w:hint="eastAsia"/>
          <w:sz w:val="21"/>
          <w:szCs w:val="24"/>
        </w:rPr>
        <w:t>，打印出相应的报表，核对无误后盖章自己留存，</w:t>
      </w:r>
      <w:r w:rsidRPr="00094D0D">
        <w:rPr>
          <w:rFonts w:ascii="宋体" w:hAnsi="宋体" w:hint="eastAsia"/>
          <w:b/>
          <w:sz w:val="21"/>
          <w:szCs w:val="24"/>
        </w:rPr>
        <w:t>无需到社保中心</w:t>
      </w:r>
      <w:r w:rsidRPr="00094D0D">
        <w:rPr>
          <w:rFonts w:ascii="宋体" w:hAnsi="宋体" w:hint="eastAsia"/>
          <w:sz w:val="21"/>
          <w:szCs w:val="24"/>
        </w:rPr>
        <w:t>来申报审批。</w:t>
      </w:r>
    </w:p>
    <w:p w14:paraId="5DE1493A"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2．企业版软件报盘方式</w:t>
      </w:r>
      <w:r w:rsidRPr="00094D0D">
        <w:rPr>
          <w:rFonts w:ascii="宋体" w:hAnsi="宋体" w:hint="eastAsia"/>
          <w:sz w:val="21"/>
          <w:szCs w:val="24"/>
        </w:rPr>
        <w:t>（不能使用网上申报的单位）</w:t>
      </w:r>
    </w:p>
    <w:p w14:paraId="26C311B6"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打开《北京市社会保险管理信息系统企业管理子系统》（更新至V4.11.0及以上补丁），依次点击</w:t>
      </w:r>
      <w:r w:rsidRPr="00094D0D">
        <w:rPr>
          <w:rFonts w:ascii="宋体" w:hAnsi="宋体" w:hint="eastAsia"/>
          <w:b/>
          <w:sz w:val="21"/>
          <w:szCs w:val="24"/>
        </w:rPr>
        <w:t>“数据采集→养老退休→临近退休人员查询”</w:t>
      </w:r>
      <w:r w:rsidRPr="00094D0D">
        <w:rPr>
          <w:rFonts w:ascii="宋体" w:hAnsi="宋体" w:hint="eastAsia"/>
          <w:sz w:val="21"/>
          <w:szCs w:val="24"/>
        </w:rPr>
        <w:t>，在单位当月最新的</w:t>
      </w:r>
      <w:proofErr w:type="gramStart"/>
      <w:r w:rsidRPr="00094D0D">
        <w:rPr>
          <w:rFonts w:ascii="宋体" w:hAnsi="宋体" w:hint="eastAsia"/>
          <w:sz w:val="21"/>
          <w:szCs w:val="24"/>
        </w:rPr>
        <w:t>四险基础</w:t>
      </w:r>
      <w:proofErr w:type="gramEnd"/>
      <w:r w:rsidRPr="00094D0D">
        <w:rPr>
          <w:rFonts w:ascii="宋体" w:hAnsi="宋体" w:hint="eastAsia"/>
          <w:sz w:val="21"/>
          <w:szCs w:val="24"/>
        </w:rPr>
        <w:t>信息下，查询临近5个月退休人员的信息。然后点击</w:t>
      </w:r>
      <w:r w:rsidRPr="00094D0D">
        <w:rPr>
          <w:rFonts w:ascii="宋体" w:hAnsi="宋体" w:hint="eastAsia"/>
          <w:b/>
          <w:sz w:val="21"/>
          <w:szCs w:val="24"/>
        </w:rPr>
        <w:t>“银行信息采集”</w:t>
      </w:r>
      <w:r w:rsidRPr="00094D0D">
        <w:rPr>
          <w:rFonts w:ascii="宋体" w:hAnsi="宋体" w:hint="eastAsia"/>
          <w:sz w:val="21"/>
          <w:szCs w:val="24"/>
        </w:rPr>
        <w:t>，录入临近退休人员的身份证号，点击</w:t>
      </w:r>
      <w:r w:rsidRPr="00094D0D">
        <w:rPr>
          <w:rFonts w:ascii="宋体" w:hAnsi="宋体" w:hint="eastAsia"/>
          <w:b/>
          <w:sz w:val="21"/>
          <w:szCs w:val="24"/>
        </w:rPr>
        <w:t>“查询”</w:t>
      </w:r>
      <w:r w:rsidRPr="00094D0D">
        <w:rPr>
          <w:rFonts w:ascii="宋体" w:hAnsi="宋体" w:hint="eastAsia"/>
          <w:sz w:val="21"/>
          <w:szCs w:val="24"/>
        </w:rPr>
        <w:t>，将银行账户信息录入后点击</w:t>
      </w:r>
      <w:r w:rsidRPr="00094D0D">
        <w:rPr>
          <w:rFonts w:ascii="宋体" w:hAnsi="宋体" w:hint="eastAsia"/>
          <w:b/>
          <w:sz w:val="21"/>
          <w:szCs w:val="24"/>
        </w:rPr>
        <w:t>“保存”</w:t>
      </w:r>
      <w:r w:rsidRPr="00094D0D">
        <w:rPr>
          <w:rFonts w:ascii="宋体" w:hAnsi="宋体" w:hint="eastAsia"/>
          <w:sz w:val="21"/>
          <w:szCs w:val="24"/>
        </w:rPr>
        <w:t>，以此</w:t>
      </w:r>
      <w:r w:rsidRPr="00094D0D">
        <w:rPr>
          <w:rFonts w:ascii="宋体" w:hAnsi="宋体"/>
          <w:sz w:val="21"/>
          <w:szCs w:val="24"/>
        </w:rPr>
        <w:t>流程</w:t>
      </w:r>
      <w:r w:rsidRPr="00094D0D">
        <w:rPr>
          <w:rFonts w:ascii="宋体" w:hAnsi="宋体" w:hint="eastAsia"/>
          <w:sz w:val="21"/>
          <w:szCs w:val="24"/>
        </w:rPr>
        <w:t>依次录入下一个人员信息。所有人员</w:t>
      </w:r>
      <w:r w:rsidRPr="00094D0D">
        <w:rPr>
          <w:rFonts w:ascii="宋体" w:hAnsi="宋体"/>
          <w:sz w:val="21"/>
          <w:szCs w:val="24"/>
        </w:rPr>
        <w:t>信息</w:t>
      </w:r>
      <w:r w:rsidRPr="00094D0D">
        <w:rPr>
          <w:rFonts w:ascii="宋体" w:hAnsi="宋体" w:hint="eastAsia"/>
          <w:sz w:val="21"/>
          <w:szCs w:val="24"/>
        </w:rPr>
        <w:t>录入保存完毕后，点击</w:t>
      </w:r>
      <w:r w:rsidRPr="00094D0D">
        <w:rPr>
          <w:rFonts w:ascii="宋体" w:hAnsi="宋体" w:hint="eastAsia"/>
          <w:b/>
          <w:sz w:val="21"/>
          <w:szCs w:val="24"/>
        </w:rPr>
        <w:t>“养老退休→银行采集信息报盘”</w:t>
      </w:r>
      <w:r w:rsidRPr="00094D0D">
        <w:rPr>
          <w:rFonts w:ascii="宋体" w:hAnsi="宋体" w:hint="eastAsia"/>
          <w:sz w:val="21"/>
          <w:szCs w:val="24"/>
        </w:rPr>
        <w:t>，选择确定</w:t>
      </w:r>
      <w:r w:rsidRPr="00094D0D">
        <w:rPr>
          <w:rFonts w:ascii="宋体" w:hAnsi="宋体" w:hint="eastAsia"/>
          <w:b/>
          <w:sz w:val="21"/>
          <w:szCs w:val="24"/>
        </w:rPr>
        <w:t>“单位名称”</w:t>
      </w:r>
      <w:r w:rsidRPr="00094D0D">
        <w:rPr>
          <w:rFonts w:ascii="宋体" w:hAnsi="宋体" w:hint="eastAsia"/>
          <w:sz w:val="21"/>
          <w:szCs w:val="24"/>
        </w:rPr>
        <w:t>后</w:t>
      </w:r>
      <w:r w:rsidRPr="00094D0D">
        <w:rPr>
          <w:rFonts w:ascii="宋体" w:hAnsi="宋体"/>
          <w:sz w:val="21"/>
          <w:szCs w:val="24"/>
        </w:rPr>
        <w:t>点击</w:t>
      </w:r>
      <w:r w:rsidRPr="00094D0D">
        <w:rPr>
          <w:rFonts w:ascii="宋体" w:hAnsi="宋体" w:hint="eastAsia"/>
          <w:b/>
          <w:sz w:val="21"/>
          <w:szCs w:val="24"/>
        </w:rPr>
        <w:t>“查询”</w:t>
      </w:r>
      <w:r w:rsidRPr="00094D0D">
        <w:rPr>
          <w:rFonts w:ascii="宋体" w:hAnsi="宋体" w:hint="eastAsia"/>
          <w:sz w:val="21"/>
          <w:szCs w:val="24"/>
        </w:rPr>
        <w:t>，核对</w:t>
      </w:r>
      <w:r w:rsidRPr="00094D0D">
        <w:rPr>
          <w:rFonts w:ascii="宋体" w:hAnsi="宋体" w:hint="eastAsia"/>
          <w:b/>
          <w:sz w:val="21"/>
          <w:szCs w:val="24"/>
        </w:rPr>
        <w:t>“个人基本信息”</w:t>
      </w:r>
      <w:r w:rsidRPr="00094D0D">
        <w:rPr>
          <w:rFonts w:ascii="宋体" w:hAnsi="宋体" w:hint="eastAsia"/>
          <w:sz w:val="21"/>
          <w:szCs w:val="24"/>
        </w:rPr>
        <w:t>无误后，点击</w:t>
      </w:r>
      <w:r w:rsidRPr="00094D0D">
        <w:rPr>
          <w:rFonts w:ascii="宋体" w:hAnsi="宋体" w:hint="eastAsia"/>
          <w:b/>
          <w:sz w:val="21"/>
          <w:szCs w:val="24"/>
        </w:rPr>
        <w:t>“报盘”</w:t>
      </w:r>
      <w:r w:rsidRPr="00094D0D">
        <w:rPr>
          <w:rFonts w:ascii="宋体" w:hAnsi="宋体" w:hint="eastAsia"/>
          <w:sz w:val="21"/>
          <w:szCs w:val="24"/>
        </w:rPr>
        <w:t>存至U盘中。</w:t>
      </w:r>
    </w:p>
    <w:p w14:paraId="248B2C37" w14:textId="77777777" w:rsidR="00094D0D" w:rsidRPr="00094D0D" w:rsidRDefault="00094D0D" w:rsidP="00094D0D">
      <w:pPr>
        <w:spacing w:line="360" w:lineRule="auto"/>
        <w:ind w:firstLineChars="200" w:firstLine="422"/>
        <w:rPr>
          <w:rFonts w:ascii="宋体" w:hAnsi="宋体"/>
          <w:b/>
          <w:sz w:val="21"/>
          <w:szCs w:val="24"/>
        </w:rPr>
      </w:pPr>
      <w:r w:rsidRPr="00094D0D">
        <w:rPr>
          <w:rFonts w:ascii="宋体" w:hAnsi="宋体" w:hint="eastAsia"/>
          <w:b/>
          <w:sz w:val="21"/>
          <w:szCs w:val="24"/>
        </w:rPr>
        <w:t>四、业务经办流程</w:t>
      </w:r>
    </w:p>
    <w:p w14:paraId="0A2BFD32"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1．使用网上申报采集和变更的，系统审核成功打印报表核对无误即可，</w:t>
      </w:r>
      <w:r w:rsidRPr="00094D0D">
        <w:rPr>
          <w:rFonts w:ascii="宋体" w:hAnsi="宋体" w:hint="eastAsia"/>
          <w:b/>
          <w:sz w:val="21"/>
          <w:szCs w:val="24"/>
        </w:rPr>
        <w:t>无需到社保中</w:t>
      </w:r>
      <w:r w:rsidRPr="00094D0D">
        <w:rPr>
          <w:rFonts w:ascii="宋体" w:hAnsi="宋体" w:hint="eastAsia"/>
          <w:b/>
          <w:sz w:val="21"/>
          <w:szCs w:val="24"/>
        </w:rPr>
        <w:lastRenderedPageBreak/>
        <w:t>心</w:t>
      </w:r>
      <w:r w:rsidRPr="00094D0D">
        <w:rPr>
          <w:rFonts w:ascii="宋体" w:hAnsi="宋体" w:hint="eastAsia"/>
          <w:sz w:val="21"/>
          <w:szCs w:val="24"/>
        </w:rPr>
        <w:t>来办理审批。</w:t>
      </w:r>
    </w:p>
    <w:p w14:paraId="549D1804" w14:textId="77777777" w:rsid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2．使用企业版软件报盘的，先在网上预约信息变更业务，然后携带报盘文件到社保中心取号办理手续。如有未导入人员，窗口工作人员给予回盘，参保单位将未导入人员修改信息后再次报盘办理。</w:t>
      </w:r>
    </w:p>
    <w:p w14:paraId="29AF3BC7" w14:textId="77777777" w:rsidR="00697998" w:rsidRPr="00094D0D" w:rsidRDefault="00697998" w:rsidP="00094D0D">
      <w:pPr>
        <w:spacing w:line="360" w:lineRule="auto"/>
        <w:ind w:firstLineChars="200" w:firstLine="420"/>
        <w:rPr>
          <w:rFonts w:ascii="宋体" w:hAnsi="宋体"/>
          <w:sz w:val="21"/>
          <w:szCs w:val="24"/>
        </w:rPr>
      </w:pPr>
    </w:p>
    <w:p w14:paraId="42951177" w14:textId="77777777" w:rsidR="00094D0D" w:rsidRPr="00094D0D" w:rsidRDefault="00094D0D" w:rsidP="00094D0D">
      <w:pPr>
        <w:spacing w:line="360" w:lineRule="auto"/>
        <w:ind w:firstLineChars="200" w:firstLine="422"/>
        <w:rPr>
          <w:rFonts w:ascii="宋体" w:hAnsi="宋体"/>
          <w:b/>
          <w:sz w:val="21"/>
          <w:szCs w:val="24"/>
        </w:rPr>
      </w:pPr>
      <w:r w:rsidRPr="00094D0D">
        <w:rPr>
          <w:rFonts w:ascii="宋体" w:hAnsi="宋体" w:hint="eastAsia"/>
          <w:b/>
          <w:sz w:val="21"/>
          <w:szCs w:val="24"/>
        </w:rPr>
        <w:t>五、注意事项</w:t>
      </w:r>
    </w:p>
    <w:p w14:paraId="6BCBE9B4"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1．业务办理时间：每月5日至25日（节假日除外）；</w:t>
      </w:r>
    </w:p>
    <w:p w14:paraId="08D198AD"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2．业务办理岗位：社保中心登记业务岗；</w:t>
      </w:r>
    </w:p>
    <w:p w14:paraId="6BDAE91B"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3．每月20日前导入的银行账户信息，银行比对成功后当月生效；20日后导入的银行账户信息，银行比对成功后次月生效；</w:t>
      </w:r>
    </w:p>
    <w:p w14:paraId="482D9CDB"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4．如有银行账号信息比对不成功的，参保单位每月16日、26日后可到</w:t>
      </w:r>
      <w:proofErr w:type="gramStart"/>
      <w:r w:rsidRPr="00094D0D">
        <w:rPr>
          <w:rFonts w:ascii="宋体" w:hAnsi="宋体" w:hint="eastAsia"/>
          <w:sz w:val="21"/>
          <w:szCs w:val="24"/>
        </w:rPr>
        <w:t>窗口下卸银行账号</w:t>
      </w:r>
      <w:proofErr w:type="gramEnd"/>
      <w:r w:rsidRPr="00094D0D">
        <w:rPr>
          <w:rFonts w:ascii="宋体" w:hAnsi="宋体" w:hint="eastAsia"/>
          <w:sz w:val="21"/>
          <w:szCs w:val="24"/>
        </w:rPr>
        <w:t>比对结果。然后将比对结果导入企业版软件中</w:t>
      </w:r>
      <w:r w:rsidRPr="00094D0D">
        <w:rPr>
          <w:rFonts w:ascii="宋体" w:hAnsi="宋体" w:hint="eastAsia"/>
          <w:b/>
          <w:sz w:val="21"/>
          <w:szCs w:val="24"/>
        </w:rPr>
        <w:t>“养老退休</w:t>
      </w:r>
      <w:r w:rsidRPr="00094D0D">
        <w:rPr>
          <w:rFonts w:ascii="宋体" w:hAnsi="宋体" w:hint="eastAsia"/>
          <w:sz w:val="21"/>
          <w:szCs w:val="24"/>
        </w:rPr>
        <w:t>→</w:t>
      </w:r>
      <w:r w:rsidRPr="00094D0D">
        <w:rPr>
          <w:rFonts w:ascii="宋体" w:hAnsi="宋体" w:hint="eastAsia"/>
          <w:b/>
          <w:sz w:val="21"/>
          <w:szCs w:val="24"/>
        </w:rPr>
        <w:t>银行信息回盘”</w:t>
      </w:r>
      <w:r w:rsidRPr="00094D0D">
        <w:rPr>
          <w:rFonts w:ascii="宋体" w:hAnsi="宋体" w:hint="eastAsia"/>
          <w:sz w:val="21"/>
          <w:szCs w:val="24"/>
        </w:rPr>
        <w:t>模块中。再点击</w:t>
      </w:r>
      <w:r w:rsidRPr="00094D0D">
        <w:rPr>
          <w:rFonts w:ascii="宋体" w:hAnsi="宋体" w:hint="eastAsia"/>
          <w:b/>
          <w:sz w:val="21"/>
          <w:szCs w:val="24"/>
        </w:rPr>
        <w:t>“导出比对结果不一致信息”</w:t>
      </w:r>
      <w:r w:rsidRPr="00094D0D">
        <w:rPr>
          <w:rFonts w:ascii="宋体" w:hAnsi="宋体" w:hint="eastAsia"/>
          <w:sz w:val="21"/>
          <w:szCs w:val="24"/>
        </w:rPr>
        <w:t>查询不成功人员信息、原因，修改后进行重新申报；</w:t>
      </w:r>
    </w:p>
    <w:p w14:paraId="18E754B4"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5．已退休</w:t>
      </w:r>
      <w:r w:rsidRPr="00094D0D">
        <w:rPr>
          <w:rFonts w:ascii="宋体" w:hAnsi="宋体"/>
          <w:sz w:val="21"/>
          <w:szCs w:val="24"/>
        </w:rPr>
        <w:t>正常领取养老</w:t>
      </w:r>
      <w:r w:rsidRPr="00094D0D">
        <w:rPr>
          <w:rFonts w:ascii="宋体" w:hAnsi="宋体" w:hint="eastAsia"/>
          <w:sz w:val="21"/>
          <w:szCs w:val="24"/>
        </w:rPr>
        <w:t>金</w:t>
      </w:r>
      <w:r w:rsidRPr="00094D0D">
        <w:rPr>
          <w:rFonts w:ascii="宋体" w:hAnsi="宋体"/>
          <w:sz w:val="21"/>
          <w:szCs w:val="24"/>
        </w:rPr>
        <w:t>的人员，自选养老金代发银行只能通过企业版软件办理</w:t>
      </w:r>
      <w:r w:rsidRPr="00094D0D">
        <w:rPr>
          <w:rFonts w:ascii="宋体" w:hAnsi="宋体" w:hint="eastAsia"/>
          <w:sz w:val="21"/>
          <w:szCs w:val="24"/>
        </w:rPr>
        <w:t>，暂时</w:t>
      </w:r>
      <w:r w:rsidRPr="00094D0D">
        <w:rPr>
          <w:rFonts w:ascii="宋体" w:hAnsi="宋体"/>
          <w:sz w:val="21"/>
          <w:szCs w:val="24"/>
        </w:rPr>
        <w:t>不能</w:t>
      </w:r>
      <w:r w:rsidRPr="00094D0D">
        <w:rPr>
          <w:rFonts w:ascii="宋体" w:hAnsi="宋体" w:hint="eastAsia"/>
          <w:sz w:val="21"/>
          <w:szCs w:val="24"/>
        </w:rPr>
        <w:t>在</w:t>
      </w:r>
      <w:r w:rsidRPr="00094D0D">
        <w:rPr>
          <w:rFonts w:ascii="宋体" w:hAnsi="宋体"/>
          <w:sz w:val="21"/>
          <w:szCs w:val="24"/>
        </w:rPr>
        <w:t>网上服务平台变更。</w:t>
      </w:r>
    </w:p>
    <w:p w14:paraId="7DA93A61" w14:textId="77777777" w:rsidR="00094D0D" w:rsidRPr="00094D0D" w:rsidRDefault="00094D0D" w:rsidP="009C73EB">
      <w:pPr>
        <w:spacing w:line="360" w:lineRule="auto"/>
        <w:ind w:firstLineChars="200" w:firstLine="480"/>
        <w:rPr>
          <w:rFonts w:ascii="宋体" w:hAnsi="宋体"/>
          <w:szCs w:val="24"/>
        </w:rPr>
      </w:pPr>
    </w:p>
    <w:p w14:paraId="603195E5" w14:textId="77777777" w:rsidR="00094D0D" w:rsidRDefault="00094D0D" w:rsidP="009C73EB">
      <w:pPr>
        <w:spacing w:line="360" w:lineRule="auto"/>
        <w:ind w:firstLineChars="200" w:firstLine="480"/>
        <w:rPr>
          <w:rFonts w:ascii="宋体" w:hAnsi="宋体"/>
          <w:szCs w:val="24"/>
        </w:rPr>
      </w:pPr>
    </w:p>
    <w:p w14:paraId="6950595E" w14:textId="77777777" w:rsidR="00094D0D" w:rsidRDefault="00094D0D" w:rsidP="009C73EB">
      <w:pPr>
        <w:spacing w:line="360" w:lineRule="auto"/>
        <w:ind w:firstLineChars="200" w:firstLine="480"/>
        <w:rPr>
          <w:rFonts w:ascii="宋体" w:hAnsi="宋体"/>
          <w:szCs w:val="24"/>
        </w:rPr>
      </w:pPr>
    </w:p>
    <w:p w14:paraId="4A81498F" w14:textId="77777777" w:rsidR="00094D0D" w:rsidRDefault="00094D0D" w:rsidP="009C73EB">
      <w:pPr>
        <w:spacing w:line="360" w:lineRule="auto"/>
        <w:ind w:firstLineChars="200" w:firstLine="480"/>
        <w:rPr>
          <w:rFonts w:ascii="宋体" w:hAnsi="宋体"/>
          <w:szCs w:val="24"/>
        </w:rPr>
      </w:pPr>
    </w:p>
    <w:p w14:paraId="5CEFC7B1" w14:textId="77777777" w:rsidR="00094D0D" w:rsidRDefault="00094D0D" w:rsidP="009C73EB">
      <w:pPr>
        <w:spacing w:line="360" w:lineRule="auto"/>
        <w:ind w:firstLineChars="200" w:firstLine="480"/>
        <w:rPr>
          <w:rFonts w:ascii="宋体" w:hAnsi="宋体"/>
          <w:szCs w:val="24"/>
        </w:rPr>
      </w:pPr>
    </w:p>
    <w:p w14:paraId="75CCBBD9" w14:textId="77777777" w:rsidR="00094D0D" w:rsidRDefault="00094D0D" w:rsidP="009C73EB">
      <w:pPr>
        <w:spacing w:line="360" w:lineRule="auto"/>
        <w:ind w:firstLineChars="200" w:firstLine="480"/>
        <w:rPr>
          <w:rFonts w:ascii="宋体" w:hAnsi="宋体"/>
          <w:szCs w:val="24"/>
        </w:rPr>
      </w:pPr>
    </w:p>
    <w:p w14:paraId="4A4F58E9" w14:textId="77777777" w:rsidR="00094D0D" w:rsidRDefault="00094D0D" w:rsidP="009C73EB">
      <w:pPr>
        <w:spacing w:line="360" w:lineRule="auto"/>
        <w:ind w:firstLineChars="200" w:firstLine="480"/>
        <w:rPr>
          <w:rFonts w:ascii="宋体" w:hAnsi="宋体"/>
          <w:szCs w:val="24"/>
        </w:rPr>
      </w:pPr>
    </w:p>
    <w:p w14:paraId="6112BDD5" w14:textId="77777777" w:rsidR="00094D0D" w:rsidRDefault="00094D0D" w:rsidP="009C73EB">
      <w:pPr>
        <w:spacing w:line="360" w:lineRule="auto"/>
        <w:ind w:firstLineChars="200" w:firstLine="480"/>
        <w:rPr>
          <w:rFonts w:ascii="宋体" w:hAnsi="宋体"/>
          <w:szCs w:val="24"/>
        </w:rPr>
      </w:pPr>
    </w:p>
    <w:p w14:paraId="27097065" w14:textId="77777777" w:rsidR="00094D0D" w:rsidRDefault="00094D0D" w:rsidP="009C73EB">
      <w:pPr>
        <w:spacing w:line="360" w:lineRule="auto"/>
        <w:ind w:firstLineChars="200" w:firstLine="480"/>
        <w:rPr>
          <w:rFonts w:ascii="宋体" w:hAnsi="宋体"/>
          <w:szCs w:val="24"/>
        </w:rPr>
      </w:pPr>
    </w:p>
    <w:p w14:paraId="30298844" w14:textId="77777777" w:rsidR="00094D0D" w:rsidRDefault="00094D0D" w:rsidP="009C73EB">
      <w:pPr>
        <w:spacing w:line="360" w:lineRule="auto"/>
        <w:ind w:firstLineChars="200" w:firstLine="480"/>
        <w:rPr>
          <w:rFonts w:ascii="宋体" w:hAnsi="宋体"/>
          <w:szCs w:val="24"/>
        </w:rPr>
      </w:pPr>
    </w:p>
    <w:p w14:paraId="445D6DAC" w14:textId="77777777" w:rsidR="00094D0D" w:rsidRDefault="00094D0D" w:rsidP="009C73EB">
      <w:pPr>
        <w:spacing w:line="360" w:lineRule="auto"/>
        <w:ind w:firstLineChars="200" w:firstLine="480"/>
        <w:rPr>
          <w:rFonts w:ascii="宋体" w:hAnsi="宋体"/>
          <w:szCs w:val="24"/>
        </w:rPr>
      </w:pPr>
    </w:p>
    <w:p w14:paraId="4F453893" w14:textId="77777777" w:rsidR="00094D0D" w:rsidRDefault="00094D0D" w:rsidP="009C73EB">
      <w:pPr>
        <w:spacing w:line="360" w:lineRule="auto"/>
        <w:ind w:firstLineChars="200" w:firstLine="480"/>
        <w:rPr>
          <w:rFonts w:ascii="宋体" w:hAnsi="宋体"/>
          <w:szCs w:val="24"/>
        </w:rPr>
      </w:pPr>
    </w:p>
    <w:p w14:paraId="2D98381E" w14:textId="77777777" w:rsidR="00094D0D" w:rsidRDefault="00094D0D" w:rsidP="009C73EB">
      <w:pPr>
        <w:spacing w:line="360" w:lineRule="auto"/>
        <w:ind w:firstLineChars="200" w:firstLine="480"/>
        <w:rPr>
          <w:rFonts w:ascii="宋体" w:hAnsi="宋体"/>
          <w:szCs w:val="24"/>
        </w:rPr>
      </w:pPr>
    </w:p>
    <w:p w14:paraId="43ADB323" w14:textId="77777777" w:rsidR="00094D0D" w:rsidRDefault="00094D0D" w:rsidP="009C73EB">
      <w:pPr>
        <w:spacing w:line="360" w:lineRule="auto"/>
        <w:ind w:firstLineChars="200" w:firstLine="480"/>
        <w:rPr>
          <w:rFonts w:ascii="宋体" w:hAnsi="宋体"/>
          <w:szCs w:val="24"/>
        </w:rPr>
      </w:pPr>
    </w:p>
    <w:p w14:paraId="79BE1031" w14:textId="77777777" w:rsidR="00094D0D" w:rsidRDefault="00094D0D" w:rsidP="009C73EB">
      <w:pPr>
        <w:spacing w:line="360" w:lineRule="auto"/>
        <w:ind w:firstLineChars="200" w:firstLine="480"/>
        <w:rPr>
          <w:rFonts w:ascii="宋体" w:hAnsi="宋体"/>
          <w:szCs w:val="24"/>
        </w:rPr>
      </w:pPr>
    </w:p>
    <w:p w14:paraId="0B8016C6" w14:textId="77777777" w:rsidR="00094D0D" w:rsidRDefault="00094D0D" w:rsidP="009C73EB">
      <w:pPr>
        <w:spacing w:line="360" w:lineRule="auto"/>
        <w:ind w:firstLineChars="200" w:firstLine="480"/>
        <w:rPr>
          <w:rFonts w:ascii="宋体" w:hAnsi="宋体"/>
          <w:szCs w:val="24"/>
        </w:rPr>
      </w:pPr>
    </w:p>
    <w:p w14:paraId="4BF65DDB" w14:textId="77777777" w:rsidR="00094D0D" w:rsidRDefault="00094D0D" w:rsidP="009C73EB">
      <w:pPr>
        <w:spacing w:line="360" w:lineRule="auto"/>
        <w:ind w:firstLineChars="200" w:firstLine="480"/>
        <w:rPr>
          <w:rFonts w:ascii="宋体" w:hAnsi="宋体"/>
          <w:szCs w:val="24"/>
        </w:rPr>
      </w:pPr>
    </w:p>
    <w:p w14:paraId="457B6FAD" w14:textId="77777777" w:rsidR="00094D0D" w:rsidRDefault="00094D0D" w:rsidP="009C73EB">
      <w:pPr>
        <w:spacing w:line="360" w:lineRule="auto"/>
        <w:ind w:firstLineChars="200" w:firstLine="480"/>
        <w:rPr>
          <w:rFonts w:ascii="宋体" w:hAnsi="宋体"/>
          <w:szCs w:val="24"/>
        </w:rPr>
      </w:pPr>
    </w:p>
    <w:p w14:paraId="2B7826E0" w14:textId="77777777" w:rsidR="00094D0D" w:rsidRDefault="00094D0D" w:rsidP="009C73EB">
      <w:pPr>
        <w:spacing w:line="360" w:lineRule="auto"/>
        <w:ind w:firstLineChars="200" w:firstLine="480"/>
        <w:rPr>
          <w:rFonts w:ascii="宋体" w:hAnsi="宋体"/>
          <w:szCs w:val="24"/>
        </w:rPr>
      </w:pPr>
    </w:p>
    <w:p w14:paraId="3B782FD9" w14:textId="77777777" w:rsidR="00094D0D" w:rsidRDefault="00094D0D" w:rsidP="009C73EB">
      <w:pPr>
        <w:spacing w:line="360" w:lineRule="auto"/>
        <w:ind w:firstLineChars="200" w:firstLine="480"/>
        <w:rPr>
          <w:rFonts w:ascii="宋体" w:hAnsi="宋体"/>
          <w:szCs w:val="24"/>
        </w:rPr>
      </w:pPr>
    </w:p>
    <w:p w14:paraId="0CD074D2" w14:textId="77777777" w:rsidR="00094D0D" w:rsidRDefault="00094D0D" w:rsidP="009C73EB">
      <w:pPr>
        <w:spacing w:line="360" w:lineRule="auto"/>
        <w:ind w:firstLineChars="200" w:firstLine="480"/>
        <w:rPr>
          <w:rFonts w:ascii="宋体" w:hAnsi="宋体"/>
          <w:szCs w:val="24"/>
        </w:rPr>
      </w:pPr>
    </w:p>
    <w:p w14:paraId="341E5FBA" w14:textId="77777777" w:rsidR="00094D0D" w:rsidRDefault="00094D0D" w:rsidP="009C73EB">
      <w:pPr>
        <w:spacing w:line="360" w:lineRule="auto"/>
        <w:ind w:firstLineChars="200" w:firstLine="480"/>
        <w:rPr>
          <w:rFonts w:ascii="宋体" w:hAnsi="宋体"/>
          <w:szCs w:val="24"/>
        </w:rPr>
      </w:pPr>
    </w:p>
    <w:p w14:paraId="0C4B2855" w14:textId="77777777" w:rsidR="00094D0D" w:rsidRDefault="00094D0D" w:rsidP="009C73EB">
      <w:pPr>
        <w:spacing w:line="360" w:lineRule="auto"/>
        <w:ind w:firstLineChars="200" w:firstLine="480"/>
        <w:rPr>
          <w:rFonts w:ascii="宋体" w:hAnsi="宋体"/>
          <w:szCs w:val="24"/>
        </w:rPr>
      </w:pPr>
    </w:p>
    <w:p w14:paraId="3A56FC7A" w14:textId="77777777" w:rsidR="00094D0D" w:rsidRPr="009C73EB" w:rsidRDefault="00094D0D" w:rsidP="009C73EB">
      <w:pPr>
        <w:spacing w:line="360" w:lineRule="auto"/>
        <w:ind w:firstLineChars="200" w:firstLine="480"/>
        <w:rPr>
          <w:rFonts w:ascii="宋体" w:hAnsi="宋体"/>
          <w:szCs w:val="24"/>
        </w:rPr>
      </w:pPr>
    </w:p>
    <w:p w14:paraId="3620A59E" w14:textId="77777777" w:rsidR="00B7175E" w:rsidRPr="00EA2F37" w:rsidRDefault="00B11741" w:rsidP="00EA2F37">
      <w:pPr>
        <w:pStyle w:val="3"/>
      </w:pPr>
      <w:bookmarkStart w:id="61" w:name="_Toc378687708"/>
      <w:bookmarkStart w:id="62" w:name="_Toc382209156"/>
      <w:r>
        <w:rPr>
          <w:noProof/>
        </w:rPr>
        <w:pict w14:anchorId="6B5628BD">
          <v:group id="组合 355" o:spid="_x0000_s2403" style="position:absolute;left:0;text-align:left;margin-left:-7.35pt;margin-top:23.4pt;width:440.25pt;height:576.75pt;z-index:18;mso-position-horizontal-relative:margin;mso-height-relative:margin" coordorigin="-96,952" coordsize="55913,73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">
            <v:group id="组合 334" o:spid="_x0000_s2404" style="position:absolute;left:-96;top:8382;width:18974;height:57530" coordorigin="-260,191" coordsize="23501,575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H1MZ8QAAADdAAAA&#10;DwAAAAAAAAAAAAAAAACqAgAAZHJzL2Rvd25yZXYueG1sUEsFBgAAAAAEAAQA+gAAAJsDAAAAAA==&#10;">
              <v:shape id="AutoShape 22" o:spid="_x0000_s2405" type="#_x0000_t32" style="position:absolute;left:11326;top:47058;width:0;height:36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WJ4sYAAADdAAAADwAAAGRycy9kb3ducmV2LnhtbESPQU8CQQyF7yb+h0lJuMksEtCsDEQF&#10;FE08CP6AslN2N+50lpkBln9PDybe2rzX975O551r1IlCrD0bGA4yUMSFtzWXBn62q7tHUDEhW2w8&#10;k4ELRZjPbm+mmFt/5m86bVKpJIRjjgaqlNpc61hU5DAOfEss2t4Hh0nWUGob8CzhrtH3WTbRDmuW&#10;hgpbeq2o+N0cnYH68P4RXj53/LBd4JcdXdxy1bwZ0+91z0+gEnXp3/x3vbaCP54Iv3wjI+jZ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FFieLGAAAA3QAAAA8AAAAAAAAA&#10;AAAAAAAAoQIAAGRycy9kb3ducmV2LnhtbFBLBQYAAAAABAAEAPkAAACUAwAAAAA=&#10;" strokecolor="#77933c" strokeweight="1pt">
                <v:stroke endarrow="block"/>
                <v:shadow color="#4e6128" offset="1pt"/>
              </v:shape>
              <v:shape id="AutoShape 20" o:spid="_x0000_s2406" type="#_x0000_t32" style="position:absolute;left:11235;top:33340;width:0;height:36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ksecQAAADdAAAADwAAAGRycy9kb3ducmV2LnhtbERPS27CMBDdI/UO1lRiRxyooCjFoNLy&#10;a6UugB5gGk+TqPE4tQ2E22MkJHbz9L4zmbWmFkdyvrKsoJ+kIIhzqysuFHzvl70xCB+QNdaWScGZ&#10;PMymD50JZtqeeEvHXShEDGGfoYIyhCaT0uclGfSJbYgj92udwRChK6R2eIrhppaDNB1JgxXHhhIb&#10;eisp/9sdjILqf/3h5p8//Lx/xy/9dDaLZb1SqvvYvr6ACNSGu/jm3ug4fzjqw/WbeIKc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Sx5xAAAAN0AAAAPAAAAAAAAAAAA&#10;AAAAAKECAABkcnMvZG93bnJldi54bWxQSwUGAAAAAAQABAD5AAAAkgMAAAAA&#10;" strokecolor="#77933c" strokeweight="1pt">
                <v:stroke endarrow="block"/>
                <v:shadow color="#4e6128" offset="1pt"/>
              </v:shape>
              <v:shape id="AutoShape 18" o:spid="_x0000_s2407" type="#_x0000_t32" style="position:absolute;left:10998;top:18673;width:0;height:36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uyDsQAAADdAAAADwAAAGRycy9kb3ducmV2LnhtbERPS27CMBDdV+IO1iB1VxxABRQwqIXS&#10;AhILPgcY4iGJiMfBdiHcvq5Uqbt5et+ZzBpTiRs5X1pW0O0kIIgzq0vOFRwPy5cRCB+QNVaWScGD&#10;PMymracJptreeUe3fchFDGGfooIihDqV0mcFGfQdWxNH7mydwRChy6V2eI/hppK9JBlIgyXHhgJr&#10;mheUXfbfRkF5/Vq7982Jh4cFbnX/YT6W1adSz+3mbQwiUBP+xX/ulY7zXwc9+P0mniCn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27IOxAAAAN0AAAAPAAAAAAAAAAAA&#10;AAAAAKECAABkcnMvZG93bnJldi54bWxQSwUGAAAAAAQABAD5AAAAkgMAAAAA&#10;" strokecolor="#77933c" strokeweight="1pt">
                <v:stroke endarrow="block"/>
                <v:shadow color="#4e6128" offset="1pt"/>
              </v:shape>
              <v:shape id="Rectangle 38" o:spid="_x0000_s2408" type="#_x0000_t176" style="position:absolute;left:1747;top:191;width:19584;height:31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3ThcQA&#10;AADdAAAADwAAAGRycy9kb3ducmV2LnhtbERP22rCQBB9L/Qflin0rW60KDZmFS+ofShCrR8wZKdJ&#10;anY2ZNYY/75bKPg2h3OdbNG7WnXUSuXZwHCQgCLOva24MHD62r5MQUlAtlh7JgM3EljMHx8yTK2/&#10;8id1x1CoGMKSooEyhCbVWvKSHMrAN8SR+/atwxBhW2jb4jWGu1qPkmSiHVYcG0psaF1Sfj5enIFw&#10;2O0+eCOyb/ajn/7tIqvDdmrM81O/nIEK1Ie7+N/9buP88eQV/r6JJ+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904XEAAAA3QAAAA8AAAAAAAAAAAAAAAAAmAIAAGRycy9k&#10;b3ducmV2LnhtbFBLBQYAAAAABAAEAPUAAACJAwAAAAA=&#10;" fillcolor="#9eeaff" strokecolor="#46aac5">
                <v:fill color2="#e4f9ff" rotate="t" angle="180" colors="0 #9eeaff;22938f #bbefff;1 #e4f9ff" focus="100%" type="gradient"/>
                <v:shadow on="t" color="black" opacity="24903f" origin=",.5" offset="0,.55556mm"/>
                <v:textbox>
                  <w:txbxContent>
                    <w:p w14:paraId="43525DF2" w14:textId="77777777" w:rsidR="005F0000" w:rsidRPr="00610145" w:rsidRDefault="005F0000" w:rsidP="00A209B2">
                      <w:pPr>
                        <w:spacing w:line="360" w:lineRule="auto"/>
                        <w:jc w:val="center"/>
                        <w:rPr>
                          <w:rFonts w:ascii="宋体" w:hAnsi="宋体"/>
                          <w:b/>
                          <w:sz w:val="21"/>
                        </w:rPr>
                      </w:pPr>
                      <w:r w:rsidRPr="00610145">
                        <w:rPr>
                          <w:rFonts w:ascii="宋体" w:hAnsi="宋体" w:hint="eastAsia"/>
                          <w:b/>
                          <w:sz w:val="21"/>
                        </w:rPr>
                        <w:t>网上申报方式（</w:t>
                      </w:r>
                      <w:r w:rsidRPr="00610145">
                        <w:rPr>
                          <w:rFonts w:ascii="宋体" w:hAnsi="宋体"/>
                          <w:b/>
                          <w:sz w:val="21"/>
                        </w:rPr>
                        <w:t>推荐）</w:t>
                      </w:r>
                    </w:p>
                  </w:txbxContent>
                </v:textbox>
              </v:shape>
              <v:shape id="AutoShape 2092" o:spid="_x0000_s2409" type="#_x0000_t32" style="position:absolute;left:11522;top:3333;width:7;height:33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v0cEAAADdAAAADwAAAGRycy9kb3ducmV2LnhtbERP24rCMBB9X9h/CLPg25oqVaQaxQvC&#10;vtr6AUMzNtVmUppYq19vFhb2bQ7nOqvNYBvRU+drxwom4wQEcel0zZWCc3H8XoDwAVlj45gUPMnD&#10;Zv35scJMuwefqM9DJWII+wwVmBDaTEpfGrLox64ljtzFdRZDhF0ldYePGG4bOU2SubRYc2ww2NLe&#10;UHnL71bB9pn3i6tp+LW7Fen1Yoo03A9Kjb6G7RJEoCH8i//cPzrOn81T+P0mni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Y+/RwQAAAN0AAAAPAAAAAAAAAAAAAAAA&#10;AKECAABkcnMvZG93bnJldi54bWxQSwUGAAAAAAQABAD5AAAAjwMAAAAA&#10;" strokecolor="#77933c">
                <v:stroke endarrow="block"/>
              </v:shape>
              <v:rect id="Rectangle 39" o:spid="_x0000_s2410" style="position:absolute;left:95;top:6572;width:23146;height:127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etSsMA&#10;AADdAAAADwAAAGRycy9kb3ducmV2LnhtbERPzWoCMRC+F3yHMIIX0WylimyNYkWpvbVrH2C6me4u&#10;biZrEtf07ZuC0Nt8fL+z2kTTip6cbywreJxmIIhLqxuuFHyeDpMlCB+QNbaWScEPedisBw8rzLW9&#10;8Qf1RahECmGfo4I6hC6X0pc1GfRT2xEn7ts6gyFBV0nt8JbCTStnWbaQBhtODTV2tKupPBdXo+Bt&#10;vIyxoNn19f2yP3w5enrp8ajUaBi3zyACxfAvvruPOs2fL+bw9006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etS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52DA14D6" w14:textId="77777777" w:rsidR="005F0000" w:rsidRPr="00610145" w:rsidRDefault="005F0000" w:rsidP="00A209B2">
                      <w:pPr>
                        <w:spacing w:line="276" w:lineRule="auto"/>
                        <w:rPr>
                          <w:rFonts w:ascii="宋体" w:hAnsi="宋体"/>
                          <w:b/>
                          <w:sz w:val="18"/>
                          <w:szCs w:val="18"/>
                        </w:rPr>
                      </w:pPr>
                      <w:r w:rsidRPr="00610145">
                        <w:rPr>
                          <w:rFonts w:ascii="宋体" w:hAnsi="宋体" w:hint="eastAsia"/>
                          <w:b/>
                          <w:sz w:val="18"/>
                          <w:szCs w:val="18"/>
                        </w:rPr>
                        <w:t>安装BJCA</w:t>
                      </w:r>
                      <w:r w:rsidRPr="00610145">
                        <w:rPr>
                          <w:rFonts w:ascii="宋体" w:hAnsi="宋体" w:hint="eastAsia"/>
                          <w:b/>
                          <w:sz w:val="18"/>
                          <w:szCs w:val="18"/>
                        </w:rPr>
                        <w:t>数字证书后登陆网上申报系统：</w:t>
                      </w:r>
                    </w:p>
                    <w:p w14:paraId="135E4311" w14:textId="77777777" w:rsidR="005F0000" w:rsidRPr="00610145" w:rsidRDefault="005F0000" w:rsidP="00A209B2">
                      <w:pPr>
                        <w:spacing w:line="276" w:lineRule="auto"/>
                        <w:rPr>
                          <w:rFonts w:ascii="宋体" w:hAnsi="宋体"/>
                          <w:sz w:val="18"/>
                          <w:szCs w:val="18"/>
                        </w:rPr>
                      </w:pPr>
                      <w:r w:rsidRPr="00610145">
                        <w:rPr>
                          <w:rFonts w:ascii="宋体" w:hAnsi="宋体" w:hint="eastAsia"/>
                          <w:sz w:val="18"/>
                          <w:szCs w:val="18"/>
                        </w:rPr>
                        <w:t>用人单位登陆北京市社会保险网上服务平台进入</w:t>
                      </w:r>
                      <w:r w:rsidRPr="00610145">
                        <w:rPr>
                          <w:rFonts w:ascii="宋体" w:hAnsi="宋体" w:hint="eastAsia"/>
                          <w:b/>
                          <w:sz w:val="18"/>
                          <w:szCs w:val="18"/>
                        </w:rPr>
                        <w:t>“单位用户登陆”</w:t>
                      </w:r>
                      <w:r w:rsidRPr="00610145">
                        <w:rPr>
                          <w:rFonts w:ascii="宋体" w:hAnsi="宋体" w:hint="eastAsia"/>
                          <w:sz w:val="18"/>
                          <w:szCs w:val="18"/>
                        </w:rPr>
                        <w:t>入口，使用单位数字证书（USB Key），进入网上申报系统。</w:t>
                      </w:r>
                    </w:p>
                    <w:p w14:paraId="223F972E" w14:textId="77777777" w:rsidR="005F0000" w:rsidRPr="00610145" w:rsidRDefault="00B11741" w:rsidP="00A209B2">
                      <w:pPr>
                        <w:spacing w:line="276" w:lineRule="auto"/>
                        <w:rPr>
                          <w:rFonts w:ascii="宋体" w:hAnsi="宋体"/>
                          <w:sz w:val="18"/>
                          <w:szCs w:val="18"/>
                        </w:rPr>
                      </w:pPr>
                      <w:hyperlink r:id="rId29" w:history="1">
                        <w:r w:rsidR="005F0000" w:rsidRPr="00610145">
                          <w:rPr>
                            <w:rStyle w:val="a3"/>
                            <w:rFonts w:ascii="宋体" w:hAnsi="宋体" w:hint="eastAsia"/>
                            <w:sz w:val="18"/>
                          </w:rPr>
                          <w:t>www.bjrbj.gov.cn/csibiz</w:t>
                        </w:r>
                      </w:hyperlink>
                    </w:p>
                  </w:txbxContent>
                </v:textbox>
              </v:rect>
              <v:rect id="Rectangle 17" o:spid="_x0000_s2411" style="position:absolute;left:-260;top:22292;width:23146;height:120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UzPcMA&#10;AADdAAAADwAAAGRycy9kb3ducmV2LnhtbERP3U7CMBS+N/EdmmPiDYFOogsZFKIEIt7h5AEO62Fb&#10;WE9nW0Z9e2tC4t358v2exSqaTgzkfGtZwdMkA0FcWd1yreDwtR3PQPiArLGzTAp+yMNqeX+3wELb&#10;K3/SUIZapBD2BSpoQugLKX3VkEE/sT1x4k7WGQwJulpqh9cUbjo5zbJcGmw5NTTY07qh6lxejIKP&#10;0SzGkqaX9/33Znt09Pw24E6px4f4OgcRKIZ/8c2902n+S57D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UzPc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5981063A" w14:textId="77777777" w:rsidR="005F0000" w:rsidRPr="00610145" w:rsidRDefault="005F0000" w:rsidP="00A209B2">
                      <w:pPr>
                        <w:rPr>
                          <w:rFonts w:ascii="宋体" w:hAnsi="宋体"/>
                          <w:b/>
                          <w:sz w:val="18"/>
                          <w:szCs w:val="18"/>
                        </w:rPr>
                      </w:pPr>
                      <w:r w:rsidRPr="00610145">
                        <w:rPr>
                          <w:rFonts w:ascii="宋体" w:hAnsi="宋体" w:hint="eastAsia"/>
                          <w:b/>
                          <w:sz w:val="18"/>
                          <w:szCs w:val="18"/>
                        </w:rPr>
                        <w:t>网上</w:t>
                      </w:r>
                      <w:r w:rsidRPr="00610145">
                        <w:rPr>
                          <w:rFonts w:ascii="宋体" w:hAnsi="宋体"/>
                          <w:b/>
                          <w:sz w:val="18"/>
                          <w:szCs w:val="18"/>
                        </w:rPr>
                        <w:t>申报业务操作</w:t>
                      </w:r>
                      <w:r w:rsidRPr="00610145">
                        <w:rPr>
                          <w:rFonts w:ascii="宋体" w:hAnsi="宋体" w:hint="eastAsia"/>
                          <w:b/>
                          <w:sz w:val="18"/>
                          <w:szCs w:val="18"/>
                        </w:rPr>
                        <w:t>：</w:t>
                      </w:r>
                    </w:p>
                    <w:p w14:paraId="45D8D648" w14:textId="77777777" w:rsidR="005F0000" w:rsidRPr="00610145" w:rsidRDefault="005F0000" w:rsidP="00A209B2">
                      <w:pPr>
                        <w:rPr>
                          <w:rFonts w:ascii="宋体" w:hAnsi="宋体"/>
                          <w:b/>
                          <w:sz w:val="18"/>
                          <w:szCs w:val="18"/>
                        </w:rPr>
                      </w:pPr>
                      <w:r w:rsidRPr="00610145">
                        <w:rPr>
                          <w:rFonts w:ascii="宋体" w:hAnsi="宋体" w:hint="eastAsia"/>
                          <w:sz w:val="18"/>
                          <w:szCs w:val="18"/>
                        </w:rPr>
                        <w:t>通过</w:t>
                      </w:r>
                      <w:r w:rsidRPr="00610145">
                        <w:rPr>
                          <w:rFonts w:ascii="宋体" w:hAnsi="宋体" w:hint="eastAsia"/>
                          <w:b/>
                          <w:sz w:val="18"/>
                          <w:szCs w:val="18"/>
                        </w:rPr>
                        <w:t xml:space="preserve">“申报业务管理” </w:t>
                      </w:r>
                      <w:r w:rsidRPr="00610145">
                        <w:rPr>
                          <w:rFonts w:ascii="宋体" w:hAnsi="宋体" w:hint="eastAsia"/>
                          <w:sz w:val="18"/>
                          <w:szCs w:val="18"/>
                        </w:rPr>
                        <w:t>中的</w:t>
                      </w:r>
                      <w:r w:rsidRPr="00610145">
                        <w:rPr>
                          <w:rFonts w:ascii="宋体" w:hAnsi="宋体" w:hint="eastAsia"/>
                          <w:b/>
                          <w:sz w:val="18"/>
                          <w:szCs w:val="18"/>
                        </w:rPr>
                        <w:t xml:space="preserve">“个人待遇支付类信息采集与变更” </w:t>
                      </w:r>
                      <w:r w:rsidRPr="00610145">
                        <w:rPr>
                          <w:rFonts w:ascii="宋体" w:hAnsi="宋体" w:hint="eastAsia"/>
                          <w:sz w:val="18"/>
                          <w:szCs w:val="18"/>
                        </w:rPr>
                        <w:t>模块输入退休</w:t>
                      </w:r>
                      <w:r w:rsidRPr="00610145">
                        <w:rPr>
                          <w:rFonts w:ascii="宋体" w:hAnsi="宋体"/>
                          <w:sz w:val="18"/>
                          <w:szCs w:val="18"/>
                        </w:rPr>
                        <w:t>人员</w:t>
                      </w:r>
                      <w:r w:rsidRPr="00610145">
                        <w:rPr>
                          <w:rFonts w:ascii="宋体" w:hAnsi="宋体" w:hint="eastAsia"/>
                          <w:sz w:val="18"/>
                          <w:szCs w:val="18"/>
                        </w:rPr>
                        <w:t>身份证号和姓名，点击</w:t>
                      </w:r>
                      <w:r w:rsidRPr="00610145">
                        <w:rPr>
                          <w:rFonts w:ascii="宋体" w:hAnsi="宋体" w:hint="eastAsia"/>
                          <w:b/>
                          <w:sz w:val="18"/>
                          <w:szCs w:val="18"/>
                        </w:rPr>
                        <w:t>“查询”</w:t>
                      </w:r>
                      <w:r w:rsidRPr="00610145">
                        <w:rPr>
                          <w:rFonts w:ascii="宋体" w:hAnsi="宋体" w:hint="eastAsia"/>
                          <w:sz w:val="18"/>
                          <w:szCs w:val="18"/>
                        </w:rPr>
                        <w:t>，录入相应的账户信息，点击</w:t>
                      </w:r>
                      <w:r w:rsidRPr="00610145">
                        <w:rPr>
                          <w:rFonts w:ascii="宋体" w:hAnsi="宋体" w:hint="eastAsia"/>
                          <w:b/>
                          <w:sz w:val="18"/>
                          <w:szCs w:val="18"/>
                        </w:rPr>
                        <w:t>“保存→提交”</w:t>
                      </w:r>
                      <w:r w:rsidRPr="00610145">
                        <w:rPr>
                          <w:rFonts w:ascii="宋体" w:hAnsi="宋体" w:hint="eastAsia"/>
                          <w:sz w:val="18"/>
                          <w:szCs w:val="18"/>
                        </w:rPr>
                        <w:t>，者直接点击提交。</w:t>
                      </w:r>
                    </w:p>
                  </w:txbxContent>
                </v:textbox>
              </v:rect>
              <v:rect id="Rectangle 19" o:spid="_x0000_s2412" style="position:absolute;top:37150;width:23145;height:11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mWpsMA&#10;AADdAAAADwAAAGRycy9kb3ducmV2LnhtbERPzU4CMRC+m/AOzZB4MdCVKJCVQtRIgBssPMC4HXc3&#10;bqdrW5by9tbEhNt8+X5nsYqmFT0531hW8DjOQBCXVjdcKTgd16M5CB+QNbaWScGVPKyWg7sF5tpe&#10;+EB9ESqRQtjnqKAOocul9GVNBv3YdsSJ+7LOYEjQVVI7vKRw08pJlk2lwYZTQ40dvddUfhdno2D3&#10;MI+xoMl5s//5WH86enrrcavU/TC+voAIFMNN/O/e6jT/eTqD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mWp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C2AE5F5" w14:textId="77777777" w:rsidR="005F0000" w:rsidRPr="00610145" w:rsidRDefault="005F0000" w:rsidP="00A209B2">
                      <w:pPr>
                        <w:rPr>
                          <w:rFonts w:ascii="宋体" w:hAnsi="宋体"/>
                          <w:b/>
                          <w:sz w:val="18"/>
                          <w:szCs w:val="18"/>
                        </w:rPr>
                      </w:pPr>
                      <w:r w:rsidRPr="00610145">
                        <w:rPr>
                          <w:rFonts w:ascii="宋体" w:hAnsi="宋体" w:hint="eastAsia"/>
                          <w:b/>
                          <w:sz w:val="18"/>
                          <w:szCs w:val="18"/>
                        </w:rPr>
                        <w:t>报表打印：</w:t>
                      </w:r>
                    </w:p>
                    <w:p w14:paraId="64C4AFA2" w14:textId="77777777" w:rsidR="005F0000" w:rsidRPr="00610145" w:rsidRDefault="005F0000" w:rsidP="00A209B2">
                      <w:pPr>
                        <w:rPr>
                          <w:rFonts w:ascii="宋体" w:hAnsi="宋体"/>
                          <w:sz w:val="18"/>
                          <w:szCs w:val="18"/>
                        </w:rPr>
                      </w:pPr>
                      <w:r w:rsidRPr="00610145">
                        <w:rPr>
                          <w:rFonts w:ascii="宋体" w:hAnsi="宋体" w:hint="eastAsia"/>
                          <w:sz w:val="18"/>
                          <w:szCs w:val="18"/>
                        </w:rPr>
                        <w:t>点击</w:t>
                      </w:r>
                      <w:r w:rsidRPr="00610145">
                        <w:rPr>
                          <w:rFonts w:ascii="宋体" w:hAnsi="宋体" w:hint="eastAsia"/>
                          <w:b/>
                          <w:sz w:val="18"/>
                          <w:szCs w:val="18"/>
                        </w:rPr>
                        <w:t>“业务报表查询”</w:t>
                      </w:r>
                      <w:r w:rsidRPr="00610145">
                        <w:rPr>
                          <w:rFonts w:ascii="宋体" w:hAnsi="宋体" w:hint="eastAsia"/>
                          <w:sz w:val="18"/>
                          <w:szCs w:val="18"/>
                        </w:rPr>
                        <w:t>模块中</w:t>
                      </w:r>
                      <w:r w:rsidRPr="00610145">
                        <w:rPr>
                          <w:rFonts w:ascii="宋体" w:hAnsi="宋体"/>
                          <w:sz w:val="18"/>
                          <w:szCs w:val="18"/>
                        </w:rPr>
                        <w:t>的</w:t>
                      </w:r>
                      <w:r w:rsidRPr="00610145">
                        <w:rPr>
                          <w:rFonts w:ascii="宋体" w:hAnsi="宋体"/>
                          <w:b/>
                          <w:sz w:val="18"/>
                          <w:szCs w:val="18"/>
                        </w:rPr>
                        <w:t>“</w:t>
                      </w:r>
                      <w:r w:rsidRPr="00610145">
                        <w:rPr>
                          <w:rFonts w:ascii="宋体" w:hAnsi="宋体" w:hint="eastAsia"/>
                          <w:b/>
                          <w:sz w:val="18"/>
                          <w:szCs w:val="18"/>
                        </w:rPr>
                        <w:t xml:space="preserve">个人待遇支付类信息采集表” </w:t>
                      </w:r>
                      <w:r w:rsidRPr="00610145">
                        <w:rPr>
                          <w:rFonts w:ascii="宋体" w:hAnsi="宋体" w:hint="eastAsia"/>
                          <w:sz w:val="18"/>
                          <w:szCs w:val="18"/>
                        </w:rPr>
                        <w:t>或者</w:t>
                      </w:r>
                      <w:r w:rsidRPr="00610145">
                        <w:rPr>
                          <w:rFonts w:ascii="宋体" w:hAnsi="宋体" w:hint="eastAsia"/>
                          <w:b/>
                          <w:sz w:val="18"/>
                          <w:szCs w:val="18"/>
                        </w:rPr>
                        <w:t>“个人待遇支付类信息变更表”</w:t>
                      </w:r>
                      <w:r w:rsidRPr="00610145">
                        <w:rPr>
                          <w:rFonts w:ascii="宋体" w:hAnsi="宋体" w:hint="eastAsia"/>
                          <w:sz w:val="18"/>
                          <w:szCs w:val="18"/>
                        </w:rPr>
                        <w:t>，选择好起止时间后，点击</w:t>
                      </w:r>
                      <w:r w:rsidRPr="00610145">
                        <w:rPr>
                          <w:rFonts w:ascii="宋体" w:hAnsi="宋体" w:hint="eastAsia"/>
                          <w:b/>
                          <w:sz w:val="18"/>
                          <w:szCs w:val="18"/>
                        </w:rPr>
                        <w:t>“查询</w:t>
                      </w:r>
                      <w:r w:rsidRPr="00610145">
                        <w:rPr>
                          <w:rFonts w:ascii="宋体" w:hAnsi="宋体" w:hint="eastAsia"/>
                          <w:b/>
                          <w:noProof/>
                          <w:sz w:val="18"/>
                          <w:szCs w:val="18"/>
                        </w:rPr>
                        <w:t>→</w:t>
                      </w:r>
                      <w:r w:rsidRPr="00610145">
                        <w:rPr>
                          <w:rFonts w:ascii="宋体" w:hAnsi="宋体" w:hint="eastAsia"/>
                          <w:b/>
                          <w:sz w:val="18"/>
                          <w:szCs w:val="18"/>
                        </w:rPr>
                        <w:t>下载打印”</w:t>
                      </w:r>
                      <w:r w:rsidRPr="00610145">
                        <w:rPr>
                          <w:rFonts w:ascii="宋体" w:hAnsi="宋体" w:hint="eastAsia"/>
                          <w:sz w:val="18"/>
                          <w:szCs w:val="18"/>
                        </w:rPr>
                        <w:t>， 打印出相应的报表。</w:t>
                      </w:r>
                    </w:p>
                  </w:txbxContent>
                </v:textbox>
              </v:rect>
              <v:rect id="Rectangle 21" o:spid="_x0000_s2413" style="position:absolute;left:95;top:50678;width:23146;height:7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C1MYA&#10;AADdAAAADwAAAGRycy9kb3ducmV2LnhtbESPQU/DMAyF70j7D5GRuKAtZYJpKsumgZgYN+j2A7zG&#10;tBWNU5KsC/8eH5C42XrP731ebbLr1Ughdp4N3M0KUMS1tx03Bo6H3XQJKiZki71nMvBDETbrydUK&#10;S+sv/EFjlRolIRxLNNCmNJRax7olh3HmB2LRPn1wmGQNjbYBLxLuej0vioV22LE0tDjQc0v1V3V2&#10;Bt5ulzlXND+/vn+/7E6B7p9G3Btzc523j6AS5fRv/rveW8F/WAiufCMj6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C1MYAAADdAAAADwAAAAAAAAAAAAAAAACYAgAAZHJz&#10;L2Rvd25yZXYueG1sUEsFBgAAAAAEAAQA9QAAAIsDAAAAAA==&#10;" fillcolor="#dafda7" strokecolor="#98b954">
                <v:fill color2="#f5ffe6" rotate="t" angle="180" colors="0 #dafda7;22938f #e4fdc2;1 #f5ffe6" focus="100%" type="gradient"/>
                <v:shadow on="t" color="black" opacity="24903f" origin=",.5" offset="0,.55556mm"/>
                <v:textbox>
                  <w:txbxContent>
                    <w:p w14:paraId="62BEB409" w14:textId="77777777" w:rsidR="005F0000" w:rsidRPr="00610145" w:rsidRDefault="005F0000" w:rsidP="00A209B2">
                      <w:pPr>
                        <w:rPr>
                          <w:rFonts w:ascii="宋体" w:hAnsi="宋体"/>
                          <w:b/>
                          <w:sz w:val="18"/>
                          <w:szCs w:val="18"/>
                        </w:rPr>
                      </w:pPr>
                      <w:r w:rsidRPr="00610145">
                        <w:rPr>
                          <w:rFonts w:ascii="宋体" w:hAnsi="宋体" w:hint="eastAsia"/>
                          <w:b/>
                          <w:sz w:val="18"/>
                          <w:szCs w:val="18"/>
                        </w:rPr>
                        <w:t>注意</w:t>
                      </w:r>
                      <w:r w:rsidRPr="00610145">
                        <w:rPr>
                          <w:rFonts w:ascii="宋体" w:hAnsi="宋体"/>
                          <w:b/>
                          <w:sz w:val="18"/>
                          <w:szCs w:val="18"/>
                        </w:rPr>
                        <w:t>：</w:t>
                      </w:r>
                    </w:p>
                    <w:p w14:paraId="490DA38C" w14:textId="77777777" w:rsidR="005F0000" w:rsidRPr="00610145" w:rsidRDefault="005F0000" w:rsidP="00A209B2">
                      <w:pPr>
                        <w:rPr>
                          <w:rFonts w:ascii="宋体" w:hAnsi="宋体"/>
                          <w:sz w:val="18"/>
                          <w:szCs w:val="18"/>
                        </w:rPr>
                      </w:pPr>
                      <w:r w:rsidRPr="00610145">
                        <w:rPr>
                          <w:rFonts w:ascii="宋体" w:hAnsi="宋体" w:hint="eastAsia"/>
                          <w:sz w:val="18"/>
                          <w:szCs w:val="18"/>
                        </w:rPr>
                        <w:t>网上申报成功打印报表核对无误即可，</w:t>
                      </w:r>
                      <w:r w:rsidRPr="00610145">
                        <w:rPr>
                          <w:rFonts w:ascii="宋体" w:hAnsi="宋体" w:hint="eastAsia"/>
                          <w:b/>
                          <w:sz w:val="18"/>
                          <w:szCs w:val="18"/>
                        </w:rPr>
                        <w:t>无需再</w:t>
                      </w:r>
                      <w:r w:rsidRPr="00610145">
                        <w:rPr>
                          <w:rFonts w:ascii="宋体" w:hAnsi="宋体"/>
                          <w:b/>
                          <w:sz w:val="18"/>
                          <w:szCs w:val="18"/>
                        </w:rPr>
                        <w:t>到</w:t>
                      </w:r>
                      <w:r w:rsidRPr="00610145">
                        <w:rPr>
                          <w:rFonts w:ascii="宋体" w:hAnsi="宋体" w:hint="eastAsia"/>
                          <w:b/>
                          <w:sz w:val="18"/>
                          <w:szCs w:val="18"/>
                        </w:rPr>
                        <w:t>社保中心办理</w:t>
                      </w:r>
                      <w:r w:rsidRPr="00610145">
                        <w:rPr>
                          <w:rFonts w:ascii="宋体" w:hAnsi="宋体" w:hint="eastAsia"/>
                          <w:sz w:val="18"/>
                          <w:szCs w:val="18"/>
                        </w:rPr>
                        <w:t>任何</w:t>
                      </w:r>
                      <w:r w:rsidRPr="00610145">
                        <w:rPr>
                          <w:rFonts w:ascii="宋体" w:hAnsi="宋体"/>
                          <w:sz w:val="18"/>
                          <w:szCs w:val="18"/>
                        </w:rPr>
                        <w:t>手续</w:t>
                      </w:r>
                      <w:r w:rsidRPr="00610145">
                        <w:rPr>
                          <w:rFonts w:ascii="宋体" w:hAnsi="宋体" w:hint="eastAsia"/>
                          <w:sz w:val="18"/>
                          <w:szCs w:val="18"/>
                        </w:rPr>
                        <w:t>。</w:t>
                      </w:r>
                    </w:p>
                  </w:txbxContent>
                </v:textbox>
              </v:rect>
            </v:group>
            <v:group id="组合 317" o:spid="_x0000_s2414" style="position:absolute;left:8994;top:65532;width:35909;height:8668" coordorigin="183,-10445" coordsize="48482,8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4RhtrFAAAA3QAA&#10;AA8AAAAAAAAAAAAAAAAAqgIAAGRycy9kb3ducmV2LnhtbFBLBQYAAAAABAAEAPoAAACcAwAAAAA=&#10;">
              <v:line id="直接连接符 49" o:spid="_x0000_s2415" style="position:absolute;visibility:visible" from="183,-10445" to="183,-7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FM98YAAADdAAAADwAAAGRycy9kb3ducmV2LnhtbESPT2/CMAzF75P4DpGRdhspSBujIyBA&#10;YuLAgfHn7jVe29E4JQnQffv5MGk3W+/5vZ+n88416kYh1p4NDAcZKOLC25pLA8fD+ukVVEzIFhvP&#10;ZOCHIsxnvYcp5tbf+YNu+1QqCeGYo4EqpTbXOhYVOYwD3xKL9uWDwyRrKLUNeJdw1+hRlr1ohzVL&#10;Q4UtrSoqzvurM5Au3+/LXdh+nsrR5BqGW7++hI0xj/1u8QYqUZf+zX/XGyv4z2Phl29kBD3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BTPfGAAAA3QAAAA8AAAAAAAAA&#10;AAAAAAAAoQIAAGRycy9kb3ducmV2LnhtbFBLBQYAAAAABAAEAPkAAACUAwAAAAA=&#10;" strokecolor="#77933c"/>
              <v:shape id="AutoShape 8" o:spid="_x0000_s2416" type="#_x0000_t176" style="position:absolute;left:13583;top:-5305;width:22735;height:3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q6UMUA&#10;AADdAAAADwAAAGRycy9kb3ducmV2LnhtbERPPW/CMBDdK/EfrENiqcChFS2kGERRKzFkIWWA7RQf&#10;Sdr4nNouhH+PkZC63dP7vPmyM404kfO1ZQXjUQKCuLC65lLB7utzOAXhA7LGxjIpuJCH5aL3MMdU&#10;2zNv6ZSHUsQQ9ikqqEJoUyl9UZFBP7ItceSO1hkMEbpSaofnGG4a+ZQkL9JgzbGhwpbWFRU/+Z9R&#10;8HxI3P7x4/2bNtlxtvqts8xsvVKDfrd6AxGoC//iu3uj4/zJ6xhu38QT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rpQxQAAAN0AAAAPAAAAAAAAAAAAAAAAAJgCAABkcnMv&#10;ZG93bnJldi54bWxQSwUGAAAAAAQABAD1AAAAigMAAAAA&#10;" fillcolor="#ffa2a1" strokecolor="#be4b48">
                <v:fill color2="#ffe5e5" rotate="t" angle="180" colors="0 #ffa2a1;22938f #ffbebd;1 #ffe5e5" focus="100%" type="gradient"/>
                <v:shadow on="t" color="black" opacity="24903f" origin=",.5" offset="0,.55556mm"/>
                <v:textbox>
                  <w:txbxContent>
                    <w:p w14:paraId="059C87B6" w14:textId="77777777" w:rsidR="005F0000" w:rsidRPr="00610145" w:rsidRDefault="005F0000" w:rsidP="00A209B2">
                      <w:pPr>
                        <w:jc w:val="center"/>
                        <w:rPr>
                          <w:rFonts w:ascii="宋体" w:hAnsi="宋体"/>
                          <w:b/>
                          <w:sz w:val="28"/>
                          <w:szCs w:val="18"/>
                        </w:rPr>
                      </w:pPr>
                      <w:r w:rsidRPr="00610145">
                        <w:rPr>
                          <w:rFonts w:ascii="宋体" w:hAnsi="宋体" w:hint="eastAsia"/>
                          <w:b/>
                          <w:sz w:val="28"/>
                          <w:szCs w:val="18"/>
                        </w:rPr>
                        <w:t>业务办理完毕</w:t>
                      </w:r>
                    </w:p>
                  </w:txbxContent>
                </v:textbox>
              </v:shape>
              <v:line id="直接连接符 51" o:spid="_x0000_s2417" style="position:absolute;visibility:visible" from="183,-7874" to="48665,-7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93G8MAAADdAAAADwAAAGRycy9kb3ducmV2LnhtbERPyW7CMBC9I/EP1iBxA4dItDTFIFqJ&#10;igMHtt6n8ZAE4nGwDaR/XyNV4jZPb53pvDW1uJHzlWUFo2ECgji3uuJCwWG/HExA+ICssbZMCn7J&#10;w3zW7Uwx0/bOW7rtQiFiCPsMFZQhNJmUPi/JoB/ahjhyR+sMhghdIbXDeww3tUyT5EUarDg2lNjQ&#10;Z0n5eXc1CsLl9PWxceuf7yJ9u7rR2i4vbqVUv9cu3kEEasNT/O9e6Th//JrC45t4gp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fdxvDAAAA3QAAAA8AAAAAAAAAAAAA&#10;AAAAoQIAAGRycy9kb3ducmV2LnhtbFBLBQYAAAAABAAEAPkAAACRAwAAAAA=&#10;" strokecolor="#77933c"/>
              <v:shape id="直接箭头连接符 54" o:spid="_x0000_s2418" type="#_x0000_t32" style="position:absolute;left:24852;top:-7683;width:0;height:2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PheMIAAADdAAAADwAAAGRycy9kb3ducmV2LnhtbERPS27CMBDdV+IO1iCxKw6fFhQwiBYh&#10;sW3SA4ziIQ7E4yg2IXB6jFSpu3l631lve1uLjlpfOVYwGScgiAunKy4V/OaH9yUIH5A11o5JwZ08&#10;bDeDtzWm2t34h7oslCKGsE9RgQmhSaX0hSGLfuwa4sidXGsxRNiWUrd4i+G2ltMk+ZQWK44NBhv6&#10;NlRcsqtVsLtn3fJsan58XfL5+WTyebjulRoN+90KRKA+/Iv/3Ecd538sZvD6Jp4gN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lPheMIAAADdAAAADwAAAAAAAAAAAAAA&#10;AAChAgAAZHJzL2Rvd25yZXYueG1sUEsFBgAAAAAEAAQA+QAAAJADAAAAAA==&#10;" strokecolor="#77933c">
                <v:stroke endarrow="block"/>
              </v:shape>
              <v:line id="直接连接符 55" o:spid="_x0000_s2419" style="position:absolute;visibility:visible" from="48474,-10350" to="48474,-7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pK9MQAAADdAAAADwAAAGRycy9kb3ducmV2LnhtbERPPW/CMBDdK/EfrEPqBk5QS0vARG0l&#10;KgYGoGU/4iMJjc/BNpD++xoJqds9vc+b5Z1pxIWcry0rSIcJCOLC6ppLBd9fi8ErCB+QNTaWScEv&#10;ecjnvYcZZtpeeUOXbShFDGGfoYIqhDaT0hcVGfRD2xJH7mCdwRChK6V2eI3hppGjJBlLgzXHhgpb&#10;+qio+NmejYJwOn6+r91qvytHk7NLV3ZxckulHvvd2xREoC78i+/upY7zn1+e4PZNPEH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Okr0xAAAAN0AAAAPAAAAAAAAAAAA&#10;AAAAAKECAABkcnMvZG93bnJldi54bWxQSwUGAAAAAAQABAD5AAAAkgMAAAAA&#10;" strokecolor="#77933c"/>
            </v:group>
            <v:group id="组合 353" o:spid="_x0000_s2420" style="position:absolute;left:8858;top:952;width:37338;height:7812" coordorigin="-571,952" coordsize="37337,78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UaAsQAAADdAAAA&#10;DwAAAAAAAAAAAAAAAACqAgAAZHJzL2Rvd25yZXYueG1sUEsFBgAAAAAEAAQA+gAAAJsDAAAAAA==&#10;">
              <v:shape id="流程图: 可选过程 348" o:spid="_x0000_s2421" type="#_x0000_t176" style="position:absolute;left:-571;top:952;width:37337;height:36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asAA&#10;AADdAAAADwAAAGRycy9kb3ducmV2LnhtbERP22rCQBB9L/gPywi+1Y1KY4muQQKKr9V+wJidXDA7&#10;G7ObS/++Wyj4NodznX06mUYM1LnasoLVMgJBnFtdc6ng+3Z6/wThPLLGxjIp+CEH6WH2tsdE25G/&#10;aLj6UoQQdgkqqLxvEyldXpFBt7QtceAK2xn0AXal1B2OIdw0ch1FsTRYc2iosKWsovxx7Y2Cy7O8&#10;D/6uNxKzc+N4K4u4L5RazKfjDoSnyb/E/+6LDvM/tjH8fRNOk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J+asAAAADdAAAADwAAAAAAAAAAAAAAAACYAgAAZHJzL2Rvd25y&#10;ZXYueG1sUEsFBgAAAAAEAAQA9QAAAIUDAAAAAA==&#10;" fillcolor="#a3c4ff" strokecolor="#4a7ebb">
                <v:fill color2="#e5eeff" rotate="t" angle="180" colors="0 #a3c4ff;22938f #bfd5ff;1 #e5eeff" focus="100%" type="gradient"/>
                <v:shadow on="t" color="black" opacity="24903f" origin=",.5" offset="0,.55556mm"/>
                <v:textbox>
                  <w:txbxContent>
                    <w:p w14:paraId="1A0497D0" w14:textId="77777777" w:rsidR="005F0000" w:rsidRPr="00610145" w:rsidRDefault="005F0000" w:rsidP="00A209B2">
                      <w:pPr>
                        <w:spacing w:line="360" w:lineRule="auto"/>
                        <w:jc w:val="center"/>
                        <w:rPr>
                          <w:rFonts w:ascii="宋体" w:hAnsi="宋体"/>
                          <w:b/>
                          <w:sz w:val="28"/>
                          <w:szCs w:val="18"/>
                        </w:rPr>
                      </w:pPr>
                      <w:r w:rsidRPr="00610145">
                        <w:rPr>
                          <w:rFonts w:ascii="宋体" w:hAnsi="宋体" w:hint="eastAsia"/>
                          <w:b/>
                          <w:sz w:val="28"/>
                          <w:szCs w:val="18"/>
                        </w:rPr>
                        <w:t>退休</w:t>
                      </w:r>
                      <w:r w:rsidRPr="00610145">
                        <w:rPr>
                          <w:rFonts w:ascii="宋体" w:hAnsi="宋体"/>
                          <w:b/>
                          <w:sz w:val="28"/>
                          <w:szCs w:val="18"/>
                        </w:rPr>
                        <w:t>人员</w:t>
                      </w:r>
                      <w:r w:rsidRPr="00610145">
                        <w:rPr>
                          <w:rFonts w:ascii="宋体" w:hAnsi="宋体" w:hint="eastAsia"/>
                          <w:b/>
                          <w:sz w:val="28"/>
                          <w:szCs w:val="18"/>
                        </w:rPr>
                        <w:t>自选养老金代发银行流程图</w:t>
                      </w:r>
                    </w:p>
                  </w:txbxContent>
                </v:textbox>
              </v:shape>
              <v:group id="组合 350" o:spid="_x0000_s2422" style="position:absolute;top:4572;width:34607;height:4191" coordsize="47815,4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UbIe7FAAAA3QAA&#10;AA8AAAAAAAAAAAAAAAAAqgIAAGRycy9kb3ducmV2LnhtbFBLBQYAAAAABAAEAPoAAACcAwAAAAA=&#10;">
                <v:shape id="直接箭头连接符 347" o:spid="_x0000_s2423" type="#_x0000_t32" style="position:absolute;left:24955;width:0;height:22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0E5cUAAADdAAAADwAAAGRycy9kb3ducmV2LnhtbESPQWsCQQyF74X+hyGCtzqrYFtWRxFB&#10;EQsWrRdvYSfuLO5ktjujrv/eHAq9JbyX975M552v1Y3aWAU2MBxkoIiLYCsuDRx/Vm+foGJCtlgH&#10;JgMPijCfvb5MMbfhznu6HVKpJIRjjgZcSk2udSwceYyD0BCLdg6txyRrW2rb4l3Cfa1HWfauPVYs&#10;DQ4bWjoqLoerN0DL73r39YuP7SaGq1s16+7EI2P6vW4xAZWoS//mv+uNFfzxh+DKNzKCnj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u0E5cUAAADdAAAADwAAAAAAAAAA&#10;AAAAAAChAgAAZHJzL2Rvd25yZXYueG1sUEsFBgAAAAAEAAQA+QAAAJMDAAAAAA==&#10;" strokecolor="#77933c"/>
                <v:group id="组合 349" o:spid="_x0000_s2424" style="position:absolute;top:2053;width:47815;height:2249" coordorigin=",-41" coordsize="47815,2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8gQB8QAAADdAAAADwAAAGRycy9kb3ducmV2LnhtbERPTWvCQBC9F/oflin0&#10;pptUtDV1FREVD1JoFMTbkB2TYHY2ZLdJ/PeuIPQ2j/c5s0VvKtFS40rLCuJhBII4s7rkXMHxsBl8&#10;gXAeWWNlmRTcyMFi/voyw0Tbjn+pTX0uQgi7BBUU3teJlC4ryKAb2po4cBfbGPQBNrnUDXYh3FTy&#10;I4om0mDJoaHAmlYFZdf0zyjYdtgtR/G63V8vq9v5MP457WNS6v2tX36D8NT7f/HTvdNh/vhzCo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8gQB8QAAADdAAAA&#10;DwAAAAAAAAAAAAAAAACqAgAAZHJzL2Rvd25yZXYueG1sUEsFBgAAAAAEAAQA+gAAAJsDAAAAAA==&#10;">
                  <v:shape id="直接箭头连接符 344" o:spid="_x0000_s2425" type="#_x0000_t32" style="position:absolute;width:47815;height:9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cYbcYAAADdAAAADwAAAGRycy9kb3ducmV2LnhtbESPQWsCMRCF74X+hzAFbzVrrSKrUUqp&#10;WIoX10KvQzLuBjeTZRN1++87h4K3Gd6b975ZbYbQqiv1yUc2MBkXoIhtdJ5rA9/H7fMCVMrIDtvI&#10;ZOCXEmzWjw8rLF288YGuVa6VhHAq0UCTc1dqnWxDAdM4dsSinWIfMMva19r1eJPw0OqXopjrgJ6l&#10;ocGO3huy5+oSDNjXr7PfxePkw+/svp1V0+nl8GPM6Gl4W4LKNOS7+f/60wn+bCH88o2Mo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XGG3GAAAA3QAAAA8AAAAAAAAA&#10;AAAAAAAAoQIAAGRycy9kb3ducmV2LnhtbFBLBQYAAAAABAAEAPkAAACUAwAAAAA=&#10;" strokecolor="#77933c"/>
                  <v:shape id="直接箭头连接符 345" o:spid="_x0000_s2426" type="#_x0000_t32" style="position:absolute;top:95;width:0;height:1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iqs8AAAADdAAAADwAAAGRycy9kb3ducmV2LnhtbERPzYrCMBC+C/sOYRa8aaq4S+kaxVUE&#10;r7Y+wNCMTbWZlCbW6tMbYWFv8/H9znI92Eb01PnasYLZNAFBXDpdc6XgVOwnKQgfkDU2jknBgzys&#10;Vx+jJWba3flIfR4qEUPYZ6jAhNBmUvrSkEU/dS1x5M6usxgi7CqpO7zHcNvIeZJ8S4s1xwaDLW0N&#10;ldf8ZhVsHnmfXkzDz99rsbicTbEIt51S489h8wMi0BD+xX/ug47zv9IZvL+JJ8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wYqrPAAAAA3QAAAA8AAAAAAAAAAAAAAAAA&#10;oQIAAGRycy9kb3ducmV2LnhtbFBLBQYAAAAABAAEAPkAAACOAwAAAAA=&#10;" strokecolor="#77933c">
                    <v:stroke endarrow="block"/>
                  </v:shape>
                  <v:shape id="直接箭头连接符 346" o:spid="_x0000_s2427" type="#_x0000_t32" style="position:absolute;left:47815;top:-41;width:0;height:224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edsYAAADdAAAADwAAAGRycy9kb3ducmV2LnhtbERPS2vCQBC+F/oflil4KXVjoEVSVymC&#10;2uLBR7XQ25Adk2B2Nma3Zv33rlDwNh/fc0aTYGpxptZVlhUM+gkI4tzqigsFu+/ZyxCE88gaa8uk&#10;4EIOJuPHhxFm2na8ofPWFyKGsMtQQel9k0np8pIMur5tiCN3sK1BH2FbSN1iF8NNLdMkeZMGK44N&#10;JTY0LSk/bv+Mgt/wPP2ah/XssO9+VnW6PC2WOSrVewof7yA8BX8X/7s/dZz/Okzh9k08QY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SXnbGAAAA3QAAAA8AAAAAAAAA&#10;AAAAAAAAoQIAAGRycy9kb3ducmV2LnhtbFBLBQYAAAAABAAEAPkAAACUAwAAAAA=&#10;" strokecolor="#77933c">
                    <v:stroke endarrow="block"/>
                  </v:shape>
                </v:group>
              </v:group>
            </v:group>
            <v:group id="组合 354" o:spid="_x0000_s2428" style="position:absolute;left:32574;top:8572;width:23243;height:58008" coordorigin="-96" coordsize="23242,58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VXysMAAADdAAAADwAAAGRycy9kb3ducmV2LnhtbERPTYvCMBC9C/6HMII3&#10;Tau4SDWKiMoeZGHrwuJtaMa22ExKE9v67zcLgrd5vM9Zb3tTiZYaV1pWEE8jEMSZ1SXnCn4ux8kS&#10;hPPIGivLpOBJDrab4WCNibYdf1Ob+lyEEHYJKii8rxMpXVaQQTe1NXHgbrYx6ANscqkb7EK4qeQs&#10;ij6kwZJDQ4E17QvK7unDKDh12O3m8aE932/75/Wy+Po9x6TUeNTvViA89f4tfrk/dZi/WM7h/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9VfKwwAAAN0AAAAP&#10;AAAAAAAAAAAAAAAAAKoCAABkcnMvZG93bnJldi54bWxQSwUGAAAAAAQABAD6AAAAmgMAAAAA&#10;">
              <v:shape id="直接箭头连接符 332" o:spid="_x0000_s2429" type="#_x0000_t32" style="position:absolute;left:11620;top:2476;width:6;height:3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8JK8EAAADdAAAADwAAAGRycy9kb3ducmV2LnhtbERPzYrCMBC+L+w7hFnwtqYrVUrXKK4i&#10;7NV2H2BoxqbaTEoTa/XpN4LgbT6+31muR9uKgXrfOFbwNU1AEFdON1wr+Cv3nxkIH5A1to5JwY08&#10;rFfvb0vMtbvygYYi1CKGsM9RgQmhy6X0lSGLfuo64sgdXW8xRNjXUvd4jeG2lbMkWUiLDccGgx1t&#10;DVXn4mIVbG7FkJ1My/efc5mejqZMw2Wn1ORj3HyDCDSGl/jp/tVx/jxL4fFNPEG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bwkrwQAAAN0AAAAPAAAAAAAAAAAAAAAA&#10;AKECAABkcnMvZG93bnJldi54bWxQSwUGAAAAAAQABAD5AAAAjwMAAAAA&#10;" strokecolor="#77933c">
                <v:stroke endarrow="block"/>
              </v:shape>
              <v:rect id="矩形 329" o:spid="_x0000_s2430" style="position:absolute;left:-2;top:18956;width:23146;height:150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LsMMA&#10;AADdAAAADwAAAGRycy9kb3ducmV2LnhtbERP3U7CMBS+N/EdmmPCjYFOImYZFKIEIt7h4AEO62Fb&#10;XE9HW0Z9e2ti4t358v2exSqaTgzkfGtZwdMkA0FcWd1yreB42I5zED4ga+wsk4Jv8rBa3t8tsND2&#10;xp80lKEWKYR9gQqaEPpCSl81ZNBPbE+cuLN1BkOCrpba4S2Fm05Os+xFGmw5NTTY07qh6qu8GgUf&#10;j3mMJU2v7/vLZnty9Pw24E6p0UN8nYMIFMO/+M+902n+LJ/B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tLsM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79EE239E" w14:textId="77777777" w:rsidR="005F0000" w:rsidRPr="00610145" w:rsidRDefault="005F0000" w:rsidP="006D5048">
                      <w:pPr>
                        <w:spacing w:line="276" w:lineRule="auto"/>
                        <w:rPr>
                          <w:rFonts w:ascii="宋体" w:hAnsi="宋体"/>
                          <w:sz w:val="18"/>
                          <w:szCs w:val="18"/>
                        </w:rPr>
                      </w:pPr>
                      <w:r w:rsidRPr="00610145">
                        <w:rPr>
                          <w:rFonts w:ascii="宋体" w:hAnsi="宋体" w:hint="eastAsia"/>
                          <w:b/>
                          <w:sz w:val="18"/>
                          <w:szCs w:val="18"/>
                        </w:rPr>
                        <w:t>软件操作：</w:t>
                      </w:r>
                    </w:p>
                    <w:p w14:paraId="3FD957F0" w14:textId="77777777" w:rsidR="005F0000" w:rsidRPr="00610145" w:rsidRDefault="005F0000" w:rsidP="006D5048">
                      <w:pPr>
                        <w:spacing w:line="276" w:lineRule="auto"/>
                        <w:rPr>
                          <w:rFonts w:ascii="宋体" w:hAnsi="宋体"/>
                          <w:sz w:val="18"/>
                          <w:szCs w:val="18"/>
                        </w:rPr>
                      </w:pPr>
                      <w:r w:rsidRPr="00610145">
                        <w:rPr>
                          <w:rFonts w:ascii="宋体" w:hAnsi="宋体" w:hint="eastAsia"/>
                          <w:sz w:val="18"/>
                          <w:szCs w:val="18"/>
                        </w:rPr>
                        <w:t>依次</w:t>
                      </w:r>
                      <w:r w:rsidRPr="00610145">
                        <w:rPr>
                          <w:rFonts w:ascii="宋体" w:hAnsi="宋体"/>
                          <w:sz w:val="18"/>
                          <w:szCs w:val="18"/>
                        </w:rPr>
                        <w:t>点击</w:t>
                      </w:r>
                      <w:r w:rsidRPr="00610145">
                        <w:rPr>
                          <w:rFonts w:ascii="宋体" w:hAnsi="宋体"/>
                          <w:b/>
                          <w:sz w:val="18"/>
                          <w:szCs w:val="18"/>
                        </w:rPr>
                        <w:t>“</w:t>
                      </w:r>
                      <w:r w:rsidRPr="00610145">
                        <w:rPr>
                          <w:rFonts w:ascii="宋体" w:hAnsi="宋体" w:hint="eastAsia"/>
                          <w:b/>
                          <w:sz w:val="18"/>
                          <w:szCs w:val="18"/>
                        </w:rPr>
                        <w:t>数据采集→养老退休→临近退休人员查询</w:t>
                      </w:r>
                      <w:r w:rsidRPr="00610145">
                        <w:rPr>
                          <w:rFonts w:ascii="宋体" w:hAnsi="宋体"/>
                          <w:b/>
                          <w:sz w:val="18"/>
                          <w:szCs w:val="18"/>
                        </w:rPr>
                        <w:t>”</w:t>
                      </w:r>
                      <w:r w:rsidRPr="00610145">
                        <w:rPr>
                          <w:rFonts w:ascii="宋体" w:hAnsi="宋体" w:hint="eastAsia"/>
                          <w:sz w:val="18"/>
                          <w:szCs w:val="18"/>
                        </w:rPr>
                        <w:t>，在单位当月最新的</w:t>
                      </w:r>
                      <w:proofErr w:type="gramStart"/>
                      <w:r w:rsidRPr="00610145">
                        <w:rPr>
                          <w:rFonts w:ascii="宋体" w:hAnsi="宋体" w:hint="eastAsia"/>
                          <w:sz w:val="18"/>
                          <w:szCs w:val="18"/>
                        </w:rPr>
                        <w:t>四险基础</w:t>
                      </w:r>
                      <w:proofErr w:type="gramEnd"/>
                      <w:r w:rsidRPr="00610145">
                        <w:rPr>
                          <w:rFonts w:ascii="宋体" w:hAnsi="宋体" w:hint="eastAsia"/>
                          <w:sz w:val="18"/>
                          <w:szCs w:val="18"/>
                        </w:rPr>
                        <w:t>信息下，查询临近5个月退休人员的信息。然后点击</w:t>
                      </w:r>
                      <w:r w:rsidRPr="00610145">
                        <w:rPr>
                          <w:rFonts w:ascii="宋体" w:hAnsi="宋体" w:hint="eastAsia"/>
                          <w:b/>
                          <w:sz w:val="18"/>
                          <w:szCs w:val="18"/>
                        </w:rPr>
                        <w:t>“银行信息采集”</w:t>
                      </w:r>
                      <w:r w:rsidRPr="00610145">
                        <w:rPr>
                          <w:rFonts w:ascii="宋体" w:hAnsi="宋体" w:hint="eastAsia"/>
                          <w:sz w:val="18"/>
                          <w:szCs w:val="18"/>
                        </w:rPr>
                        <w:t>，录入临近退休人员的身份证号后</w:t>
                      </w:r>
                      <w:r w:rsidRPr="00610145">
                        <w:rPr>
                          <w:rFonts w:ascii="宋体" w:hAnsi="宋体"/>
                          <w:sz w:val="18"/>
                          <w:szCs w:val="18"/>
                        </w:rPr>
                        <w:t>，</w:t>
                      </w:r>
                      <w:r w:rsidRPr="00610145">
                        <w:rPr>
                          <w:rFonts w:ascii="宋体" w:hAnsi="宋体" w:hint="eastAsia"/>
                          <w:sz w:val="18"/>
                          <w:szCs w:val="18"/>
                        </w:rPr>
                        <w:t>点击</w:t>
                      </w:r>
                      <w:r w:rsidRPr="00610145">
                        <w:rPr>
                          <w:rFonts w:ascii="宋体" w:hAnsi="宋体" w:hint="eastAsia"/>
                          <w:b/>
                          <w:sz w:val="18"/>
                          <w:szCs w:val="18"/>
                        </w:rPr>
                        <w:t>“查询”</w:t>
                      </w:r>
                      <w:r w:rsidRPr="00610145">
                        <w:rPr>
                          <w:rFonts w:ascii="宋体" w:hAnsi="宋体" w:hint="eastAsia"/>
                          <w:sz w:val="18"/>
                          <w:szCs w:val="18"/>
                        </w:rPr>
                        <w:t>，将银行账户信息录入，点击</w:t>
                      </w:r>
                      <w:r w:rsidRPr="00610145">
                        <w:rPr>
                          <w:rFonts w:ascii="宋体" w:hAnsi="宋体" w:hint="eastAsia"/>
                          <w:b/>
                          <w:sz w:val="18"/>
                          <w:szCs w:val="18"/>
                        </w:rPr>
                        <w:t>“保存”</w:t>
                      </w:r>
                      <w:r w:rsidRPr="00610145">
                        <w:rPr>
                          <w:rFonts w:ascii="宋体" w:hAnsi="宋体" w:hint="eastAsia"/>
                          <w:sz w:val="18"/>
                          <w:szCs w:val="18"/>
                        </w:rPr>
                        <w:t>。请按此流程依次录入所有人员信息。</w:t>
                      </w:r>
                    </w:p>
                    <w:p w14:paraId="100F6FA0" w14:textId="77777777" w:rsidR="005F0000" w:rsidRPr="00610145" w:rsidRDefault="005F0000" w:rsidP="00C14F97">
                      <w:pPr>
                        <w:rPr>
                          <w:rFonts w:ascii="宋体" w:hAnsi="宋体"/>
                          <w:sz w:val="18"/>
                          <w:szCs w:val="18"/>
                        </w:rPr>
                      </w:pPr>
                    </w:p>
                    <w:p w14:paraId="3B3A1402" w14:textId="77777777" w:rsidR="005F0000" w:rsidRPr="00610145" w:rsidRDefault="005F0000" w:rsidP="00C14F97">
                      <w:pPr>
                        <w:rPr>
                          <w:rFonts w:ascii="宋体" w:hAnsi="宋体"/>
                          <w:sz w:val="18"/>
                          <w:szCs w:val="18"/>
                        </w:rPr>
                      </w:pPr>
                    </w:p>
                    <w:p w14:paraId="3E1E641F" w14:textId="77777777" w:rsidR="005F0000" w:rsidRPr="00610145" w:rsidRDefault="005F0000" w:rsidP="00C14F97">
                      <w:pPr>
                        <w:rPr>
                          <w:rFonts w:ascii="宋体" w:hAnsi="宋体"/>
                          <w:sz w:val="18"/>
                          <w:szCs w:val="18"/>
                        </w:rPr>
                      </w:pPr>
                    </w:p>
                    <w:p w14:paraId="2EF3D979" w14:textId="77777777" w:rsidR="005F0000" w:rsidRPr="00610145" w:rsidRDefault="005F0000" w:rsidP="00C14F97">
                      <w:pPr>
                        <w:rPr>
                          <w:rFonts w:ascii="宋体" w:hAnsi="宋体"/>
                          <w:sz w:val="18"/>
                          <w:szCs w:val="18"/>
                        </w:rPr>
                      </w:pPr>
                    </w:p>
                    <w:p w14:paraId="5BEAB320" w14:textId="77777777" w:rsidR="005F0000" w:rsidRPr="00610145" w:rsidRDefault="005F0000" w:rsidP="00A209B2">
                      <w:pPr>
                        <w:spacing w:line="276" w:lineRule="auto"/>
                        <w:rPr>
                          <w:rFonts w:ascii="宋体" w:hAnsi="宋体"/>
                          <w:sz w:val="18"/>
                          <w:szCs w:val="18"/>
                        </w:rPr>
                      </w:pPr>
                      <w:r w:rsidRPr="00610145">
                        <w:rPr>
                          <w:rFonts w:ascii="宋体" w:hAnsi="宋体" w:hint="eastAsia"/>
                          <w:b/>
                          <w:sz w:val="18"/>
                          <w:szCs w:val="18"/>
                        </w:rPr>
                        <w:t>软件操作：</w:t>
                      </w:r>
                      <w:r w:rsidRPr="00610145">
                        <w:rPr>
                          <w:rFonts w:ascii="宋体" w:hAnsi="宋体" w:hint="eastAsia"/>
                          <w:sz w:val="18"/>
                          <w:szCs w:val="18"/>
                        </w:rPr>
                        <w:t>用人单位依次</w:t>
                      </w:r>
                      <w:r w:rsidRPr="00610145">
                        <w:rPr>
                          <w:rFonts w:ascii="宋体" w:hAnsi="宋体"/>
                          <w:sz w:val="18"/>
                          <w:szCs w:val="18"/>
                        </w:rPr>
                        <w:t>点击</w:t>
                      </w:r>
                      <w:r w:rsidRPr="00610145">
                        <w:rPr>
                          <w:rFonts w:ascii="宋体" w:hAnsi="宋体"/>
                          <w:b/>
                          <w:sz w:val="18"/>
                          <w:szCs w:val="18"/>
                        </w:rPr>
                        <w:t>“</w:t>
                      </w:r>
                      <w:r w:rsidRPr="00610145">
                        <w:rPr>
                          <w:rFonts w:ascii="宋体" w:hAnsi="宋体" w:hint="eastAsia"/>
                          <w:b/>
                          <w:sz w:val="18"/>
                          <w:szCs w:val="18"/>
                        </w:rPr>
                        <w:t>数据采集→养老退休→临近退休人员查询</w:t>
                      </w:r>
                      <w:r w:rsidRPr="00610145">
                        <w:rPr>
                          <w:rFonts w:ascii="宋体" w:hAnsi="宋体"/>
                          <w:b/>
                          <w:sz w:val="18"/>
                          <w:szCs w:val="18"/>
                        </w:rPr>
                        <w:t>”</w:t>
                      </w:r>
                      <w:r w:rsidRPr="00610145">
                        <w:rPr>
                          <w:rFonts w:ascii="宋体" w:hAnsi="宋体" w:hint="eastAsia"/>
                          <w:sz w:val="18"/>
                          <w:szCs w:val="18"/>
                        </w:rPr>
                        <w:t>，在单位当月最新的</w:t>
                      </w:r>
                      <w:proofErr w:type="gramStart"/>
                      <w:r w:rsidRPr="00610145">
                        <w:rPr>
                          <w:rFonts w:ascii="宋体" w:hAnsi="宋体" w:hint="eastAsia"/>
                          <w:sz w:val="18"/>
                          <w:szCs w:val="18"/>
                        </w:rPr>
                        <w:t>四险基础</w:t>
                      </w:r>
                      <w:proofErr w:type="gramEnd"/>
                      <w:r w:rsidRPr="00610145">
                        <w:rPr>
                          <w:rFonts w:ascii="宋体" w:hAnsi="宋体" w:hint="eastAsia"/>
                          <w:sz w:val="18"/>
                          <w:szCs w:val="18"/>
                        </w:rPr>
                        <w:t>信息下，查询临近5个月退休人员的信息。然后点击</w:t>
                      </w:r>
                      <w:r w:rsidRPr="00610145">
                        <w:rPr>
                          <w:rFonts w:ascii="宋体" w:hAnsi="宋体" w:hint="eastAsia"/>
                          <w:b/>
                          <w:sz w:val="18"/>
                          <w:szCs w:val="18"/>
                        </w:rPr>
                        <w:t>“银行信息采集”</w:t>
                      </w:r>
                      <w:r w:rsidRPr="00610145">
                        <w:rPr>
                          <w:rFonts w:ascii="宋体" w:hAnsi="宋体" w:hint="eastAsia"/>
                          <w:sz w:val="18"/>
                          <w:szCs w:val="18"/>
                        </w:rPr>
                        <w:t>，录入临近退休人员的身份证号后</w:t>
                      </w:r>
                      <w:r w:rsidRPr="00610145">
                        <w:rPr>
                          <w:rFonts w:ascii="宋体" w:hAnsi="宋体"/>
                          <w:sz w:val="18"/>
                          <w:szCs w:val="18"/>
                        </w:rPr>
                        <w:t>，</w:t>
                      </w:r>
                      <w:r w:rsidRPr="00610145">
                        <w:rPr>
                          <w:rFonts w:ascii="宋体" w:hAnsi="宋体" w:hint="eastAsia"/>
                          <w:sz w:val="18"/>
                          <w:szCs w:val="18"/>
                        </w:rPr>
                        <w:t>点击</w:t>
                      </w:r>
                      <w:r w:rsidRPr="00610145">
                        <w:rPr>
                          <w:rFonts w:ascii="宋体" w:hAnsi="宋体" w:hint="eastAsia"/>
                          <w:b/>
                          <w:sz w:val="18"/>
                          <w:szCs w:val="18"/>
                        </w:rPr>
                        <w:t>“查询”</w:t>
                      </w:r>
                      <w:r w:rsidRPr="00610145">
                        <w:rPr>
                          <w:rFonts w:ascii="宋体" w:hAnsi="宋体" w:hint="eastAsia"/>
                          <w:sz w:val="18"/>
                          <w:szCs w:val="18"/>
                        </w:rPr>
                        <w:t>，将银行账户信息录入，点击</w:t>
                      </w:r>
                      <w:r w:rsidRPr="00610145">
                        <w:rPr>
                          <w:rFonts w:ascii="宋体" w:hAnsi="宋体" w:hint="eastAsia"/>
                          <w:b/>
                          <w:sz w:val="18"/>
                          <w:szCs w:val="18"/>
                        </w:rPr>
                        <w:t>“保存”</w:t>
                      </w:r>
                      <w:r w:rsidRPr="00610145">
                        <w:rPr>
                          <w:rFonts w:ascii="宋体" w:hAnsi="宋体" w:hint="eastAsia"/>
                          <w:sz w:val="18"/>
                          <w:szCs w:val="18"/>
                        </w:rPr>
                        <w:t>。请按此流程依次录入所有人员信息。</w:t>
                      </w:r>
                    </w:p>
                    <w:p w14:paraId="55E6A6FE" w14:textId="77777777" w:rsidR="005F0000" w:rsidRPr="00610145" w:rsidRDefault="005F0000" w:rsidP="00A209B2">
                      <w:pPr>
                        <w:rPr>
                          <w:rFonts w:ascii="宋体" w:hAnsi="宋体"/>
                          <w:sz w:val="18"/>
                          <w:szCs w:val="18"/>
                        </w:rPr>
                      </w:pPr>
                    </w:p>
                    <w:p w14:paraId="0CA14C59" w14:textId="77777777" w:rsidR="005F0000" w:rsidRPr="00610145" w:rsidRDefault="005F0000" w:rsidP="00A209B2">
                      <w:pPr>
                        <w:rPr>
                          <w:rFonts w:ascii="宋体" w:hAnsi="宋体"/>
                          <w:sz w:val="18"/>
                          <w:szCs w:val="18"/>
                        </w:rPr>
                      </w:pPr>
                    </w:p>
                    <w:p w14:paraId="22FA9F4B" w14:textId="77777777" w:rsidR="005F0000" w:rsidRPr="00610145" w:rsidRDefault="005F0000" w:rsidP="00A209B2">
                      <w:pPr>
                        <w:rPr>
                          <w:rFonts w:ascii="宋体" w:hAnsi="宋体"/>
                          <w:sz w:val="18"/>
                          <w:szCs w:val="18"/>
                        </w:rPr>
                      </w:pPr>
                    </w:p>
                    <w:p w14:paraId="03BDB320" w14:textId="77777777" w:rsidR="005F0000" w:rsidRPr="00610145" w:rsidRDefault="005F0000" w:rsidP="00A209B2">
                      <w:pPr>
                        <w:rPr>
                          <w:rFonts w:ascii="宋体" w:hAnsi="宋体"/>
                          <w:sz w:val="18"/>
                          <w:szCs w:val="18"/>
                        </w:rPr>
                      </w:pPr>
                    </w:p>
                    <w:p w14:paraId="1F8D92EA" w14:textId="77777777" w:rsidR="005F0000" w:rsidRPr="00610145" w:rsidRDefault="005F0000" w:rsidP="00A209B2">
                      <w:pPr>
                        <w:rPr>
                          <w:rFonts w:ascii="宋体" w:hAnsi="宋体"/>
                          <w:sz w:val="18"/>
                          <w:szCs w:val="18"/>
                        </w:rPr>
                      </w:pPr>
                    </w:p>
                  </w:txbxContent>
                </v:textbox>
              </v:rect>
              <v:shape id="流程图: 可选过程 333" o:spid="_x0000_s2431" type="#_x0000_t176" style="position:absolute;left:2952;width:17050;height:3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W58MA&#10;AADdAAAADwAAAGRycy9kb3ducmV2LnhtbERP22rCQBB9L/QflhH6VjcKlTR1DbbFy4MItf2AITsm&#10;0exsyKwx/fuuIPRtDuc683xwjeqpk9qzgck4AUVceFtzaeDne/WcgpKAbLHxTAZ+SSBfPD7MMbP+&#10;yl/UH0KpYghLhgaqENpMaykqcihj3xJH7ug7hyHCrtS2w2sMd42eJslMO6w5NlTY0kdFxflwcQbC&#10;fr3e8afIpt1MT8PrRd73q9SYp9GwfAMVaAj/4rt7a+P8l3QGt2/iCX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aW58MAAADdAAAADwAAAAAAAAAAAAAAAACYAgAAZHJzL2Rv&#10;d25yZXYueG1sUEsFBgAAAAAEAAQA9QAAAIgDAAAAAA==&#10;" fillcolor="#9eeaff" strokecolor="#46aac5">
                <v:fill color2="#e4f9ff" rotate="t" angle="180" colors="0 #9eeaff;22938f #bbefff;1 #e4f9ff" focus="100%" type="gradient"/>
                <v:shadow on="t" color="black" opacity="24903f" origin=",.5" offset="0,.55556mm"/>
                <v:textbox>
                  <w:txbxContent>
                    <w:p w14:paraId="5062C497" w14:textId="77777777" w:rsidR="005F0000" w:rsidRPr="00610145" w:rsidRDefault="005F0000" w:rsidP="00A209B2">
                      <w:pPr>
                        <w:spacing w:line="360" w:lineRule="auto"/>
                        <w:jc w:val="center"/>
                        <w:rPr>
                          <w:rFonts w:ascii="宋体" w:hAnsi="宋体"/>
                          <w:b/>
                          <w:sz w:val="21"/>
                        </w:rPr>
                      </w:pPr>
                      <w:r w:rsidRPr="00610145">
                        <w:rPr>
                          <w:rFonts w:ascii="宋体" w:hAnsi="宋体" w:hint="eastAsia"/>
                          <w:b/>
                          <w:sz w:val="21"/>
                        </w:rPr>
                        <w:t>企业版报盘申报方式</w:t>
                      </w:r>
                    </w:p>
                  </w:txbxContent>
                </v:textbox>
              </v:shape>
              <v:shape id="直接箭头连接符 330" o:spid="_x0000_s2432" type="#_x0000_t32" style="position:absolute;left:11524;top:15527;width:7;height:32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2XXMIAAADdAAAADwAAAGRycy9kb3ducmV2LnhtbERPzWrCQBC+C32HZQrezKZiNURXsUqh&#10;1yY+wJAds9HsbMiuMfbpu4WCt/n4fmezG20rBup941jBW5KCIK6cbrhWcCo/ZxkIH5A1to5JwYM8&#10;7LYvkw3m2t35m4Yi1CKGsM9RgQmhy6X0lSGLPnEdceTOrrcYIuxrqXu8x3DbynmaLqXFhmODwY4O&#10;hqprcbMK9o9iyC6m5Z+Pa7m4nE25CLejUtPXcb8GEWgMT/G/+0vH+e/ZCv6+iS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L2XXMIAAADdAAAADwAAAAAAAAAAAAAA&#10;AAChAgAAZHJzL2Rvd25yZXYueG1sUEsFBgAAAAAEAAQA+QAAAJADAAAAAA==&#10;" strokecolor="#77933c">
                <v:stroke endarrow="block"/>
              </v:shape>
              <v:rect id="矩形 331" o:spid="_x0000_s2433" style="position:absolute;top:5715;width:23145;height:100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rkLsUA&#10;AADdAAAADwAAAGRycy9kb3ducmV2LnhtbESPQU/DMAyF70j7D5GRuCCWbgJUlWXThpgYt1H4AaYx&#10;bUXjlCTrwr/HByRutt7ze59Xm+wGNVGIvWcDi3kBirjxtufWwPvb/qYEFROyxcEzGfihCJv17GKF&#10;lfVnfqWpTq2SEI4VGuhSGiutY9ORwzj3I7Fonz44TLKGVtuAZwl3g14Wxb122LM0dDjSY0fNV31y&#10;Bl6uy5xrWp6ej99P+49At7sJD8ZcXebtA6hEOf2b/64PVvDvSsGVb2QE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SuQuxQAAAN0AAAAPAAAAAAAAAAAAAAAAAJgCAABkcnMv&#10;ZG93bnJldi54bWxQSwUGAAAAAAQABAD1AAAAigMAAAAA&#10;" fillcolor="#dafda7" strokecolor="#98b954">
                <v:fill color2="#f5ffe6" rotate="t" angle="180" colors="0 #dafda7;22938f #e4fdc2;1 #f5ffe6" focus="100%" type="gradient"/>
                <v:shadow on="t" color="black" opacity="24903f" origin=",.5" offset="0,.55556mm"/>
                <v:textbox>
                  <w:txbxContent>
                    <w:p w14:paraId="01831C07" w14:textId="77777777" w:rsidR="005F0000" w:rsidRPr="00610145" w:rsidRDefault="005F0000" w:rsidP="00004402">
                      <w:pPr>
                        <w:spacing w:line="276" w:lineRule="auto"/>
                        <w:rPr>
                          <w:rFonts w:ascii="宋体" w:hAnsi="宋体"/>
                          <w:b/>
                          <w:sz w:val="18"/>
                          <w:szCs w:val="18"/>
                        </w:rPr>
                      </w:pPr>
                      <w:r w:rsidRPr="00610145">
                        <w:rPr>
                          <w:rFonts w:ascii="宋体" w:hAnsi="宋体" w:hint="eastAsia"/>
                          <w:b/>
                          <w:sz w:val="18"/>
                          <w:szCs w:val="18"/>
                        </w:rPr>
                        <w:t>下载并安装企业版软件：</w:t>
                      </w:r>
                    </w:p>
                    <w:p w14:paraId="1DD6E43B" w14:textId="77777777" w:rsidR="005F0000" w:rsidRPr="00610145" w:rsidRDefault="005F0000" w:rsidP="00A209B2">
                      <w:pPr>
                        <w:spacing w:line="276" w:lineRule="auto"/>
                        <w:rPr>
                          <w:rFonts w:ascii="宋体" w:hAnsi="宋体"/>
                          <w:sz w:val="18"/>
                          <w:szCs w:val="18"/>
                        </w:rPr>
                      </w:pPr>
                      <w:r w:rsidRPr="00610145">
                        <w:rPr>
                          <w:rFonts w:ascii="宋体" w:hAnsi="宋体" w:hint="eastAsia"/>
                          <w:sz w:val="18"/>
                          <w:szCs w:val="18"/>
                        </w:rPr>
                        <w:t>登陆北京市社会保险网上服务平台下载专区，下载《五险合一采集软件安装程序（普通单位版）》及最新补丁，按照提示安装并升级软件后登陆。用户名：admin，密码：1</w:t>
                      </w:r>
                    </w:p>
                    <w:p w14:paraId="57FE5AF0" w14:textId="77777777" w:rsidR="005F0000" w:rsidRPr="00610145" w:rsidRDefault="005F0000" w:rsidP="00A209B2">
                      <w:pPr>
                        <w:spacing w:line="276" w:lineRule="auto"/>
                        <w:rPr>
                          <w:rFonts w:ascii="宋体" w:hAnsi="宋体"/>
                          <w:sz w:val="18"/>
                          <w:szCs w:val="18"/>
                        </w:rPr>
                      </w:pPr>
                    </w:p>
                  </w:txbxContent>
                </v:textbox>
              </v:rect>
              <v:group id="组合 352" o:spid="_x0000_s2434" style="position:absolute;left:-96;top:34195;width:23146;height:13144" coordorigin="-191,-6381" coordsize="23145,13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dYCDFAAAA3QAA&#10;AA8AAAAAAAAAAAAAAAAAqgIAAGRycy9kb3ducmV2LnhtbFBLBQYAAAAABAAEAPoAAACcAwAAAAA=&#10;">
                <v:shape id="直接箭头连接符 327" o:spid="_x0000_s2435" type="#_x0000_t32" style="position:absolute;left:11525;top:-6381;width:0;height:29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2Z9cQAAADdAAAADwAAAGRycy9kb3ducmV2LnhtbESPQW/CMAyF75P2HyJP4jZSEJugEBBs&#10;mrTrWn6A1Zim0DhVE0rh18+HSbvZes/vfd7sRt+qgfrYBDYwm2agiKtgG64NHMuv1yWomJAttoHJ&#10;wJ0i7LbPTxvMbbjxDw1FqpWEcMzRgEupy7WOlSOPcRo6YtFOofeYZO1rbXu8Sbhv9TzL3rXHhqXB&#10;YUcfjqpLcfUG9vdiWJ5dy4/DpVycT65cpOunMZOXcb8GlWhM/+a/628r+G8r4ZdvZAS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jZn1xAAAAN0AAAAPAAAAAAAAAAAA&#10;AAAAAKECAABkcnMvZG93bnJldi54bWxQSwUGAAAAAAQABAD5AAAAkgMAAAAA&#10;" strokecolor="#77933c">
                  <v:stroke endarrow="block"/>
                </v:shape>
                <v:rect id="矩形 326" o:spid="_x0000_s2436" style="position:absolute;left:-191;top:-3238;width:23145;height:100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bbsMA&#10;AADdAAAADwAAAGRycy9kb3ducmV2LnhtbERPzU4CMRC+k/gOzZhwMdKFKMGFQoRAhBusPsCwHXc3&#10;bqdrW5b69tbEhNt8+X5nsYqmFT0531hWMB5lIIhLqxuuFHy87x5nIHxA1thaJgU/5GG1vBssMNf2&#10;yifqi1CJFMI+RwV1CF0upS9rMuhHtiNO3Kd1BkOCrpLa4TWFm1ZOsmwqDTacGmrsaFNT+VVcjILD&#10;wyzGgiaXt+P3dnd29LTuca/U8D6+zkEEiuEm/nfvdZr//DKG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nbb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429B66CC" w14:textId="77777777" w:rsidR="005F0000" w:rsidRPr="00610145" w:rsidRDefault="005F0000" w:rsidP="00A209B2">
                        <w:pPr>
                          <w:spacing w:line="276" w:lineRule="auto"/>
                          <w:rPr>
                            <w:rFonts w:ascii="宋体" w:hAnsi="宋体"/>
                            <w:b/>
                            <w:sz w:val="18"/>
                            <w:szCs w:val="18"/>
                          </w:rPr>
                        </w:pPr>
                        <w:r w:rsidRPr="00610145">
                          <w:rPr>
                            <w:rFonts w:ascii="宋体" w:hAnsi="宋体" w:hint="eastAsia"/>
                            <w:b/>
                            <w:sz w:val="18"/>
                            <w:szCs w:val="18"/>
                          </w:rPr>
                          <w:t>生成报盘文件：</w:t>
                        </w:r>
                      </w:p>
                      <w:p w14:paraId="5EC3718E" w14:textId="77777777" w:rsidR="005F0000" w:rsidRPr="00610145" w:rsidRDefault="005F0000" w:rsidP="00A209B2">
                        <w:pPr>
                          <w:spacing w:line="276" w:lineRule="auto"/>
                          <w:rPr>
                            <w:rFonts w:ascii="宋体" w:hAnsi="宋体"/>
                            <w:sz w:val="18"/>
                            <w:szCs w:val="18"/>
                          </w:rPr>
                        </w:pPr>
                        <w:r w:rsidRPr="00610145">
                          <w:rPr>
                            <w:rFonts w:ascii="宋体" w:hAnsi="宋体" w:hint="eastAsia"/>
                            <w:sz w:val="18"/>
                            <w:szCs w:val="18"/>
                          </w:rPr>
                          <w:t>依次点击</w:t>
                        </w:r>
                        <w:r w:rsidRPr="00610145">
                          <w:rPr>
                            <w:rFonts w:ascii="宋体" w:hAnsi="宋体"/>
                            <w:b/>
                            <w:sz w:val="18"/>
                            <w:szCs w:val="18"/>
                          </w:rPr>
                          <w:t>“</w:t>
                        </w:r>
                        <w:r w:rsidRPr="00610145">
                          <w:rPr>
                            <w:rFonts w:ascii="宋体" w:hAnsi="宋体" w:hint="eastAsia"/>
                            <w:b/>
                            <w:sz w:val="18"/>
                            <w:szCs w:val="18"/>
                          </w:rPr>
                          <w:t>养老退休→银行采集信息报盘</w:t>
                        </w:r>
                        <w:r w:rsidRPr="00610145">
                          <w:rPr>
                            <w:rFonts w:ascii="宋体" w:hAnsi="宋体"/>
                            <w:b/>
                            <w:sz w:val="18"/>
                            <w:szCs w:val="18"/>
                          </w:rPr>
                          <w:t>”</w:t>
                        </w:r>
                        <w:r w:rsidRPr="00610145">
                          <w:rPr>
                            <w:rFonts w:ascii="宋体" w:hAnsi="宋体" w:hint="eastAsia"/>
                            <w:sz w:val="18"/>
                            <w:szCs w:val="18"/>
                          </w:rPr>
                          <w:t>，选择确定单位名称后</w:t>
                        </w:r>
                        <w:r w:rsidRPr="00610145">
                          <w:rPr>
                            <w:rFonts w:ascii="宋体" w:hAnsi="宋体"/>
                            <w:sz w:val="18"/>
                            <w:szCs w:val="18"/>
                          </w:rPr>
                          <w:t>点击</w:t>
                        </w:r>
                        <w:r w:rsidRPr="00610145">
                          <w:rPr>
                            <w:rFonts w:ascii="宋体" w:hAnsi="宋体"/>
                            <w:b/>
                            <w:sz w:val="18"/>
                            <w:szCs w:val="18"/>
                          </w:rPr>
                          <w:t>“</w:t>
                        </w:r>
                        <w:r w:rsidRPr="00610145">
                          <w:rPr>
                            <w:rFonts w:ascii="宋体" w:hAnsi="宋体" w:hint="eastAsia"/>
                            <w:b/>
                            <w:sz w:val="18"/>
                            <w:szCs w:val="18"/>
                          </w:rPr>
                          <w:t>查询</w:t>
                        </w:r>
                        <w:r w:rsidRPr="00610145">
                          <w:rPr>
                            <w:rFonts w:ascii="宋体" w:hAnsi="宋体"/>
                            <w:b/>
                            <w:sz w:val="18"/>
                            <w:szCs w:val="18"/>
                          </w:rPr>
                          <w:t>”</w:t>
                        </w:r>
                        <w:r w:rsidRPr="00610145">
                          <w:rPr>
                            <w:rFonts w:ascii="宋体" w:hAnsi="宋体" w:hint="eastAsia"/>
                            <w:sz w:val="18"/>
                            <w:szCs w:val="18"/>
                          </w:rPr>
                          <w:t>，核对个人基本信息无误后，点击</w:t>
                        </w:r>
                        <w:r w:rsidRPr="00610145">
                          <w:rPr>
                            <w:rFonts w:ascii="宋体" w:hAnsi="宋体"/>
                            <w:b/>
                            <w:sz w:val="18"/>
                            <w:szCs w:val="18"/>
                          </w:rPr>
                          <w:t>“</w:t>
                        </w:r>
                        <w:r w:rsidRPr="00610145">
                          <w:rPr>
                            <w:rFonts w:ascii="宋体" w:hAnsi="宋体" w:hint="eastAsia"/>
                            <w:b/>
                            <w:sz w:val="18"/>
                            <w:szCs w:val="18"/>
                          </w:rPr>
                          <w:t>报盘</w:t>
                        </w:r>
                        <w:r w:rsidRPr="00610145">
                          <w:rPr>
                            <w:rFonts w:ascii="宋体" w:hAnsi="宋体"/>
                            <w:b/>
                            <w:sz w:val="18"/>
                            <w:szCs w:val="18"/>
                          </w:rPr>
                          <w:t>”</w:t>
                        </w:r>
                        <w:r w:rsidRPr="00610145">
                          <w:rPr>
                            <w:rFonts w:ascii="宋体" w:hAnsi="宋体" w:hint="eastAsia"/>
                            <w:sz w:val="18"/>
                            <w:szCs w:val="18"/>
                          </w:rPr>
                          <w:t>，</w:t>
                        </w:r>
                        <w:r w:rsidRPr="00610145">
                          <w:rPr>
                            <w:rFonts w:ascii="宋体" w:hAnsi="宋体"/>
                            <w:sz w:val="18"/>
                            <w:szCs w:val="18"/>
                          </w:rPr>
                          <w:t>存</w:t>
                        </w:r>
                        <w:r w:rsidRPr="00610145">
                          <w:rPr>
                            <w:rFonts w:ascii="宋体" w:hAnsi="宋体" w:hint="eastAsia"/>
                            <w:sz w:val="18"/>
                            <w:szCs w:val="18"/>
                          </w:rPr>
                          <w:t>至U盘。</w:t>
                        </w:r>
                      </w:p>
                    </w:txbxContent>
                  </v:textbox>
                </v:rect>
              </v:group>
              <v:group id="组合 351" o:spid="_x0000_s2437" style="position:absolute;top:47053;width:23146;height:10954" coordorigin="-190,-7049" coordsize="23145,10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BkjMUAAADdAAAADwAAAGRycy9kb3ducmV2LnhtbERPTWvCQBC9F/wPyxS8&#10;NZsoKTXNKiJWPIRCVSi9DdkxCWZnQ3abxH/fLRR6m8f7nHwzmVYM1LvGsoIkikEQl1Y3XCm4nN+e&#10;XkA4j6yxtUwK7uRgs5495JhpO/IHDSdfiRDCLkMFtfddJqUrazLoItsRB+5qe4M+wL6SuscxhJtW&#10;LuL4WRpsODTU2NGupvJ2+jYKDiOO22WyH4rbdXf/Oqfvn0VCSs0fp+0rCE+T/xf/uY86zE9XC/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VgZIzFAAAA3QAA&#10;AA8AAAAAAAAAAAAAAAAAqgIAAGRycy9kb3ducmV2LnhtbFBLBQYAAAAABAAEAPoAAACcAwAAAAA=&#10;">
                <v:shape id="直接箭头连接符 324" o:spid="_x0000_s2438" type="#_x0000_t32" style="position:absolute;left:11335;top:-7049;width:6;height:3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8HgsIAAADdAAAADwAAAGRycy9kb3ducmV2LnhtbERPS27CMBDdV+odrEFiVxwKRWmKQXxU&#10;qdsmHGAUD3EgHkexCYHT15WQ2M3T+85yPdhG9NT52rGC6SQBQVw6XXOl4FB8v6UgfEDW2DgmBTfy&#10;sF69viwx0+7Kv9TnoRIxhH2GCkwIbSalLw1Z9BPXEkfu6DqLIcKukrrDawy3jXxPkoW0WHNsMNjS&#10;zlB5zi9WweaW9+nJNHzfnov56WiKebjslRqPhs0XiEBDeIof7h8d5398zuD/m3iC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l8HgsIAAADdAAAADwAAAAAAAAAAAAAA&#10;AAChAgAAZHJzL2Rvd25yZXYueG1sUEsFBgAAAAAEAAQA+QAAAJADAAAAAA==&#10;" strokecolor="#77933c">
                  <v:stroke endarrow="block"/>
                </v:shape>
                <v:rect id="矩形 323" o:spid="_x0000_s2439" style="position:absolute;left:-190;top:-3905;width:23145;height:7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549sMA&#10;AADdAAAADwAAAGRycy9kb3ducmV2LnhtbERPzU4CMRC+m/AOzZB4IdKVAMGVQsRIhBusPsC4HXc3&#10;bqdLW5b69paExNt8+X5nuY6mFT0531hW8DjOQBCXVjdcKfj82D4sQPiArLG1TAp+ycN6NbhbYq7t&#10;hY/UF6ESKYR9jgrqELpcSl/WZNCPbUecuG/rDIYEXSW1w0sKN62cZNlcGmw4NdTY0WtN5U9xNgr2&#10;o0WMBU3O74fT2/bL0XTT406p+2F8eQYRKIZ/8c2902n+7GkK12/SC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549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AD65FEB" w14:textId="77777777" w:rsidR="005F0000" w:rsidRPr="00610145" w:rsidRDefault="005F0000" w:rsidP="00A209B2">
                        <w:pPr>
                          <w:spacing w:line="276" w:lineRule="auto"/>
                          <w:rPr>
                            <w:rFonts w:ascii="宋体" w:hAnsi="宋体"/>
                            <w:b/>
                            <w:sz w:val="18"/>
                            <w:szCs w:val="18"/>
                          </w:rPr>
                        </w:pPr>
                        <w:r w:rsidRPr="00610145">
                          <w:rPr>
                            <w:rFonts w:ascii="宋体" w:hAnsi="宋体" w:hint="eastAsia"/>
                            <w:b/>
                            <w:sz w:val="18"/>
                            <w:szCs w:val="18"/>
                          </w:rPr>
                          <w:t>预约</w:t>
                        </w:r>
                        <w:r w:rsidRPr="00610145">
                          <w:rPr>
                            <w:rFonts w:ascii="宋体" w:hAnsi="宋体"/>
                            <w:b/>
                            <w:sz w:val="18"/>
                            <w:szCs w:val="18"/>
                          </w:rPr>
                          <w:t>办理</w:t>
                        </w:r>
                        <w:r w:rsidRPr="00610145">
                          <w:rPr>
                            <w:rFonts w:ascii="宋体" w:hAnsi="宋体" w:hint="eastAsia"/>
                            <w:b/>
                            <w:sz w:val="18"/>
                            <w:szCs w:val="18"/>
                          </w:rPr>
                          <w:t>业务：</w:t>
                        </w:r>
                      </w:p>
                      <w:p w14:paraId="5D2A5EA3" w14:textId="77777777" w:rsidR="005F0000" w:rsidRPr="00610145" w:rsidRDefault="005F0000" w:rsidP="00A209B2">
                        <w:pPr>
                          <w:spacing w:line="276" w:lineRule="auto"/>
                          <w:rPr>
                            <w:rFonts w:ascii="宋体" w:hAnsi="宋体"/>
                            <w:sz w:val="18"/>
                            <w:szCs w:val="18"/>
                          </w:rPr>
                        </w:pPr>
                        <w:r w:rsidRPr="00610145">
                          <w:rPr>
                            <w:rFonts w:ascii="宋体" w:hAnsi="宋体" w:hint="eastAsia"/>
                            <w:sz w:val="18"/>
                            <w:szCs w:val="18"/>
                          </w:rPr>
                          <w:t>请先在</w:t>
                        </w:r>
                        <w:proofErr w:type="gramStart"/>
                        <w:r w:rsidRPr="00610145">
                          <w:rPr>
                            <w:rFonts w:ascii="宋体" w:hAnsi="宋体"/>
                            <w:sz w:val="18"/>
                            <w:szCs w:val="18"/>
                          </w:rPr>
                          <w:t>人保局</w:t>
                        </w:r>
                        <w:proofErr w:type="gramEnd"/>
                        <w:r w:rsidRPr="00610145">
                          <w:rPr>
                            <w:rFonts w:ascii="宋体" w:hAnsi="宋体" w:hint="eastAsia"/>
                            <w:sz w:val="18"/>
                            <w:szCs w:val="18"/>
                          </w:rPr>
                          <w:t>网站预约信息变更业务</w:t>
                        </w:r>
                        <w:r w:rsidRPr="00610145">
                          <w:rPr>
                            <w:rFonts w:ascii="宋体" w:hAnsi="宋体"/>
                            <w:sz w:val="18"/>
                            <w:szCs w:val="18"/>
                          </w:rPr>
                          <w:t>，</w:t>
                        </w:r>
                        <w:r w:rsidRPr="00610145">
                          <w:rPr>
                            <w:rFonts w:ascii="宋体" w:hAnsi="宋体" w:hint="eastAsia"/>
                            <w:sz w:val="18"/>
                            <w:szCs w:val="18"/>
                          </w:rPr>
                          <w:t>然后请</w:t>
                        </w:r>
                        <w:r w:rsidRPr="00610145">
                          <w:rPr>
                            <w:rFonts w:ascii="宋体" w:hAnsi="宋体" w:hint="eastAsia"/>
                            <w:b/>
                            <w:sz w:val="18"/>
                            <w:szCs w:val="18"/>
                          </w:rPr>
                          <w:t>携带存有银行采集</w:t>
                        </w:r>
                        <w:r w:rsidRPr="00610145">
                          <w:rPr>
                            <w:rFonts w:ascii="宋体" w:hAnsi="宋体"/>
                            <w:b/>
                            <w:sz w:val="18"/>
                            <w:szCs w:val="18"/>
                          </w:rPr>
                          <w:t>信息的</w:t>
                        </w:r>
                        <w:r w:rsidRPr="00610145">
                          <w:rPr>
                            <w:rFonts w:ascii="宋体" w:hAnsi="宋体" w:hint="eastAsia"/>
                            <w:b/>
                            <w:sz w:val="18"/>
                            <w:szCs w:val="18"/>
                          </w:rPr>
                          <w:t>U盘</w:t>
                        </w:r>
                        <w:r w:rsidRPr="00610145">
                          <w:rPr>
                            <w:rFonts w:ascii="宋体" w:hAnsi="宋体"/>
                            <w:sz w:val="18"/>
                            <w:szCs w:val="18"/>
                          </w:rPr>
                          <w:t>，</w:t>
                        </w:r>
                        <w:r w:rsidRPr="00610145">
                          <w:rPr>
                            <w:rFonts w:ascii="宋体" w:hAnsi="宋体" w:hint="eastAsia"/>
                            <w:sz w:val="18"/>
                            <w:szCs w:val="18"/>
                          </w:rPr>
                          <w:t>到社保中心扫描</w:t>
                        </w:r>
                        <w:proofErr w:type="gramStart"/>
                        <w:r w:rsidRPr="00610145">
                          <w:rPr>
                            <w:rFonts w:ascii="宋体" w:hAnsi="宋体"/>
                            <w:sz w:val="18"/>
                            <w:szCs w:val="18"/>
                          </w:rPr>
                          <w:t>二维码</w:t>
                        </w:r>
                        <w:r w:rsidRPr="00610145">
                          <w:rPr>
                            <w:rFonts w:ascii="宋体" w:hAnsi="宋体" w:hint="eastAsia"/>
                            <w:sz w:val="18"/>
                            <w:szCs w:val="18"/>
                          </w:rPr>
                          <w:t>取号</w:t>
                        </w:r>
                        <w:proofErr w:type="gramEnd"/>
                        <w:r w:rsidRPr="00610145">
                          <w:rPr>
                            <w:rFonts w:ascii="宋体" w:hAnsi="宋体" w:hint="eastAsia"/>
                            <w:sz w:val="18"/>
                            <w:szCs w:val="18"/>
                          </w:rPr>
                          <w:t>办理业务。</w:t>
                        </w:r>
                      </w:p>
                    </w:txbxContent>
                  </v:textbox>
                </v:rect>
              </v:group>
            </v:group>
            <w10:wrap anchorx="margin"/>
          </v:group>
        </w:pict>
      </w:r>
      <w:r w:rsidR="00094D0D">
        <w:t>2</w:t>
      </w:r>
      <w:r w:rsidR="001A6616">
        <w:t>1</w:t>
      </w:r>
      <w:r w:rsidR="00B7175E" w:rsidRPr="00EA2F37">
        <w:rPr>
          <w:rFonts w:hint="eastAsia"/>
        </w:rPr>
        <w:t>.退休</w:t>
      </w:r>
      <w:r w:rsidR="00B7175E" w:rsidRPr="00EA2F37">
        <w:t>人员</w:t>
      </w:r>
      <w:r w:rsidR="00B7175E" w:rsidRPr="00EA2F37">
        <w:rPr>
          <w:rFonts w:hint="eastAsia"/>
        </w:rPr>
        <w:t>自选养老金代发银行</w:t>
      </w:r>
      <w:r w:rsidR="002330AB" w:rsidRPr="00EA2F37">
        <w:rPr>
          <w:rFonts w:hint="eastAsia"/>
        </w:rPr>
        <w:t>流程图</w:t>
      </w:r>
      <w:bookmarkEnd w:id="61"/>
      <w:bookmarkEnd w:id="62"/>
    </w:p>
    <w:p w14:paraId="1D7E7B50" w14:textId="77777777" w:rsidR="00A209B2" w:rsidRPr="009C73EB" w:rsidRDefault="00A209B2" w:rsidP="009C73EB">
      <w:pPr>
        <w:spacing w:line="360" w:lineRule="auto"/>
        <w:rPr>
          <w:rFonts w:ascii="宋体" w:hAnsi="宋体"/>
          <w:szCs w:val="24"/>
        </w:rPr>
      </w:pPr>
    </w:p>
    <w:p w14:paraId="184D6888" w14:textId="77777777" w:rsidR="00A209B2" w:rsidRPr="009C73EB" w:rsidRDefault="00A209B2" w:rsidP="009C73EB">
      <w:pPr>
        <w:spacing w:line="360" w:lineRule="auto"/>
        <w:rPr>
          <w:rFonts w:ascii="宋体" w:hAnsi="宋体"/>
          <w:szCs w:val="24"/>
        </w:rPr>
      </w:pPr>
    </w:p>
    <w:p w14:paraId="6CAFF348" w14:textId="77777777" w:rsidR="00A209B2" w:rsidRPr="009C73EB" w:rsidRDefault="00A209B2" w:rsidP="009C73EB">
      <w:pPr>
        <w:spacing w:line="360" w:lineRule="auto"/>
        <w:rPr>
          <w:rFonts w:ascii="宋体" w:hAnsi="宋体"/>
          <w:szCs w:val="24"/>
        </w:rPr>
      </w:pPr>
    </w:p>
    <w:p w14:paraId="3515151B" w14:textId="77777777" w:rsidR="00A209B2" w:rsidRPr="009C73EB" w:rsidRDefault="00A209B2" w:rsidP="009C73EB">
      <w:pPr>
        <w:spacing w:line="360" w:lineRule="auto"/>
        <w:rPr>
          <w:rFonts w:ascii="宋体" w:hAnsi="宋体"/>
          <w:szCs w:val="24"/>
        </w:rPr>
      </w:pPr>
    </w:p>
    <w:p w14:paraId="04D781B5" w14:textId="77777777" w:rsidR="00A209B2" w:rsidRPr="009C73EB" w:rsidRDefault="00A209B2" w:rsidP="009C73EB">
      <w:pPr>
        <w:spacing w:line="360" w:lineRule="auto"/>
        <w:rPr>
          <w:rFonts w:ascii="宋体" w:hAnsi="宋体"/>
          <w:szCs w:val="24"/>
        </w:rPr>
      </w:pPr>
    </w:p>
    <w:p w14:paraId="5A97A883" w14:textId="77777777" w:rsidR="00A209B2" w:rsidRPr="00CD560F" w:rsidRDefault="00A209B2" w:rsidP="009C73EB">
      <w:pPr>
        <w:spacing w:line="360" w:lineRule="auto"/>
        <w:rPr>
          <w:rFonts w:ascii="宋体" w:hAnsi="宋体"/>
          <w:szCs w:val="24"/>
        </w:rPr>
      </w:pPr>
    </w:p>
    <w:p w14:paraId="0728866E" w14:textId="77777777" w:rsidR="00A209B2" w:rsidRPr="009C73EB" w:rsidRDefault="00A209B2" w:rsidP="009C73EB">
      <w:pPr>
        <w:spacing w:line="360" w:lineRule="auto"/>
        <w:rPr>
          <w:rFonts w:ascii="宋体" w:hAnsi="宋体"/>
          <w:szCs w:val="24"/>
        </w:rPr>
      </w:pPr>
    </w:p>
    <w:p w14:paraId="38B9DF76" w14:textId="77777777" w:rsidR="00A209B2" w:rsidRPr="009C73EB" w:rsidRDefault="00A209B2" w:rsidP="009C73EB">
      <w:pPr>
        <w:spacing w:line="360" w:lineRule="auto"/>
        <w:rPr>
          <w:rFonts w:ascii="宋体" w:hAnsi="宋体"/>
          <w:szCs w:val="24"/>
        </w:rPr>
      </w:pPr>
    </w:p>
    <w:p w14:paraId="4DBE7FDE" w14:textId="77777777" w:rsidR="00A209B2" w:rsidRPr="009C73EB" w:rsidRDefault="00A209B2" w:rsidP="009C73EB">
      <w:pPr>
        <w:spacing w:line="360" w:lineRule="auto"/>
        <w:rPr>
          <w:rFonts w:ascii="宋体" w:hAnsi="宋体"/>
          <w:szCs w:val="24"/>
        </w:rPr>
      </w:pPr>
    </w:p>
    <w:p w14:paraId="203C44DD" w14:textId="77777777" w:rsidR="00A209B2" w:rsidRPr="009C73EB" w:rsidRDefault="00A209B2" w:rsidP="009C73EB">
      <w:pPr>
        <w:spacing w:line="360" w:lineRule="auto"/>
        <w:rPr>
          <w:rFonts w:ascii="宋体" w:hAnsi="宋体"/>
          <w:szCs w:val="24"/>
        </w:rPr>
      </w:pPr>
    </w:p>
    <w:p w14:paraId="432A8443" w14:textId="77777777" w:rsidR="00A209B2" w:rsidRPr="009C73EB" w:rsidRDefault="00A209B2" w:rsidP="009C73EB">
      <w:pPr>
        <w:spacing w:line="360" w:lineRule="auto"/>
        <w:rPr>
          <w:rFonts w:ascii="宋体" w:hAnsi="宋体"/>
          <w:szCs w:val="24"/>
        </w:rPr>
      </w:pPr>
    </w:p>
    <w:p w14:paraId="5120DE19" w14:textId="77777777" w:rsidR="00A209B2" w:rsidRPr="009C73EB" w:rsidRDefault="00A209B2" w:rsidP="009C73EB">
      <w:pPr>
        <w:spacing w:line="360" w:lineRule="auto"/>
        <w:rPr>
          <w:rFonts w:ascii="宋体" w:hAnsi="宋体"/>
          <w:szCs w:val="24"/>
        </w:rPr>
      </w:pPr>
    </w:p>
    <w:p w14:paraId="74F5442A" w14:textId="77777777" w:rsidR="00A209B2" w:rsidRPr="009C73EB" w:rsidRDefault="00A209B2" w:rsidP="009C73EB">
      <w:pPr>
        <w:spacing w:line="360" w:lineRule="auto"/>
        <w:rPr>
          <w:rFonts w:ascii="宋体" w:hAnsi="宋体"/>
          <w:szCs w:val="24"/>
        </w:rPr>
      </w:pPr>
    </w:p>
    <w:p w14:paraId="0044EC5C" w14:textId="77777777" w:rsidR="00A209B2" w:rsidRPr="009C73EB" w:rsidRDefault="00A209B2" w:rsidP="009C73EB">
      <w:pPr>
        <w:spacing w:line="360" w:lineRule="auto"/>
        <w:rPr>
          <w:rFonts w:ascii="宋体" w:hAnsi="宋体"/>
          <w:szCs w:val="24"/>
        </w:rPr>
      </w:pPr>
    </w:p>
    <w:p w14:paraId="6F2C2484" w14:textId="77777777" w:rsidR="00A209B2" w:rsidRPr="009C73EB" w:rsidRDefault="00A209B2" w:rsidP="009C73EB">
      <w:pPr>
        <w:spacing w:line="360" w:lineRule="auto"/>
        <w:rPr>
          <w:rFonts w:ascii="宋体" w:hAnsi="宋体"/>
          <w:szCs w:val="24"/>
        </w:rPr>
      </w:pPr>
    </w:p>
    <w:p w14:paraId="0B81C468" w14:textId="77777777" w:rsidR="00A209B2" w:rsidRPr="009C73EB" w:rsidRDefault="00A209B2" w:rsidP="009C73EB">
      <w:pPr>
        <w:spacing w:line="360" w:lineRule="auto"/>
        <w:rPr>
          <w:rFonts w:ascii="宋体" w:hAnsi="宋体"/>
          <w:szCs w:val="24"/>
        </w:rPr>
      </w:pPr>
    </w:p>
    <w:p w14:paraId="0C589397" w14:textId="77777777" w:rsidR="00A209B2" w:rsidRPr="009C73EB" w:rsidRDefault="00A209B2" w:rsidP="009C73EB">
      <w:pPr>
        <w:spacing w:line="360" w:lineRule="auto"/>
        <w:rPr>
          <w:rFonts w:ascii="宋体" w:hAnsi="宋体"/>
          <w:szCs w:val="24"/>
        </w:rPr>
      </w:pPr>
    </w:p>
    <w:p w14:paraId="3D22B81C" w14:textId="77777777" w:rsidR="00A209B2" w:rsidRPr="009C73EB" w:rsidRDefault="00A209B2" w:rsidP="009C73EB">
      <w:pPr>
        <w:spacing w:line="360" w:lineRule="auto"/>
        <w:rPr>
          <w:rFonts w:ascii="宋体" w:hAnsi="宋体"/>
          <w:szCs w:val="24"/>
        </w:rPr>
      </w:pPr>
    </w:p>
    <w:p w14:paraId="77FDE31C" w14:textId="77777777" w:rsidR="00A209B2" w:rsidRPr="009C73EB" w:rsidRDefault="00A209B2" w:rsidP="009C73EB">
      <w:pPr>
        <w:spacing w:line="360" w:lineRule="auto"/>
        <w:rPr>
          <w:rFonts w:ascii="宋体" w:hAnsi="宋体"/>
          <w:szCs w:val="24"/>
        </w:rPr>
      </w:pPr>
    </w:p>
    <w:p w14:paraId="61FE9A50" w14:textId="77777777" w:rsidR="00A209B2" w:rsidRPr="009C73EB" w:rsidRDefault="00A209B2" w:rsidP="009C73EB">
      <w:pPr>
        <w:spacing w:line="360" w:lineRule="auto"/>
        <w:rPr>
          <w:rFonts w:ascii="宋体" w:hAnsi="宋体"/>
          <w:szCs w:val="24"/>
        </w:rPr>
      </w:pPr>
    </w:p>
    <w:p w14:paraId="7F72D3B0" w14:textId="77777777" w:rsidR="00A209B2" w:rsidRPr="009C73EB" w:rsidRDefault="00A209B2" w:rsidP="009C73EB">
      <w:pPr>
        <w:spacing w:line="360" w:lineRule="auto"/>
        <w:rPr>
          <w:rFonts w:ascii="宋体" w:hAnsi="宋体"/>
          <w:szCs w:val="24"/>
        </w:rPr>
      </w:pPr>
    </w:p>
    <w:p w14:paraId="733004F7" w14:textId="77777777" w:rsidR="00A209B2" w:rsidRPr="009C73EB" w:rsidRDefault="00A209B2" w:rsidP="009C73EB">
      <w:pPr>
        <w:spacing w:line="360" w:lineRule="auto"/>
        <w:rPr>
          <w:rFonts w:ascii="宋体" w:hAnsi="宋体"/>
          <w:szCs w:val="24"/>
        </w:rPr>
      </w:pPr>
    </w:p>
    <w:p w14:paraId="143B65A7" w14:textId="77777777" w:rsidR="00A209B2" w:rsidRPr="009C73EB" w:rsidRDefault="00A209B2" w:rsidP="009C73EB">
      <w:pPr>
        <w:spacing w:line="360" w:lineRule="auto"/>
        <w:rPr>
          <w:rFonts w:ascii="宋体" w:hAnsi="宋体"/>
          <w:szCs w:val="24"/>
        </w:rPr>
      </w:pPr>
    </w:p>
    <w:p w14:paraId="45B77D20" w14:textId="77777777" w:rsidR="00F55A06" w:rsidRDefault="00B11741" w:rsidP="009C73EB">
      <w:pPr>
        <w:spacing w:line="360" w:lineRule="auto"/>
        <w:rPr>
          <w:rFonts w:ascii="宋体" w:hAnsi="宋体"/>
          <w:szCs w:val="24"/>
        </w:rPr>
      </w:pPr>
      <w:r w:rsidRPr="00B11741">
        <w:rPr>
          <w:rFonts w:ascii="宋体" w:hAnsi="宋体"/>
          <w:noProof/>
          <w:szCs w:val="24"/>
        </w:rPr>
        <w:pict w14:anchorId="6365B8B1">
          <v:rect id="_x0000_s2440" style="position:absolute;left:0;text-align:left;margin-left:-23.85pt;margin-top:29.35pt;width:477pt;height:153.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" stroked="f">
            <v:textbox>
              <w:txbxContent>
                <w:p w14:paraId="0F4F0974" w14:textId="77777777" w:rsidR="005F0000" w:rsidRPr="00610145" w:rsidRDefault="005F0000" w:rsidP="00F55A06">
                  <w:pPr>
                    <w:ind w:firstLineChars="200" w:firstLine="361"/>
                    <w:rPr>
                      <w:rFonts w:ascii="宋体" w:hAnsi="宋体"/>
                      <w:b/>
                      <w:sz w:val="18"/>
                      <w:szCs w:val="18"/>
                    </w:rPr>
                  </w:pPr>
                  <w:r w:rsidRPr="00610145">
                    <w:rPr>
                      <w:rFonts w:ascii="宋体" w:hAnsi="宋体" w:hint="eastAsia"/>
                      <w:b/>
                      <w:sz w:val="18"/>
                      <w:szCs w:val="18"/>
                    </w:rPr>
                    <w:t>注意事项：</w:t>
                  </w:r>
                </w:p>
                <w:p w14:paraId="662A4FAD" w14:textId="77777777" w:rsidR="005F0000" w:rsidRPr="00610145" w:rsidRDefault="005F0000" w:rsidP="00F55A06">
                  <w:pPr>
                    <w:ind w:firstLineChars="200" w:firstLine="360"/>
                    <w:rPr>
                      <w:rFonts w:ascii="宋体" w:hAnsi="宋体"/>
                      <w:sz w:val="18"/>
                      <w:szCs w:val="18"/>
                    </w:rPr>
                  </w:pPr>
                  <w:r w:rsidRPr="00610145">
                    <w:rPr>
                      <w:rFonts w:ascii="宋体" w:hAnsi="宋体" w:hint="eastAsia"/>
                      <w:sz w:val="18"/>
                      <w:szCs w:val="18"/>
                    </w:rPr>
                    <w:t>1．业务办理时间：每月5日至25日（节假日除外）；</w:t>
                  </w:r>
                </w:p>
                <w:p w14:paraId="003F83F5" w14:textId="77777777" w:rsidR="005F0000" w:rsidRPr="00610145" w:rsidRDefault="005F0000" w:rsidP="00F55A06">
                  <w:pPr>
                    <w:ind w:firstLineChars="200" w:firstLine="360"/>
                    <w:rPr>
                      <w:rFonts w:ascii="宋体" w:hAnsi="宋体"/>
                      <w:sz w:val="18"/>
                      <w:szCs w:val="18"/>
                    </w:rPr>
                  </w:pPr>
                  <w:r w:rsidRPr="00610145">
                    <w:rPr>
                      <w:rFonts w:ascii="宋体" w:hAnsi="宋体" w:hint="eastAsia"/>
                      <w:sz w:val="18"/>
                      <w:szCs w:val="18"/>
                    </w:rPr>
                    <w:t>2．业务办理岗位：社保中心登记业务岗；</w:t>
                  </w:r>
                </w:p>
                <w:p w14:paraId="1FB5F4E5" w14:textId="77777777" w:rsidR="005F0000" w:rsidRPr="00610145" w:rsidRDefault="005F0000" w:rsidP="00F55A06">
                  <w:pPr>
                    <w:ind w:firstLineChars="200" w:firstLine="360"/>
                    <w:rPr>
                      <w:rFonts w:ascii="宋体" w:hAnsi="宋体"/>
                      <w:sz w:val="18"/>
                      <w:szCs w:val="18"/>
                    </w:rPr>
                  </w:pPr>
                  <w:r w:rsidRPr="00610145">
                    <w:rPr>
                      <w:rFonts w:ascii="宋体" w:hAnsi="宋体" w:hint="eastAsia"/>
                      <w:sz w:val="18"/>
                      <w:szCs w:val="18"/>
                    </w:rPr>
                    <w:t>3．可选银行：工商银行、邮政储蓄银行、华夏银行、广东发展银行、北京农商银行、北京银行、光大银行、建设银行、交通银行、民生银行、农业银行、招商银行、中国银行、中信银行等14家；</w:t>
                  </w:r>
                </w:p>
                <w:p w14:paraId="2280B316" w14:textId="77777777" w:rsidR="005F0000" w:rsidRPr="00610145" w:rsidRDefault="005F0000" w:rsidP="00F55A06">
                  <w:pPr>
                    <w:ind w:firstLineChars="200" w:firstLine="360"/>
                    <w:rPr>
                      <w:rFonts w:ascii="宋体" w:hAnsi="宋体"/>
                      <w:sz w:val="18"/>
                      <w:szCs w:val="24"/>
                    </w:rPr>
                  </w:pPr>
                  <w:r w:rsidRPr="00610145">
                    <w:rPr>
                      <w:rFonts w:ascii="宋体" w:hAnsi="宋体" w:hint="eastAsia"/>
                      <w:sz w:val="18"/>
                      <w:szCs w:val="24"/>
                    </w:rPr>
                    <w:t>4．</w:t>
                  </w:r>
                  <w:r w:rsidRPr="00610145">
                    <w:rPr>
                      <w:rFonts w:ascii="宋体" w:hAnsi="宋体" w:hint="eastAsia"/>
                      <w:sz w:val="18"/>
                      <w:szCs w:val="18"/>
                    </w:rPr>
                    <w:t>每月20日前导入的银行账户信息，银行比对成功后当月生效；20日后导入的银行账户信息，银行比对</w:t>
                  </w:r>
                  <w:r w:rsidRPr="00610145">
                    <w:rPr>
                      <w:rFonts w:ascii="宋体" w:hAnsi="宋体" w:hint="eastAsia"/>
                      <w:sz w:val="18"/>
                      <w:szCs w:val="24"/>
                    </w:rPr>
                    <w:t>成功后次月生效；</w:t>
                  </w:r>
                </w:p>
                <w:p w14:paraId="3E631634" w14:textId="77777777" w:rsidR="005F0000" w:rsidRPr="00610145" w:rsidRDefault="005F0000" w:rsidP="00F55A06">
                  <w:pPr>
                    <w:ind w:firstLineChars="200" w:firstLine="360"/>
                    <w:rPr>
                      <w:rFonts w:ascii="宋体" w:hAnsi="宋体"/>
                      <w:sz w:val="18"/>
                      <w:szCs w:val="24"/>
                    </w:rPr>
                  </w:pPr>
                  <w:r w:rsidRPr="00610145">
                    <w:rPr>
                      <w:rFonts w:ascii="宋体" w:hAnsi="宋体" w:hint="eastAsia"/>
                      <w:sz w:val="18"/>
                      <w:szCs w:val="24"/>
                    </w:rPr>
                    <w:t>5．如有银行账号信息比对不成功的，参保单位每月16日、26日后可到</w:t>
                  </w:r>
                  <w:proofErr w:type="gramStart"/>
                  <w:r w:rsidRPr="00610145">
                    <w:rPr>
                      <w:rFonts w:ascii="宋体" w:hAnsi="宋体" w:hint="eastAsia"/>
                      <w:sz w:val="18"/>
                      <w:szCs w:val="24"/>
                    </w:rPr>
                    <w:t>窗口下卸银行账号</w:t>
                  </w:r>
                  <w:proofErr w:type="gramEnd"/>
                  <w:r w:rsidRPr="00610145">
                    <w:rPr>
                      <w:rFonts w:ascii="宋体" w:hAnsi="宋体" w:hint="eastAsia"/>
                      <w:sz w:val="18"/>
                      <w:szCs w:val="24"/>
                    </w:rPr>
                    <w:t>比对结果。然后将比对结果导入企业版软件中</w:t>
                  </w:r>
                  <w:r w:rsidRPr="00610145">
                    <w:rPr>
                      <w:rFonts w:ascii="宋体" w:hAnsi="宋体" w:hint="eastAsia"/>
                      <w:b/>
                      <w:sz w:val="18"/>
                      <w:szCs w:val="24"/>
                    </w:rPr>
                    <w:t>“养老退休</w:t>
                  </w:r>
                  <w:r w:rsidRPr="00610145">
                    <w:rPr>
                      <w:rFonts w:ascii="宋体" w:hAnsi="宋体" w:hint="eastAsia"/>
                      <w:sz w:val="18"/>
                      <w:szCs w:val="24"/>
                    </w:rPr>
                    <w:t>→</w:t>
                  </w:r>
                  <w:r w:rsidRPr="00610145">
                    <w:rPr>
                      <w:rFonts w:ascii="宋体" w:hAnsi="宋体" w:hint="eastAsia"/>
                      <w:b/>
                      <w:sz w:val="18"/>
                      <w:szCs w:val="24"/>
                    </w:rPr>
                    <w:t>银行信息回盘”</w:t>
                  </w:r>
                  <w:r w:rsidRPr="00610145">
                    <w:rPr>
                      <w:rFonts w:ascii="宋体" w:hAnsi="宋体" w:hint="eastAsia"/>
                      <w:sz w:val="18"/>
                      <w:szCs w:val="24"/>
                    </w:rPr>
                    <w:t>模块中。再点击</w:t>
                  </w:r>
                  <w:r w:rsidRPr="00610145">
                    <w:rPr>
                      <w:rFonts w:ascii="宋体" w:hAnsi="宋体" w:hint="eastAsia"/>
                      <w:b/>
                      <w:sz w:val="18"/>
                      <w:szCs w:val="24"/>
                    </w:rPr>
                    <w:t>“导出比对结果不一致信息”</w:t>
                  </w:r>
                  <w:r w:rsidRPr="00610145">
                    <w:rPr>
                      <w:rFonts w:ascii="宋体" w:hAnsi="宋体" w:hint="eastAsia"/>
                      <w:sz w:val="18"/>
                      <w:szCs w:val="24"/>
                    </w:rPr>
                    <w:t>查询不成功人员信息、原因，修改后进行重新申报；</w:t>
                  </w:r>
                </w:p>
                <w:p w14:paraId="7A57A01B" w14:textId="77777777" w:rsidR="005F0000" w:rsidRPr="00610145" w:rsidRDefault="005F0000" w:rsidP="00F55A06">
                  <w:pPr>
                    <w:ind w:firstLineChars="200" w:firstLine="360"/>
                    <w:rPr>
                      <w:rFonts w:ascii="宋体" w:hAnsi="宋体"/>
                      <w:sz w:val="18"/>
                      <w:szCs w:val="24"/>
                    </w:rPr>
                  </w:pPr>
                  <w:r w:rsidRPr="00610145">
                    <w:rPr>
                      <w:rFonts w:ascii="宋体" w:hAnsi="宋体"/>
                      <w:sz w:val="18"/>
                      <w:szCs w:val="24"/>
                    </w:rPr>
                    <w:t>6</w:t>
                  </w:r>
                  <w:r w:rsidRPr="00610145">
                    <w:rPr>
                      <w:rFonts w:ascii="宋体" w:hAnsi="宋体" w:hint="eastAsia"/>
                      <w:sz w:val="18"/>
                      <w:szCs w:val="24"/>
                    </w:rPr>
                    <w:t>．已退休</w:t>
                  </w:r>
                  <w:r w:rsidRPr="00610145">
                    <w:rPr>
                      <w:rFonts w:ascii="宋体" w:hAnsi="宋体"/>
                      <w:sz w:val="18"/>
                      <w:szCs w:val="24"/>
                    </w:rPr>
                    <w:t>正常领取养老</w:t>
                  </w:r>
                  <w:r w:rsidRPr="00610145">
                    <w:rPr>
                      <w:rFonts w:ascii="宋体" w:hAnsi="宋体" w:hint="eastAsia"/>
                      <w:sz w:val="18"/>
                      <w:szCs w:val="24"/>
                    </w:rPr>
                    <w:t>金</w:t>
                  </w:r>
                  <w:r w:rsidRPr="00610145">
                    <w:rPr>
                      <w:rFonts w:ascii="宋体" w:hAnsi="宋体"/>
                      <w:sz w:val="18"/>
                      <w:szCs w:val="24"/>
                    </w:rPr>
                    <w:t>的人员，自选养老金代发银行只能通过企业版软件办理</w:t>
                  </w:r>
                  <w:r w:rsidRPr="00610145">
                    <w:rPr>
                      <w:rFonts w:ascii="宋体" w:hAnsi="宋体" w:hint="eastAsia"/>
                      <w:sz w:val="18"/>
                      <w:szCs w:val="24"/>
                    </w:rPr>
                    <w:t>，暂时</w:t>
                  </w:r>
                  <w:r w:rsidRPr="00610145">
                    <w:rPr>
                      <w:rFonts w:ascii="宋体" w:hAnsi="宋体"/>
                      <w:sz w:val="18"/>
                      <w:szCs w:val="24"/>
                    </w:rPr>
                    <w:t>不能</w:t>
                  </w:r>
                  <w:r w:rsidRPr="00610145">
                    <w:rPr>
                      <w:rFonts w:ascii="宋体" w:hAnsi="宋体" w:hint="eastAsia"/>
                      <w:sz w:val="18"/>
                      <w:szCs w:val="24"/>
                    </w:rPr>
                    <w:t>在</w:t>
                  </w:r>
                  <w:r w:rsidRPr="00610145">
                    <w:rPr>
                      <w:rFonts w:ascii="宋体" w:hAnsi="宋体"/>
                      <w:sz w:val="18"/>
                      <w:szCs w:val="24"/>
                    </w:rPr>
                    <w:t>网上服务平台变更。</w:t>
                  </w:r>
                </w:p>
                <w:p w14:paraId="0EA61623" w14:textId="77777777" w:rsidR="005F0000" w:rsidRPr="00610145" w:rsidRDefault="005F0000" w:rsidP="00F55A06">
                  <w:pPr>
                    <w:ind w:firstLineChars="200" w:firstLine="360"/>
                    <w:rPr>
                      <w:rFonts w:ascii="宋体" w:hAnsi="宋体"/>
                      <w:color w:val="000000"/>
                      <w:sz w:val="18"/>
                      <w:szCs w:val="18"/>
                    </w:rPr>
                  </w:pPr>
                  <w:r w:rsidRPr="00610145">
                    <w:rPr>
                      <w:rFonts w:ascii="宋体" w:hAnsi="宋体" w:hint="eastAsia"/>
                      <w:color w:val="000000"/>
                      <w:sz w:val="18"/>
                      <w:szCs w:val="18"/>
                    </w:rPr>
                    <w:t>7</w:t>
                  </w:r>
                  <w:r w:rsidRPr="00610145">
                    <w:rPr>
                      <w:rFonts w:ascii="宋体" w:hAnsi="宋体" w:hint="eastAsia"/>
                      <w:sz w:val="18"/>
                      <w:szCs w:val="24"/>
                    </w:rPr>
                    <w:t>．预约</w:t>
                  </w:r>
                  <w:r w:rsidRPr="00610145">
                    <w:rPr>
                      <w:rFonts w:ascii="宋体" w:hAnsi="宋体"/>
                      <w:sz w:val="18"/>
                      <w:szCs w:val="24"/>
                    </w:rPr>
                    <w:t>取号网址：</w:t>
                  </w:r>
                  <w:hyperlink r:id="rId30" w:history="1">
                    <w:r w:rsidRPr="00610145">
                      <w:rPr>
                        <w:rStyle w:val="a3"/>
                        <w:rFonts w:ascii="宋体" w:hAnsi="宋体"/>
                        <w:sz w:val="18"/>
                        <w:szCs w:val="24"/>
                      </w:rPr>
                      <w:t>http://lbj.bjft.gov.cn/</w:t>
                    </w:r>
                  </w:hyperlink>
                  <w:r w:rsidRPr="00610145">
                    <w:rPr>
                      <w:rFonts w:ascii="宋体" w:hAnsi="宋体" w:hint="eastAsia"/>
                      <w:sz w:val="18"/>
                      <w:szCs w:val="24"/>
                    </w:rPr>
                    <w:t>。</w:t>
                  </w:r>
                </w:p>
              </w:txbxContent>
            </v:textbox>
          </v:rect>
        </w:pict>
      </w:r>
    </w:p>
    <w:p w14:paraId="2B481D14" w14:textId="77777777" w:rsidR="00F55A06" w:rsidRDefault="00F55A06" w:rsidP="009C73EB">
      <w:pPr>
        <w:spacing w:line="360" w:lineRule="auto"/>
        <w:rPr>
          <w:rFonts w:ascii="宋体" w:hAnsi="宋体"/>
          <w:szCs w:val="24"/>
        </w:rPr>
      </w:pPr>
    </w:p>
    <w:p w14:paraId="089043B0" w14:textId="77777777" w:rsidR="00F55A06" w:rsidRDefault="00F55A06" w:rsidP="009C73EB">
      <w:pPr>
        <w:spacing w:line="360" w:lineRule="auto"/>
        <w:rPr>
          <w:rFonts w:ascii="宋体" w:hAnsi="宋体"/>
          <w:szCs w:val="24"/>
        </w:rPr>
      </w:pPr>
    </w:p>
    <w:p w14:paraId="21816BFD" w14:textId="77777777" w:rsidR="00F55A06" w:rsidRDefault="00F55A06" w:rsidP="009C73EB">
      <w:pPr>
        <w:spacing w:line="360" w:lineRule="auto"/>
        <w:rPr>
          <w:rFonts w:ascii="宋体" w:hAnsi="宋体"/>
          <w:szCs w:val="24"/>
        </w:rPr>
      </w:pPr>
    </w:p>
    <w:p w14:paraId="7D189376" w14:textId="77777777" w:rsidR="00A209B2" w:rsidRPr="009C73EB" w:rsidRDefault="00A209B2" w:rsidP="009C73EB">
      <w:pPr>
        <w:spacing w:line="360" w:lineRule="auto"/>
        <w:rPr>
          <w:rFonts w:ascii="宋体" w:hAnsi="宋体"/>
          <w:szCs w:val="24"/>
        </w:rPr>
      </w:pPr>
    </w:p>
    <w:p w14:paraId="32DE0BCE" w14:textId="77777777" w:rsidR="00A209B2" w:rsidRPr="009C73EB" w:rsidRDefault="00A209B2" w:rsidP="009C73EB">
      <w:pPr>
        <w:spacing w:line="360" w:lineRule="auto"/>
        <w:rPr>
          <w:rFonts w:ascii="宋体" w:hAnsi="宋体"/>
          <w:szCs w:val="24"/>
        </w:rPr>
      </w:pPr>
    </w:p>
    <w:p w14:paraId="0B77B415" w14:textId="77777777" w:rsidR="00A209B2" w:rsidRPr="00F55A06" w:rsidRDefault="00A209B2" w:rsidP="00F55A06">
      <w:pPr>
        <w:rPr>
          <w:rFonts w:ascii="宋体" w:hAnsi="宋体"/>
          <w:sz w:val="18"/>
          <w:szCs w:val="18"/>
        </w:rPr>
      </w:pPr>
    </w:p>
    <w:p w14:paraId="0A443FBB" w14:textId="77777777" w:rsidR="00A209B2" w:rsidRDefault="00A209B2" w:rsidP="00F55A06">
      <w:pPr>
        <w:rPr>
          <w:rFonts w:ascii="宋体" w:hAnsi="宋体"/>
          <w:sz w:val="18"/>
          <w:szCs w:val="24"/>
        </w:rPr>
      </w:pPr>
    </w:p>
    <w:p w14:paraId="774DA1F3" w14:textId="77777777" w:rsidR="00094D0D" w:rsidRDefault="00094D0D" w:rsidP="00F55A06">
      <w:pPr>
        <w:rPr>
          <w:rFonts w:ascii="宋体" w:hAnsi="宋体"/>
          <w:sz w:val="18"/>
          <w:szCs w:val="24"/>
        </w:rPr>
      </w:pPr>
    </w:p>
    <w:p w14:paraId="784AF03E"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63" w:name="_Toc378687709"/>
      <w:bookmarkStart w:id="64" w:name="_Toc381693082"/>
      <w:bookmarkStart w:id="65" w:name="_Toc382209157"/>
      <w:bookmarkStart w:id="66" w:name="_Toc378687710"/>
      <w:r w:rsidRPr="00094D0D">
        <w:rPr>
          <w:rFonts w:ascii="宋体" w:hAnsi="宋体" w:hint="eastAsia"/>
          <w:b/>
          <w:bCs/>
          <w:sz w:val="32"/>
          <w:szCs w:val="32"/>
        </w:rPr>
        <w:t>2</w:t>
      </w:r>
      <w:r>
        <w:rPr>
          <w:rFonts w:ascii="宋体" w:hAnsi="宋体"/>
          <w:b/>
          <w:bCs/>
          <w:sz w:val="32"/>
          <w:szCs w:val="32"/>
        </w:rPr>
        <w:t>2</w:t>
      </w:r>
      <w:r w:rsidRPr="00094D0D">
        <w:rPr>
          <w:rFonts w:ascii="宋体" w:hAnsi="宋体" w:hint="eastAsia"/>
          <w:b/>
          <w:bCs/>
          <w:sz w:val="32"/>
          <w:szCs w:val="32"/>
        </w:rPr>
        <w:t>.用人</w:t>
      </w:r>
      <w:proofErr w:type="gramStart"/>
      <w:r w:rsidRPr="00094D0D">
        <w:rPr>
          <w:rFonts w:ascii="宋体" w:hAnsi="宋体" w:hint="eastAsia"/>
          <w:b/>
          <w:bCs/>
          <w:sz w:val="32"/>
          <w:szCs w:val="32"/>
        </w:rPr>
        <w:t>单位还缴社会保险</w:t>
      </w:r>
      <w:proofErr w:type="gramEnd"/>
      <w:r w:rsidRPr="00094D0D">
        <w:rPr>
          <w:rFonts w:ascii="宋体" w:hAnsi="宋体"/>
          <w:b/>
          <w:bCs/>
          <w:sz w:val="32"/>
          <w:szCs w:val="32"/>
        </w:rPr>
        <w:t>欠费</w:t>
      </w:r>
      <w:r w:rsidRPr="00094D0D">
        <w:rPr>
          <w:rFonts w:ascii="宋体" w:hAnsi="宋体" w:hint="eastAsia"/>
          <w:b/>
          <w:bCs/>
          <w:sz w:val="32"/>
          <w:szCs w:val="32"/>
        </w:rPr>
        <w:t>办事指南</w:t>
      </w:r>
      <w:bookmarkEnd w:id="63"/>
      <w:bookmarkEnd w:id="64"/>
      <w:bookmarkEnd w:id="65"/>
    </w:p>
    <w:p w14:paraId="6DEF7C39" w14:textId="77777777" w:rsidR="00094D0D" w:rsidRPr="00094D0D" w:rsidRDefault="00094D0D" w:rsidP="00094D0D">
      <w:pPr>
        <w:spacing w:line="360" w:lineRule="auto"/>
        <w:ind w:left="420"/>
        <w:rPr>
          <w:rFonts w:ascii="宋体" w:hAnsi="宋体"/>
          <w:sz w:val="21"/>
          <w:szCs w:val="24"/>
        </w:rPr>
      </w:pPr>
      <w:r w:rsidRPr="00094D0D">
        <w:rPr>
          <w:rFonts w:ascii="宋体" w:hAnsi="宋体" w:hint="eastAsia"/>
          <w:b/>
          <w:sz w:val="21"/>
          <w:szCs w:val="24"/>
        </w:rPr>
        <w:t>一</w:t>
      </w:r>
      <w:r w:rsidRPr="00094D0D">
        <w:rPr>
          <w:rFonts w:ascii="宋体" w:hAnsi="宋体"/>
          <w:b/>
          <w:sz w:val="21"/>
          <w:szCs w:val="24"/>
        </w:rPr>
        <w:t>、</w:t>
      </w:r>
      <w:r w:rsidRPr="00094D0D">
        <w:rPr>
          <w:rFonts w:ascii="宋体" w:hAnsi="宋体" w:hint="eastAsia"/>
          <w:b/>
          <w:sz w:val="21"/>
          <w:szCs w:val="24"/>
        </w:rPr>
        <w:t>受理范围</w:t>
      </w:r>
    </w:p>
    <w:p w14:paraId="177D80BC" w14:textId="77777777" w:rsidR="00094D0D" w:rsidRPr="00094D0D" w:rsidRDefault="00094D0D" w:rsidP="00094D0D">
      <w:pPr>
        <w:spacing w:line="360" w:lineRule="auto"/>
        <w:ind w:left="420"/>
        <w:rPr>
          <w:rFonts w:ascii="宋体" w:hAnsi="宋体"/>
          <w:b/>
          <w:sz w:val="21"/>
          <w:szCs w:val="24"/>
        </w:rPr>
      </w:pPr>
      <w:r w:rsidRPr="00094D0D">
        <w:rPr>
          <w:rFonts w:ascii="宋体" w:hAnsi="宋体" w:hint="eastAsia"/>
          <w:sz w:val="21"/>
          <w:szCs w:val="24"/>
        </w:rPr>
        <w:t>办理社会保险登记的用人单位，以下简称“用人单位”。</w:t>
      </w:r>
      <w:r w:rsidRPr="00094D0D">
        <w:rPr>
          <w:rFonts w:ascii="宋体" w:hAnsi="宋体" w:hint="eastAsia"/>
          <w:sz w:val="21"/>
          <w:szCs w:val="24"/>
        </w:rPr>
        <w:br/>
      </w:r>
      <w:r w:rsidRPr="00094D0D">
        <w:rPr>
          <w:rFonts w:ascii="宋体" w:hAnsi="宋体" w:hint="eastAsia"/>
          <w:b/>
          <w:sz w:val="21"/>
          <w:szCs w:val="24"/>
        </w:rPr>
        <w:t>二、业务经办流程</w:t>
      </w:r>
      <w:r w:rsidRPr="00094D0D">
        <w:rPr>
          <w:rFonts w:ascii="宋体" w:hAnsi="宋体" w:hint="eastAsia"/>
          <w:b/>
          <w:sz w:val="21"/>
          <w:szCs w:val="24"/>
        </w:rPr>
        <w:br/>
      </w:r>
      <w:r w:rsidRPr="00094D0D">
        <w:rPr>
          <w:rFonts w:ascii="宋体" w:hAnsi="宋体"/>
          <w:b/>
          <w:sz w:val="21"/>
          <w:szCs w:val="24"/>
        </w:rPr>
        <w:t>1</w:t>
      </w:r>
      <w:r w:rsidRPr="00094D0D">
        <w:rPr>
          <w:rFonts w:ascii="宋体" w:hAnsi="宋体" w:hint="eastAsia"/>
          <w:b/>
          <w:sz w:val="21"/>
          <w:szCs w:val="24"/>
        </w:rPr>
        <w:t>、</w:t>
      </w:r>
      <w:proofErr w:type="gramStart"/>
      <w:r w:rsidRPr="00094D0D">
        <w:rPr>
          <w:rFonts w:ascii="宋体" w:hAnsi="宋体"/>
          <w:b/>
          <w:sz w:val="21"/>
          <w:szCs w:val="24"/>
        </w:rPr>
        <w:t>还缴</w:t>
      </w:r>
      <w:r w:rsidRPr="00094D0D">
        <w:rPr>
          <w:rFonts w:ascii="宋体" w:hAnsi="宋体" w:hint="eastAsia"/>
          <w:b/>
          <w:sz w:val="21"/>
          <w:szCs w:val="24"/>
        </w:rPr>
        <w:t>2011年7月</w:t>
      </w:r>
      <w:proofErr w:type="gramEnd"/>
      <w:r w:rsidRPr="00094D0D">
        <w:rPr>
          <w:rFonts w:ascii="宋体" w:hAnsi="宋体"/>
          <w:b/>
          <w:sz w:val="21"/>
          <w:szCs w:val="24"/>
        </w:rPr>
        <w:t>以前</w:t>
      </w:r>
      <w:r w:rsidRPr="00094D0D">
        <w:rPr>
          <w:rFonts w:ascii="宋体" w:hAnsi="宋体" w:hint="eastAsia"/>
          <w:b/>
          <w:sz w:val="21"/>
          <w:szCs w:val="24"/>
        </w:rPr>
        <w:t>形成</w:t>
      </w:r>
      <w:r w:rsidRPr="00094D0D">
        <w:rPr>
          <w:rFonts w:ascii="宋体" w:hAnsi="宋体"/>
          <w:b/>
          <w:sz w:val="21"/>
          <w:szCs w:val="24"/>
        </w:rPr>
        <w:t>的欠费：</w:t>
      </w:r>
    </w:p>
    <w:p w14:paraId="44C060AC" w14:textId="77777777" w:rsidR="00094D0D" w:rsidRPr="00094D0D" w:rsidRDefault="00094D0D" w:rsidP="005F0000">
      <w:pPr>
        <w:spacing w:line="360" w:lineRule="auto"/>
        <w:ind w:left="420"/>
        <w:rPr>
          <w:rFonts w:ascii="宋体" w:hAnsi="宋体"/>
          <w:sz w:val="21"/>
          <w:szCs w:val="24"/>
        </w:rPr>
      </w:pPr>
      <w:r w:rsidRPr="00094D0D">
        <w:rPr>
          <w:rFonts w:ascii="宋体" w:hAnsi="宋体" w:hint="eastAsia"/>
          <w:sz w:val="21"/>
          <w:szCs w:val="24"/>
        </w:rPr>
        <w:t>（1）用人单位携带《社会保险登记证》（原件）到社保</w:t>
      </w:r>
      <w:r w:rsidRPr="00094D0D">
        <w:rPr>
          <w:rFonts w:ascii="宋体" w:hAnsi="宋体"/>
          <w:sz w:val="21"/>
          <w:szCs w:val="24"/>
        </w:rPr>
        <w:t>中心领取并填写《月报补缴表》</w:t>
      </w:r>
      <w:r w:rsidRPr="00094D0D">
        <w:rPr>
          <w:rFonts w:ascii="宋体" w:hAnsi="宋体" w:hint="eastAsia"/>
          <w:sz w:val="21"/>
          <w:szCs w:val="24"/>
        </w:rPr>
        <w:t>；</w:t>
      </w:r>
    </w:p>
    <w:p w14:paraId="23497F0D" w14:textId="77777777" w:rsidR="00094D0D" w:rsidRPr="00094D0D" w:rsidRDefault="00094D0D" w:rsidP="00094D0D">
      <w:pPr>
        <w:spacing w:line="360" w:lineRule="auto"/>
        <w:ind w:left="420"/>
        <w:rPr>
          <w:rFonts w:ascii="宋体" w:hAnsi="宋体"/>
          <w:sz w:val="21"/>
          <w:szCs w:val="24"/>
        </w:rPr>
      </w:pPr>
      <w:r w:rsidRPr="00094D0D">
        <w:rPr>
          <w:rFonts w:ascii="宋体" w:hAnsi="宋体" w:hint="eastAsia"/>
          <w:sz w:val="21"/>
          <w:szCs w:val="24"/>
        </w:rPr>
        <w:t>（2）用人单位到社保中心登记业务</w:t>
      </w:r>
      <w:proofErr w:type="gramStart"/>
      <w:r w:rsidRPr="00094D0D">
        <w:rPr>
          <w:rFonts w:ascii="宋体" w:hAnsi="宋体" w:hint="eastAsia"/>
          <w:sz w:val="21"/>
          <w:szCs w:val="24"/>
        </w:rPr>
        <w:t>岗</w:t>
      </w:r>
      <w:r w:rsidRPr="00094D0D">
        <w:rPr>
          <w:rFonts w:ascii="宋体" w:hAnsi="宋体"/>
          <w:sz w:val="21"/>
          <w:szCs w:val="24"/>
        </w:rPr>
        <w:t>办理还</w:t>
      </w:r>
      <w:proofErr w:type="gramEnd"/>
      <w:r w:rsidRPr="00094D0D">
        <w:rPr>
          <w:rFonts w:ascii="宋体" w:hAnsi="宋体"/>
          <w:sz w:val="21"/>
          <w:szCs w:val="24"/>
        </w:rPr>
        <w:t>欠手续</w:t>
      </w:r>
      <w:r w:rsidRPr="00094D0D">
        <w:rPr>
          <w:rFonts w:ascii="宋体" w:hAnsi="宋体" w:hint="eastAsia"/>
          <w:sz w:val="21"/>
          <w:szCs w:val="24"/>
        </w:rPr>
        <w:t>；</w:t>
      </w:r>
    </w:p>
    <w:p w14:paraId="559BE406" w14:textId="77777777" w:rsidR="00094D0D" w:rsidRPr="00094D0D" w:rsidRDefault="00094D0D" w:rsidP="00094D0D">
      <w:pPr>
        <w:spacing w:line="360" w:lineRule="auto"/>
        <w:ind w:left="420"/>
        <w:rPr>
          <w:rFonts w:ascii="宋体" w:hAnsi="宋体"/>
          <w:sz w:val="21"/>
          <w:szCs w:val="24"/>
        </w:rPr>
      </w:pPr>
      <w:r w:rsidRPr="00094D0D">
        <w:rPr>
          <w:rFonts w:ascii="宋体" w:hAnsi="宋体" w:hint="eastAsia"/>
          <w:sz w:val="21"/>
          <w:szCs w:val="24"/>
        </w:rPr>
        <w:t>（3）用人单位携带</w:t>
      </w:r>
      <w:r w:rsidRPr="00094D0D">
        <w:rPr>
          <w:rFonts w:ascii="宋体" w:hAnsi="宋体"/>
          <w:sz w:val="21"/>
          <w:szCs w:val="24"/>
        </w:rPr>
        <w:t>登记业务窗口打印的</w:t>
      </w:r>
      <w:proofErr w:type="gramStart"/>
      <w:r w:rsidRPr="00094D0D">
        <w:rPr>
          <w:rFonts w:ascii="宋体" w:hAnsi="宋体" w:hint="eastAsia"/>
          <w:sz w:val="21"/>
          <w:szCs w:val="24"/>
        </w:rPr>
        <w:t>还欠表或</w:t>
      </w:r>
      <w:proofErr w:type="gramEnd"/>
      <w:r w:rsidRPr="00094D0D">
        <w:rPr>
          <w:rFonts w:ascii="宋体" w:hAnsi="宋体" w:hint="eastAsia"/>
          <w:sz w:val="21"/>
          <w:szCs w:val="24"/>
        </w:rPr>
        <w:t>补缴汇总表到</w:t>
      </w:r>
      <w:r w:rsidRPr="00094D0D">
        <w:rPr>
          <w:rFonts w:ascii="宋体" w:hAnsi="宋体"/>
          <w:sz w:val="21"/>
          <w:szCs w:val="24"/>
        </w:rPr>
        <w:t>基金科</w:t>
      </w:r>
      <w:r w:rsidRPr="00094D0D">
        <w:rPr>
          <w:rFonts w:ascii="宋体" w:hAnsi="宋体" w:hint="eastAsia"/>
          <w:sz w:val="21"/>
          <w:szCs w:val="24"/>
        </w:rPr>
        <w:t>缴费。</w:t>
      </w:r>
    </w:p>
    <w:p w14:paraId="58878CE6" w14:textId="77777777" w:rsidR="00094D0D" w:rsidRPr="00094D0D" w:rsidRDefault="00094D0D" w:rsidP="00094D0D">
      <w:pPr>
        <w:spacing w:line="360" w:lineRule="auto"/>
        <w:ind w:left="420"/>
        <w:rPr>
          <w:rFonts w:ascii="宋体" w:hAnsi="宋体"/>
          <w:sz w:val="21"/>
          <w:szCs w:val="24"/>
        </w:rPr>
      </w:pPr>
      <w:r w:rsidRPr="00094D0D">
        <w:rPr>
          <w:rFonts w:ascii="宋体" w:hAnsi="宋体" w:hint="eastAsia"/>
          <w:b/>
          <w:sz w:val="21"/>
          <w:szCs w:val="24"/>
        </w:rPr>
        <w:t>注</w:t>
      </w:r>
      <w:r w:rsidRPr="00094D0D">
        <w:rPr>
          <w:rFonts w:ascii="宋体" w:hAnsi="宋体"/>
          <w:b/>
          <w:sz w:val="21"/>
          <w:szCs w:val="24"/>
        </w:rPr>
        <w:t>：</w:t>
      </w:r>
      <w:r w:rsidRPr="00094D0D">
        <w:rPr>
          <w:rFonts w:ascii="宋体" w:hAnsi="宋体"/>
          <w:sz w:val="21"/>
          <w:szCs w:val="24"/>
        </w:rPr>
        <w:t>如只</w:t>
      </w:r>
      <w:proofErr w:type="gramStart"/>
      <w:r w:rsidRPr="00094D0D">
        <w:rPr>
          <w:rFonts w:ascii="宋体" w:hAnsi="宋体"/>
          <w:sz w:val="21"/>
          <w:szCs w:val="24"/>
        </w:rPr>
        <w:t>还缴医疗</w:t>
      </w:r>
      <w:proofErr w:type="gramEnd"/>
      <w:r w:rsidRPr="00094D0D">
        <w:rPr>
          <w:rFonts w:ascii="宋体" w:hAnsi="宋体"/>
          <w:sz w:val="21"/>
          <w:szCs w:val="24"/>
        </w:rPr>
        <w:t>欠费请直接到基金科缴费，无需在登记科</w:t>
      </w:r>
      <w:r w:rsidRPr="00094D0D">
        <w:rPr>
          <w:rFonts w:ascii="宋体" w:hAnsi="宋体" w:hint="eastAsia"/>
          <w:sz w:val="21"/>
          <w:szCs w:val="24"/>
        </w:rPr>
        <w:t>办理</w:t>
      </w:r>
      <w:r w:rsidRPr="00094D0D">
        <w:rPr>
          <w:rFonts w:ascii="宋体" w:hAnsi="宋体"/>
          <w:sz w:val="21"/>
          <w:szCs w:val="24"/>
        </w:rPr>
        <w:t>还欠手续。</w:t>
      </w:r>
    </w:p>
    <w:p w14:paraId="633541C6" w14:textId="77777777" w:rsidR="00094D0D" w:rsidRPr="00094D0D" w:rsidRDefault="00094D0D" w:rsidP="00094D0D">
      <w:pPr>
        <w:spacing w:line="360" w:lineRule="auto"/>
        <w:ind w:left="420"/>
        <w:rPr>
          <w:rFonts w:ascii="宋体" w:hAnsi="宋体"/>
          <w:b/>
          <w:sz w:val="21"/>
          <w:szCs w:val="24"/>
        </w:rPr>
      </w:pPr>
      <w:r w:rsidRPr="00094D0D">
        <w:rPr>
          <w:rFonts w:ascii="宋体" w:hAnsi="宋体"/>
          <w:b/>
          <w:sz w:val="21"/>
          <w:szCs w:val="24"/>
        </w:rPr>
        <w:t>2</w:t>
      </w:r>
      <w:r w:rsidRPr="00094D0D">
        <w:rPr>
          <w:rFonts w:ascii="宋体" w:hAnsi="宋体" w:hint="eastAsia"/>
          <w:b/>
          <w:sz w:val="21"/>
          <w:szCs w:val="24"/>
        </w:rPr>
        <w:t>、</w:t>
      </w:r>
      <w:proofErr w:type="gramStart"/>
      <w:r w:rsidRPr="00094D0D">
        <w:rPr>
          <w:rFonts w:ascii="宋体" w:hAnsi="宋体"/>
          <w:b/>
          <w:sz w:val="21"/>
          <w:szCs w:val="24"/>
        </w:rPr>
        <w:t>还缴</w:t>
      </w:r>
      <w:r w:rsidRPr="00094D0D">
        <w:rPr>
          <w:rFonts w:ascii="宋体" w:hAnsi="宋体" w:hint="eastAsia"/>
          <w:b/>
          <w:sz w:val="21"/>
          <w:szCs w:val="24"/>
        </w:rPr>
        <w:t>2011年7月</w:t>
      </w:r>
      <w:proofErr w:type="gramEnd"/>
      <w:r w:rsidRPr="00094D0D">
        <w:rPr>
          <w:rFonts w:ascii="宋体" w:hAnsi="宋体"/>
          <w:b/>
          <w:sz w:val="21"/>
          <w:szCs w:val="24"/>
        </w:rPr>
        <w:t>以后形成的欠费：</w:t>
      </w:r>
    </w:p>
    <w:p w14:paraId="0D292A31" w14:textId="77777777" w:rsidR="005F0000" w:rsidRDefault="00094D0D" w:rsidP="005F0000">
      <w:pPr>
        <w:spacing w:line="360" w:lineRule="auto"/>
        <w:ind w:left="420"/>
        <w:rPr>
          <w:rFonts w:ascii="宋体" w:hAnsi="宋体" w:cs="宋体"/>
          <w:bCs/>
          <w:i/>
          <w:kern w:val="0"/>
          <w:sz w:val="21"/>
          <w:szCs w:val="24"/>
        </w:rPr>
      </w:pPr>
      <w:r w:rsidRPr="00094D0D">
        <w:rPr>
          <w:rFonts w:ascii="宋体" w:hAnsi="宋体" w:cs="宋体" w:hint="eastAsia"/>
          <w:b/>
          <w:bCs/>
          <w:kern w:val="0"/>
          <w:sz w:val="21"/>
          <w:szCs w:val="24"/>
        </w:rPr>
        <w:t>（1）缴费方式为“社保缴费”：</w:t>
      </w:r>
      <w:r w:rsidRPr="00094D0D">
        <w:rPr>
          <w:rFonts w:ascii="宋体" w:hAnsi="宋体" w:cs="宋体" w:hint="eastAsia"/>
          <w:bCs/>
          <w:kern w:val="0"/>
          <w:sz w:val="21"/>
          <w:szCs w:val="24"/>
        </w:rPr>
        <w:t>月报托收</w:t>
      </w:r>
      <w:r w:rsidRPr="00094D0D">
        <w:rPr>
          <w:rFonts w:ascii="宋体" w:hAnsi="宋体" w:cs="宋体"/>
          <w:bCs/>
          <w:kern w:val="0"/>
          <w:sz w:val="21"/>
          <w:szCs w:val="24"/>
        </w:rPr>
        <w:t>收款为每月</w:t>
      </w:r>
      <w:r w:rsidRPr="00094D0D">
        <w:rPr>
          <w:rFonts w:ascii="宋体" w:hAnsi="宋体" w:cs="宋体" w:hint="eastAsia"/>
          <w:bCs/>
          <w:kern w:val="0"/>
          <w:sz w:val="21"/>
          <w:szCs w:val="24"/>
        </w:rPr>
        <w:t>2</w:t>
      </w:r>
      <w:r w:rsidRPr="00094D0D">
        <w:rPr>
          <w:rFonts w:ascii="宋体" w:hAnsi="宋体" w:cs="宋体"/>
          <w:bCs/>
          <w:kern w:val="0"/>
          <w:sz w:val="21"/>
          <w:szCs w:val="24"/>
        </w:rPr>
        <w:t>8</w:t>
      </w:r>
      <w:r w:rsidRPr="00094D0D">
        <w:rPr>
          <w:rFonts w:ascii="宋体" w:hAnsi="宋体" w:cs="宋体" w:hint="eastAsia"/>
          <w:bCs/>
          <w:kern w:val="0"/>
          <w:sz w:val="21"/>
          <w:szCs w:val="24"/>
        </w:rPr>
        <w:t>日</w:t>
      </w:r>
      <w:r w:rsidRPr="00094D0D">
        <w:rPr>
          <w:rFonts w:ascii="宋体" w:hAnsi="宋体" w:cs="宋体"/>
          <w:bCs/>
          <w:kern w:val="0"/>
          <w:sz w:val="21"/>
          <w:szCs w:val="24"/>
        </w:rPr>
        <w:t>至次月</w:t>
      </w:r>
      <w:r w:rsidRPr="00094D0D">
        <w:rPr>
          <w:rFonts w:ascii="宋体" w:hAnsi="宋体" w:cs="宋体" w:hint="eastAsia"/>
          <w:bCs/>
          <w:kern w:val="0"/>
          <w:sz w:val="21"/>
          <w:szCs w:val="24"/>
        </w:rPr>
        <w:t>6日</w:t>
      </w:r>
      <w:r w:rsidRPr="00094D0D">
        <w:rPr>
          <w:rFonts w:ascii="宋体" w:hAnsi="宋体" w:cs="宋体" w:hint="eastAsia"/>
          <w:bCs/>
          <w:i/>
          <w:kern w:val="0"/>
          <w:sz w:val="21"/>
          <w:szCs w:val="24"/>
        </w:rPr>
        <w:t>（</w:t>
      </w:r>
      <w:r w:rsidRPr="00094D0D">
        <w:rPr>
          <w:rFonts w:ascii="宋体" w:hAnsi="宋体" w:cs="宋体"/>
          <w:bCs/>
          <w:i/>
          <w:kern w:val="0"/>
          <w:sz w:val="21"/>
          <w:szCs w:val="24"/>
        </w:rPr>
        <w:t>如：</w:t>
      </w:r>
      <w:r w:rsidRPr="00094D0D">
        <w:rPr>
          <w:rFonts w:ascii="宋体" w:hAnsi="宋体" w:cs="宋体" w:hint="eastAsia"/>
          <w:bCs/>
          <w:i/>
          <w:kern w:val="0"/>
          <w:sz w:val="21"/>
          <w:szCs w:val="24"/>
        </w:rPr>
        <w:t>2014年1</w:t>
      </w:r>
    </w:p>
    <w:p w14:paraId="7F44446E" w14:textId="77777777" w:rsidR="00094D0D" w:rsidRPr="00094D0D" w:rsidRDefault="00094D0D" w:rsidP="005F0000">
      <w:pPr>
        <w:spacing w:line="360" w:lineRule="auto"/>
        <w:rPr>
          <w:rFonts w:ascii="宋体" w:hAnsi="宋体"/>
          <w:sz w:val="21"/>
          <w:szCs w:val="24"/>
        </w:rPr>
      </w:pPr>
      <w:r w:rsidRPr="00094D0D">
        <w:rPr>
          <w:rFonts w:ascii="宋体" w:hAnsi="宋体" w:cs="宋体" w:hint="eastAsia"/>
          <w:bCs/>
          <w:i/>
          <w:kern w:val="0"/>
          <w:sz w:val="21"/>
          <w:szCs w:val="24"/>
        </w:rPr>
        <w:t>月28日至2014年2月6日</w:t>
      </w:r>
      <w:r w:rsidRPr="00094D0D">
        <w:rPr>
          <w:rFonts w:ascii="宋体" w:hAnsi="宋体" w:cs="宋体"/>
          <w:bCs/>
          <w:i/>
          <w:kern w:val="0"/>
          <w:sz w:val="21"/>
          <w:szCs w:val="24"/>
        </w:rPr>
        <w:t>托收</w:t>
      </w:r>
      <w:r w:rsidRPr="00094D0D">
        <w:rPr>
          <w:rFonts w:ascii="宋体" w:hAnsi="宋体" w:cs="宋体" w:hint="eastAsia"/>
          <w:bCs/>
          <w:i/>
          <w:kern w:val="0"/>
          <w:sz w:val="21"/>
          <w:szCs w:val="24"/>
        </w:rPr>
        <w:t>2014年1月社保</w:t>
      </w:r>
      <w:r w:rsidRPr="00094D0D">
        <w:rPr>
          <w:rFonts w:ascii="宋体" w:hAnsi="宋体" w:cs="宋体"/>
          <w:bCs/>
          <w:i/>
          <w:kern w:val="0"/>
          <w:sz w:val="21"/>
          <w:szCs w:val="24"/>
        </w:rPr>
        <w:t>费）</w:t>
      </w:r>
      <w:r w:rsidRPr="00094D0D">
        <w:rPr>
          <w:rFonts w:ascii="宋体" w:hAnsi="宋体" w:cs="宋体" w:hint="eastAsia"/>
          <w:bCs/>
          <w:kern w:val="0"/>
          <w:sz w:val="21"/>
          <w:szCs w:val="24"/>
        </w:rPr>
        <w:t>，用人</w:t>
      </w:r>
      <w:r w:rsidRPr="00094D0D">
        <w:rPr>
          <w:rFonts w:ascii="宋体" w:hAnsi="宋体" w:cs="宋体"/>
          <w:bCs/>
          <w:kern w:val="0"/>
          <w:sz w:val="21"/>
          <w:szCs w:val="24"/>
        </w:rPr>
        <w:t>单位</w:t>
      </w:r>
      <w:r w:rsidRPr="00094D0D">
        <w:rPr>
          <w:rFonts w:ascii="宋体" w:hAnsi="宋体" w:cs="宋体" w:hint="eastAsia"/>
          <w:bCs/>
          <w:kern w:val="0"/>
          <w:sz w:val="21"/>
          <w:szCs w:val="24"/>
        </w:rPr>
        <w:t>请</w:t>
      </w:r>
      <w:r w:rsidRPr="00094D0D">
        <w:rPr>
          <w:rFonts w:ascii="宋体" w:hAnsi="宋体" w:cs="宋体"/>
          <w:bCs/>
          <w:kern w:val="0"/>
          <w:sz w:val="21"/>
          <w:szCs w:val="24"/>
        </w:rPr>
        <w:t>于</w:t>
      </w:r>
      <w:r w:rsidRPr="00094D0D">
        <w:rPr>
          <w:rFonts w:ascii="宋体" w:hAnsi="宋体" w:cs="宋体" w:hint="eastAsia"/>
          <w:bCs/>
          <w:kern w:val="0"/>
          <w:sz w:val="21"/>
          <w:szCs w:val="24"/>
        </w:rPr>
        <w:t>每月7日至10日到本单位开户银行查询上月社会保险缴费情况，</w:t>
      </w:r>
      <w:r w:rsidRPr="00094D0D">
        <w:rPr>
          <w:rFonts w:ascii="宋体" w:hAnsi="宋体" w:cs="宋体"/>
          <w:bCs/>
          <w:kern w:val="0"/>
          <w:sz w:val="21"/>
          <w:szCs w:val="24"/>
        </w:rPr>
        <w:t>并根据实际情况按照下述流程办理补缴：</w:t>
      </w:r>
    </w:p>
    <w:p w14:paraId="79023DB9"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cs="宋体" w:hint="eastAsia"/>
          <w:bCs/>
          <w:kern w:val="0"/>
          <w:sz w:val="21"/>
          <w:szCs w:val="24"/>
        </w:rPr>
        <w:t xml:space="preserve">① </w:t>
      </w:r>
      <w:proofErr w:type="gramStart"/>
      <w:r w:rsidRPr="00094D0D">
        <w:rPr>
          <w:rFonts w:ascii="宋体" w:hAnsi="宋体" w:cs="宋体" w:hint="eastAsia"/>
          <w:bCs/>
          <w:kern w:val="0"/>
          <w:sz w:val="21"/>
          <w:szCs w:val="24"/>
        </w:rPr>
        <w:t>若医疗保险扣费</w:t>
      </w:r>
      <w:proofErr w:type="gramEnd"/>
      <w:r w:rsidRPr="00094D0D">
        <w:rPr>
          <w:rFonts w:ascii="宋体" w:hAnsi="宋体" w:cs="宋体" w:hint="eastAsia"/>
          <w:bCs/>
          <w:kern w:val="0"/>
          <w:sz w:val="21"/>
          <w:szCs w:val="24"/>
        </w:rPr>
        <w:t>未成功，</w:t>
      </w:r>
      <w:r w:rsidRPr="00094D0D">
        <w:rPr>
          <w:rFonts w:ascii="宋体" w:hAnsi="宋体" w:hint="eastAsia"/>
          <w:sz w:val="21"/>
          <w:szCs w:val="24"/>
        </w:rPr>
        <w:t>用人单位</w:t>
      </w:r>
      <w:r w:rsidRPr="00094D0D">
        <w:rPr>
          <w:rFonts w:ascii="宋体" w:hAnsi="宋体" w:cs="宋体" w:hint="eastAsia"/>
          <w:bCs/>
          <w:kern w:val="0"/>
          <w:sz w:val="21"/>
          <w:szCs w:val="24"/>
        </w:rPr>
        <w:t>请于“每月</w:t>
      </w:r>
      <w:r w:rsidRPr="00094D0D">
        <w:rPr>
          <w:rFonts w:ascii="宋体" w:hAnsi="宋体" w:cs="宋体"/>
          <w:bCs/>
          <w:kern w:val="0"/>
          <w:sz w:val="21"/>
          <w:szCs w:val="24"/>
        </w:rPr>
        <w:t>27</w:t>
      </w:r>
      <w:r w:rsidRPr="00094D0D">
        <w:rPr>
          <w:rFonts w:ascii="宋体" w:hAnsi="宋体" w:cs="宋体" w:hint="eastAsia"/>
          <w:bCs/>
          <w:kern w:val="0"/>
          <w:sz w:val="21"/>
          <w:szCs w:val="24"/>
        </w:rPr>
        <w:t>日前”</w:t>
      </w:r>
      <w:r w:rsidRPr="00094D0D">
        <w:rPr>
          <w:rFonts w:ascii="宋体" w:hAnsi="宋体" w:hint="eastAsia"/>
          <w:sz w:val="21"/>
          <w:szCs w:val="24"/>
        </w:rPr>
        <w:t>携带《社会保险登记证》（原件）</w:t>
      </w:r>
      <w:r w:rsidRPr="00094D0D">
        <w:rPr>
          <w:rFonts w:ascii="宋体" w:hAnsi="宋体" w:cs="宋体" w:hint="eastAsia"/>
          <w:bCs/>
          <w:kern w:val="0"/>
          <w:sz w:val="21"/>
          <w:szCs w:val="24"/>
        </w:rPr>
        <w:t>直接到基金</w:t>
      </w:r>
      <w:proofErr w:type="gramStart"/>
      <w:r w:rsidRPr="00094D0D">
        <w:rPr>
          <w:rFonts w:ascii="宋体" w:hAnsi="宋体" w:cs="宋体" w:hint="eastAsia"/>
          <w:bCs/>
          <w:kern w:val="0"/>
          <w:sz w:val="21"/>
          <w:szCs w:val="24"/>
        </w:rPr>
        <w:t>科还缴上月</w:t>
      </w:r>
      <w:proofErr w:type="gramEnd"/>
      <w:r w:rsidRPr="00094D0D">
        <w:rPr>
          <w:rFonts w:ascii="宋体" w:hAnsi="宋体" w:cs="宋体" w:hint="eastAsia"/>
          <w:bCs/>
          <w:kern w:val="0"/>
          <w:sz w:val="21"/>
          <w:szCs w:val="24"/>
        </w:rPr>
        <w:t>社保费；若四险（养老</w:t>
      </w:r>
      <w:r w:rsidRPr="00094D0D">
        <w:rPr>
          <w:rFonts w:ascii="宋体" w:hAnsi="宋体" w:cs="宋体"/>
          <w:bCs/>
          <w:kern w:val="0"/>
          <w:sz w:val="21"/>
          <w:szCs w:val="24"/>
        </w:rPr>
        <w:t>、失业、工伤、生育）</w:t>
      </w:r>
      <w:proofErr w:type="gramStart"/>
      <w:r w:rsidRPr="00094D0D">
        <w:rPr>
          <w:rFonts w:ascii="宋体" w:hAnsi="宋体" w:cs="宋体" w:hint="eastAsia"/>
          <w:bCs/>
          <w:kern w:val="0"/>
          <w:sz w:val="21"/>
          <w:szCs w:val="24"/>
        </w:rPr>
        <w:t>扣费未</w:t>
      </w:r>
      <w:proofErr w:type="gramEnd"/>
      <w:r w:rsidRPr="00094D0D">
        <w:rPr>
          <w:rFonts w:ascii="宋体" w:hAnsi="宋体" w:cs="宋体" w:hint="eastAsia"/>
          <w:bCs/>
          <w:kern w:val="0"/>
          <w:sz w:val="21"/>
          <w:szCs w:val="24"/>
        </w:rPr>
        <w:t>成功，</w:t>
      </w:r>
      <w:r w:rsidRPr="00094D0D">
        <w:rPr>
          <w:rFonts w:ascii="宋体" w:hAnsi="宋体" w:hint="eastAsia"/>
          <w:sz w:val="21"/>
          <w:szCs w:val="24"/>
        </w:rPr>
        <w:t>用人单位</w:t>
      </w:r>
      <w:r w:rsidRPr="00094D0D">
        <w:rPr>
          <w:rFonts w:ascii="宋体" w:hAnsi="宋体" w:cs="宋体" w:hint="eastAsia"/>
          <w:bCs/>
          <w:kern w:val="0"/>
          <w:sz w:val="21"/>
          <w:szCs w:val="24"/>
        </w:rPr>
        <w:t>请于“每月</w:t>
      </w:r>
      <w:r w:rsidRPr="00094D0D">
        <w:rPr>
          <w:rFonts w:ascii="宋体" w:hAnsi="宋体" w:cs="宋体"/>
          <w:bCs/>
          <w:kern w:val="0"/>
          <w:sz w:val="21"/>
          <w:szCs w:val="24"/>
        </w:rPr>
        <w:t>21</w:t>
      </w:r>
      <w:r w:rsidRPr="00094D0D">
        <w:rPr>
          <w:rFonts w:ascii="宋体" w:hAnsi="宋体" w:cs="宋体" w:hint="eastAsia"/>
          <w:bCs/>
          <w:kern w:val="0"/>
          <w:sz w:val="21"/>
          <w:szCs w:val="24"/>
        </w:rPr>
        <w:t>日前”</w:t>
      </w:r>
      <w:r w:rsidRPr="00094D0D">
        <w:rPr>
          <w:rFonts w:ascii="宋体" w:hAnsi="宋体" w:hint="eastAsia"/>
          <w:sz w:val="21"/>
          <w:szCs w:val="24"/>
        </w:rPr>
        <w:t>携带《社会保险登记证》（原件）</w:t>
      </w:r>
      <w:r w:rsidRPr="00094D0D">
        <w:rPr>
          <w:rFonts w:ascii="宋体" w:hAnsi="宋体" w:cs="宋体" w:hint="eastAsia"/>
          <w:bCs/>
          <w:kern w:val="0"/>
          <w:sz w:val="21"/>
          <w:szCs w:val="24"/>
        </w:rPr>
        <w:t>直接到基金</w:t>
      </w:r>
      <w:proofErr w:type="gramStart"/>
      <w:r w:rsidRPr="00094D0D">
        <w:rPr>
          <w:rFonts w:ascii="宋体" w:hAnsi="宋体" w:cs="宋体" w:hint="eastAsia"/>
          <w:bCs/>
          <w:kern w:val="0"/>
          <w:sz w:val="21"/>
          <w:szCs w:val="24"/>
        </w:rPr>
        <w:t>科还缴上月</w:t>
      </w:r>
      <w:proofErr w:type="gramEnd"/>
      <w:r w:rsidRPr="00094D0D">
        <w:rPr>
          <w:rFonts w:ascii="宋体" w:hAnsi="宋体" w:cs="宋体" w:hint="eastAsia"/>
          <w:bCs/>
          <w:kern w:val="0"/>
          <w:sz w:val="21"/>
          <w:szCs w:val="24"/>
        </w:rPr>
        <w:t>社保费；</w:t>
      </w:r>
    </w:p>
    <w:p w14:paraId="6606D585" w14:textId="77777777" w:rsidR="00094D0D" w:rsidRPr="00094D0D" w:rsidRDefault="00094D0D" w:rsidP="00094D0D">
      <w:pPr>
        <w:spacing w:line="360" w:lineRule="auto"/>
        <w:ind w:firstLineChars="200" w:firstLine="420"/>
        <w:rPr>
          <w:rFonts w:ascii="宋体" w:hAnsi="宋体" w:cs="宋体"/>
          <w:bCs/>
          <w:kern w:val="0"/>
          <w:sz w:val="21"/>
          <w:szCs w:val="24"/>
        </w:rPr>
      </w:pPr>
      <w:r w:rsidRPr="00094D0D">
        <w:rPr>
          <w:rFonts w:ascii="宋体" w:hAnsi="宋体" w:hint="eastAsia"/>
          <w:sz w:val="21"/>
          <w:szCs w:val="24"/>
        </w:rPr>
        <w:t xml:space="preserve">② </w:t>
      </w:r>
      <w:proofErr w:type="gramStart"/>
      <w:r w:rsidRPr="00094D0D">
        <w:rPr>
          <w:rFonts w:ascii="宋体" w:hAnsi="宋体" w:cs="宋体" w:hint="eastAsia"/>
          <w:bCs/>
          <w:kern w:val="0"/>
          <w:sz w:val="21"/>
          <w:szCs w:val="24"/>
        </w:rPr>
        <w:t>若扣费</w:t>
      </w:r>
      <w:proofErr w:type="gramEnd"/>
      <w:r w:rsidRPr="00094D0D">
        <w:rPr>
          <w:rFonts w:ascii="宋体" w:hAnsi="宋体" w:cs="宋体" w:hint="eastAsia"/>
          <w:bCs/>
          <w:kern w:val="0"/>
          <w:sz w:val="21"/>
          <w:szCs w:val="24"/>
        </w:rPr>
        <w:t>未成功，也未能在规定</w:t>
      </w:r>
      <w:r w:rsidRPr="00094D0D">
        <w:rPr>
          <w:rFonts w:ascii="宋体" w:hAnsi="宋体" w:cs="宋体"/>
          <w:bCs/>
          <w:kern w:val="0"/>
          <w:sz w:val="21"/>
          <w:szCs w:val="24"/>
        </w:rPr>
        <w:t>日期</w:t>
      </w:r>
      <w:r w:rsidRPr="00094D0D">
        <w:rPr>
          <w:rFonts w:ascii="宋体" w:hAnsi="宋体" w:cs="宋体" w:hint="eastAsia"/>
          <w:bCs/>
          <w:kern w:val="0"/>
          <w:sz w:val="21"/>
          <w:szCs w:val="24"/>
        </w:rPr>
        <w:t>前</w:t>
      </w:r>
      <w:proofErr w:type="gramStart"/>
      <w:r w:rsidRPr="00094D0D">
        <w:rPr>
          <w:rFonts w:ascii="宋体" w:hAnsi="宋体" w:cs="宋体" w:hint="eastAsia"/>
          <w:bCs/>
          <w:kern w:val="0"/>
          <w:sz w:val="21"/>
          <w:szCs w:val="24"/>
        </w:rPr>
        <w:t>及时还缴的</w:t>
      </w:r>
      <w:proofErr w:type="gramEnd"/>
      <w:r w:rsidRPr="00094D0D">
        <w:rPr>
          <w:rFonts w:ascii="宋体" w:hAnsi="宋体" w:cs="宋体" w:hint="eastAsia"/>
          <w:bCs/>
          <w:kern w:val="0"/>
          <w:sz w:val="21"/>
          <w:szCs w:val="24"/>
        </w:rPr>
        <w:t>，</w:t>
      </w:r>
      <w:r w:rsidRPr="00094D0D">
        <w:rPr>
          <w:rFonts w:ascii="宋体" w:hAnsi="宋体" w:hint="eastAsia"/>
          <w:sz w:val="21"/>
          <w:szCs w:val="24"/>
        </w:rPr>
        <w:t>用人单位</w:t>
      </w:r>
      <w:r w:rsidRPr="00094D0D">
        <w:rPr>
          <w:rFonts w:ascii="宋体" w:hAnsi="宋体" w:cs="宋体" w:hint="eastAsia"/>
          <w:bCs/>
          <w:kern w:val="0"/>
          <w:sz w:val="21"/>
          <w:szCs w:val="24"/>
        </w:rPr>
        <w:t>则需先到登记科“申请月报</w:t>
      </w:r>
      <w:r w:rsidRPr="00094D0D">
        <w:rPr>
          <w:rFonts w:ascii="宋体" w:hAnsi="宋体" w:cs="宋体"/>
          <w:bCs/>
          <w:kern w:val="0"/>
          <w:sz w:val="21"/>
          <w:szCs w:val="24"/>
        </w:rPr>
        <w:t>补缴</w:t>
      </w:r>
      <w:r w:rsidRPr="00094D0D">
        <w:rPr>
          <w:rFonts w:ascii="宋体" w:hAnsi="宋体" w:cs="宋体" w:hint="eastAsia"/>
          <w:bCs/>
          <w:kern w:val="0"/>
          <w:sz w:val="21"/>
          <w:szCs w:val="24"/>
        </w:rPr>
        <w:t>”，然后再携</w:t>
      </w:r>
      <w:r w:rsidRPr="00094D0D">
        <w:rPr>
          <w:rFonts w:ascii="宋体" w:hAnsi="宋体" w:hint="eastAsia"/>
          <w:sz w:val="21"/>
          <w:szCs w:val="24"/>
        </w:rPr>
        <w:t>带</w:t>
      </w:r>
      <w:r w:rsidRPr="00094D0D">
        <w:rPr>
          <w:rFonts w:ascii="宋体" w:hAnsi="宋体"/>
          <w:sz w:val="21"/>
          <w:szCs w:val="24"/>
        </w:rPr>
        <w:t>登记</w:t>
      </w:r>
      <w:r w:rsidRPr="00094D0D">
        <w:rPr>
          <w:rFonts w:ascii="宋体" w:hAnsi="宋体" w:hint="eastAsia"/>
          <w:sz w:val="21"/>
          <w:szCs w:val="24"/>
        </w:rPr>
        <w:t>科</w:t>
      </w:r>
      <w:r w:rsidRPr="00094D0D">
        <w:rPr>
          <w:rFonts w:ascii="宋体" w:hAnsi="宋体"/>
          <w:sz w:val="21"/>
          <w:szCs w:val="24"/>
        </w:rPr>
        <w:t>打印的</w:t>
      </w:r>
      <w:proofErr w:type="gramStart"/>
      <w:r w:rsidRPr="00094D0D">
        <w:rPr>
          <w:rFonts w:ascii="宋体" w:hAnsi="宋体" w:hint="eastAsia"/>
          <w:sz w:val="21"/>
          <w:szCs w:val="24"/>
        </w:rPr>
        <w:t>还欠表或</w:t>
      </w:r>
      <w:proofErr w:type="gramEnd"/>
      <w:r w:rsidRPr="00094D0D">
        <w:rPr>
          <w:rFonts w:ascii="宋体" w:hAnsi="宋体" w:hint="eastAsia"/>
          <w:sz w:val="21"/>
          <w:szCs w:val="24"/>
        </w:rPr>
        <w:t>补缴汇总表，</w:t>
      </w:r>
      <w:r w:rsidRPr="00094D0D">
        <w:rPr>
          <w:rFonts w:ascii="宋体" w:hAnsi="宋体" w:cs="宋体" w:hint="eastAsia"/>
          <w:bCs/>
          <w:kern w:val="0"/>
          <w:sz w:val="21"/>
          <w:szCs w:val="24"/>
        </w:rPr>
        <w:t>到基金科缴费。</w:t>
      </w:r>
    </w:p>
    <w:p w14:paraId="2F3A3E23"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cs="宋体" w:hint="eastAsia"/>
          <w:b/>
          <w:bCs/>
          <w:kern w:val="0"/>
          <w:sz w:val="21"/>
          <w:szCs w:val="24"/>
        </w:rPr>
        <w:t>（2）缴费方式为“银行缴费”：</w:t>
      </w:r>
      <w:r w:rsidRPr="00094D0D">
        <w:rPr>
          <w:rFonts w:ascii="宋体" w:hAnsi="宋体" w:cs="宋体" w:hint="eastAsia"/>
          <w:bCs/>
          <w:kern w:val="0"/>
          <w:sz w:val="21"/>
          <w:szCs w:val="24"/>
        </w:rPr>
        <w:t>银行</w:t>
      </w:r>
      <w:r w:rsidRPr="00094D0D">
        <w:rPr>
          <w:rFonts w:ascii="宋体" w:hAnsi="宋体" w:cs="宋体"/>
          <w:bCs/>
          <w:kern w:val="0"/>
          <w:sz w:val="21"/>
          <w:szCs w:val="24"/>
        </w:rPr>
        <w:t>电子</w:t>
      </w:r>
      <w:r w:rsidRPr="00094D0D">
        <w:rPr>
          <w:rFonts w:ascii="宋体" w:hAnsi="宋体" w:cs="宋体" w:hint="eastAsia"/>
          <w:bCs/>
          <w:kern w:val="0"/>
          <w:sz w:val="21"/>
          <w:szCs w:val="24"/>
        </w:rPr>
        <w:t>扣费时间为次月5日至20日之间</w:t>
      </w:r>
      <w:r w:rsidRPr="00094D0D">
        <w:rPr>
          <w:rFonts w:ascii="宋体" w:hAnsi="宋体" w:cs="宋体" w:hint="eastAsia"/>
          <w:bCs/>
          <w:i/>
          <w:kern w:val="0"/>
          <w:sz w:val="21"/>
          <w:szCs w:val="24"/>
        </w:rPr>
        <w:t>（</w:t>
      </w:r>
      <w:r w:rsidRPr="00094D0D">
        <w:rPr>
          <w:rFonts w:ascii="宋体" w:hAnsi="宋体" w:cs="宋体"/>
          <w:bCs/>
          <w:i/>
          <w:kern w:val="0"/>
          <w:sz w:val="21"/>
          <w:szCs w:val="24"/>
        </w:rPr>
        <w:t>如</w:t>
      </w:r>
      <w:r w:rsidRPr="00094D0D">
        <w:rPr>
          <w:rFonts w:ascii="宋体" w:hAnsi="宋体" w:cs="宋体" w:hint="eastAsia"/>
          <w:bCs/>
          <w:i/>
          <w:kern w:val="0"/>
          <w:sz w:val="21"/>
          <w:szCs w:val="24"/>
        </w:rPr>
        <w:t>：2014年2月5</w:t>
      </w:r>
      <w:r w:rsidRPr="00094D0D">
        <w:rPr>
          <w:rFonts w:ascii="宋体" w:hAnsi="宋体" w:cs="宋体"/>
          <w:bCs/>
          <w:i/>
          <w:kern w:val="0"/>
          <w:sz w:val="21"/>
          <w:szCs w:val="24"/>
        </w:rPr>
        <w:t>-20</w:t>
      </w:r>
      <w:r w:rsidRPr="00094D0D">
        <w:rPr>
          <w:rFonts w:ascii="宋体" w:hAnsi="宋体" w:cs="宋体" w:hint="eastAsia"/>
          <w:bCs/>
          <w:i/>
          <w:kern w:val="0"/>
          <w:sz w:val="21"/>
          <w:szCs w:val="24"/>
        </w:rPr>
        <w:t>日银行</w:t>
      </w:r>
      <w:r w:rsidRPr="00094D0D">
        <w:rPr>
          <w:rFonts w:ascii="宋体" w:hAnsi="宋体" w:cs="宋体"/>
          <w:bCs/>
          <w:i/>
          <w:kern w:val="0"/>
          <w:sz w:val="21"/>
          <w:szCs w:val="24"/>
        </w:rPr>
        <w:t>电子代扣</w:t>
      </w:r>
      <w:r w:rsidRPr="00094D0D">
        <w:rPr>
          <w:rFonts w:ascii="宋体" w:hAnsi="宋体" w:cs="宋体" w:hint="eastAsia"/>
          <w:bCs/>
          <w:i/>
          <w:kern w:val="0"/>
          <w:sz w:val="21"/>
          <w:szCs w:val="24"/>
        </w:rPr>
        <w:t>2014年1月</w:t>
      </w:r>
      <w:r w:rsidRPr="00094D0D">
        <w:rPr>
          <w:rFonts w:ascii="宋体" w:hAnsi="宋体" w:cs="宋体"/>
          <w:bCs/>
          <w:i/>
          <w:kern w:val="0"/>
          <w:sz w:val="21"/>
          <w:szCs w:val="24"/>
        </w:rPr>
        <w:t>社保费）</w:t>
      </w:r>
      <w:r w:rsidRPr="00094D0D">
        <w:rPr>
          <w:rFonts w:ascii="宋体" w:hAnsi="宋体" w:cs="宋体" w:hint="eastAsia"/>
          <w:bCs/>
          <w:kern w:val="0"/>
          <w:sz w:val="21"/>
          <w:szCs w:val="24"/>
        </w:rPr>
        <w:t>，用人</w:t>
      </w:r>
      <w:r w:rsidRPr="00094D0D">
        <w:rPr>
          <w:rFonts w:ascii="宋体" w:hAnsi="宋体" w:cs="宋体"/>
          <w:bCs/>
          <w:kern w:val="0"/>
          <w:sz w:val="21"/>
          <w:szCs w:val="24"/>
        </w:rPr>
        <w:t>单位</w:t>
      </w:r>
      <w:r w:rsidRPr="00094D0D">
        <w:rPr>
          <w:rFonts w:ascii="宋体" w:hAnsi="宋体" w:cs="宋体" w:hint="eastAsia"/>
          <w:bCs/>
          <w:kern w:val="0"/>
          <w:sz w:val="21"/>
          <w:szCs w:val="24"/>
        </w:rPr>
        <w:t>请于每月的5日至20日随时关注</w:t>
      </w:r>
      <w:proofErr w:type="gramStart"/>
      <w:r w:rsidRPr="00094D0D">
        <w:rPr>
          <w:rFonts w:ascii="宋体" w:hAnsi="宋体" w:cs="宋体" w:hint="eastAsia"/>
          <w:bCs/>
          <w:kern w:val="0"/>
          <w:sz w:val="21"/>
          <w:szCs w:val="24"/>
        </w:rPr>
        <w:t>银行扣费是否</w:t>
      </w:r>
      <w:proofErr w:type="gramEnd"/>
      <w:r w:rsidRPr="00094D0D">
        <w:rPr>
          <w:rFonts w:ascii="宋体" w:hAnsi="宋体" w:cs="宋体" w:hint="eastAsia"/>
          <w:bCs/>
          <w:kern w:val="0"/>
          <w:sz w:val="21"/>
          <w:szCs w:val="24"/>
        </w:rPr>
        <w:t>成功，</w:t>
      </w:r>
      <w:r w:rsidRPr="00094D0D">
        <w:rPr>
          <w:rFonts w:ascii="宋体" w:hAnsi="宋体" w:cs="宋体"/>
          <w:bCs/>
          <w:kern w:val="0"/>
          <w:sz w:val="21"/>
          <w:szCs w:val="24"/>
        </w:rPr>
        <w:t>并根据实际情况按照下述流程办理补缴：</w:t>
      </w:r>
    </w:p>
    <w:p w14:paraId="686E90FD" w14:textId="77777777" w:rsidR="00094D0D" w:rsidRPr="00094D0D" w:rsidRDefault="00094D0D" w:rsidP="00094D0D">
      <w:pPr>
        <w:spacing w:line="360" w:lineRule="auto"/>
        <w:ind w:firstLineChars="200" w:firstLine="420"/>
        <w:rPr>
          <w:rFonts w:ascii="宋体" w:hAnsi="宋体" w:cs="宋体"/>
          <w:bCs/>
          <w:kern w:val="0"/>
          <w:sz w:val="21"/>
          <w:szCs w:val="24"/>
        </w:rPr>
      </w:pPr>
      <w:r w:rsidRPr="00094D0D">
        <w:rPr>
          <w:rFonts w:ascii="宋体" w:hAnsi="宋体" w:cs="宋体" w:hint="eastAsia"/>
          <w:bCs/>
          <w:kern w:val="0"/>
          <w:sz w:val="21"/>
          <w:szCs w:val="24"/>
        </w:rPr>
        <w:t>① 若银行</w:t>
      </w:r>
      <w:r w:rsidRPr="00094D0D">
        <w:rPr>
          <w:rFonts w:ascii="宋体" w:hAnsi="宋体" w:cs="宋体"/>
          <w:bCs/>
          <w:kern w:val="0"/>
          <w:sz w:val="21"/>
          <w:szCs w:val="24"/>
        </w:rPr>
        <w:t>电子扣款</w:t>
      </w:r>
      <w:r w:rsidRPr="00094D0D">
        <w:rPr>
          <w:rFonts w:ascii="宋体" w:hAnsi="宋体" w:cs="宋体" w:hint="eastAsia"/>
          <w:bCs/>
          <w:kern w:val="0"/>
          <w:sz w:val="21"/>
          <w:szCs w:val="24"/>
        </w:rPr>
        <w:t>未成功，请及时与</w:t>
      </w:r>
      <w:r w:rsidRPr="00094D0D">
        <w:rPr>
          <w:rFonts w:ascii="宋体" w:hAnsi="宋体" w:cs="宋体"/>
          <w:bCs/>
          <w:kern w:val="0"/>
          <w:sz w:val="21"/>
          <w:szCs w:val="24"/>
        </w:rPr>
        <w:t>银行联系</w:t>
      </w:r>
      <w:r w:rsidRPr="00094D0D">
        <w:rPr>
          <w:rFonts w:ascii="宋体" w:hAnsi="宋体" w:cs="宋体" w:hint="eastAsia"/>
          <w:bCs/>
          <w:kern w:val="0"/>
          <w:sz w:val="21"/>
          <w:szCs w:val="24"/>
        </w:rPr>
        <w:t>查明原因，并务必于当月20日前到缴费银行柜台申请重新扣款或以支票、现金、刷卡的形式进行缴费；</w:t>
      </w:r>
    </w:p>
    <w:p w14:paraId="74BD36AA" w14:textId="77777777" w:rsidR="00094D0D" w:rsidRPr="00094D0D" w:rsidRDefault="00094D0D" w:rsidP="00094D0D">
      <w:pPr>
        <w:spacing w:line="360" w:lineRule="auto"/>
        <w:ind w:firstLineChars="200" w:firstLine="420"/>
        <w:rPr>
          <w:rFonts w:ascii="宋体" w:hAnsi="宋体" w:cs="宋体"/>
          <w:bCs/>
          <w:kern w:val="0"/>
          <w:sz w:val="21"/>
          <w:szCs w:val="24"/>
        </w:rPr>
      </w:pPr>
      <w:r w:rsidRPr="00094D0D">
        <w:rPr>
          <w:rFonts w:ascii="宋体" w:hAnsi="宋体" w:hint="eastAsia"/>
          <w:sz w:val="21"/>
          <w:szCs w:val="24"/>
        </w:rPr>
        <w:t xml:space="preserve">② </w:t>
      </w:r>
      <w:r w:rsidRPr="00094D0D">
        <w:rPr>
          <w:rFonts w:ascii="宋体" w:hAnsi="宋体" w:cs="宋体" w:hint="eastAsia"/>
          <w:bCs/>
          <w:kern w:val="0"/>
          <w:sz w:val="21"/>
          <w:szCs w:val="24"/>
        </w:rPr>
        <w:t>若银行</w:t>
      </w:r>
      <w:r w:rsidRPr="00094D0D">
        <w:rPr>
          <w:rFonts w:ascii="宋体" w:hAnsi="宋体" w:cs="宋体"/>
          <w:bCs/>
          <w:kern w:val="0"/>
          <w:sz w:val="21"/>
          <w:szCs w:val="24"/>
        </w:rPr>
        <w:t>电子扣款未成功，且</w:t>
      </w:r>
      <w:r w:rsidRPr="00094D0D">
        <w:rPr>
          <w:rFonts w:ascii="宋体" w:hAnsi="宋体" w:cs="宋体" w:hint="eastAsia"/>
          <w:bCs/>
          <w:kern w:val="0"/>
          <w:sz w:val="21"/>
          <w:szCs w:val="24"/>
        </w:rPr>
        <w:t>未能在20日前到银行成功缴费的，需于</w:t>
      </w:r>
      <w:r w:rsidRPr="00094D0D">
        <w:rPr>
          <w:rFonts w:ascii="宋体" w:hAnsi="宋体" w:cs="宋体"/>
          <w:bCs/>
          <w:kern w:val="0"/>
          <w:sz w:val="21"/>
          <w:szCs w:val="24"/>
        </w:rPr>
        <w:t>21</w:t>
      </w:r>
      <w:r w:rsidRPr="00094D0D">
        <w:rPr>
          <w:rFonts w:ascii="宋体" w:hAnsi="宋体" w:cs="宋体" w:hint="eastAsia"/>
          <w:bCs/>
          <w:kern w:val="0"/>
          <w:sz w:val="21"/>
          <w:szCs w:val="24"/>
        </w:rPr>
        <w:t>日后</w:t>
      </w:r>
      <w:r w:rsidRPr="00094D0D">
        <w:rPr>
          <w:rFonts w:ascii="宋体" w:hAnsi="宋体"/>
          <w:sz w:val="21"/>
          <w:szCs w:val="24"/>
        </w:rPr>
        <w:t>先到</w:t>
      </w:r>
      <w:r w:rsidRPr="00094D0D">
        <w:rPr>
          <w:rFonts w:ascii="宋体" w:hAnsi="宋体" w:cs="宋体" w:hint="eastAsia"/>
          <w:bCs/>
          <w:kern w:val="0"/>
          <w:sz w:val="21"/>
          <w:szCs w:val="24"/>
        </w:rPr>
        <w:t>登记科“申请月报</w:t>
      </w:r>
      <w:r w:rsidRPr="00094D0D">
        <w:rPr>
          <w:rFonts w:ascii="宋体" w:hAnsi="宋体" w:cs="宋体"/>
          <w:bCs/>
          <w:kern w:val="0"/>
          <w:sz w:val="21"/>
          <w:szCs w:val="24"/>
        </w:rPr>
        <w:t>补缴</w:t>
      </w:r>
      <w:r w:rsidRPr="00094D0D">
        <w:rPr>
          <w:rFonts w:ascii="宋体" w:hAnsi="宋体" w:cs="宋体" w:hint="eastAsia"/>
          <w:bCs/>
          <w:kern w:val="0"/>
          <w:sz w:val="21"/>
          <w:szCs w:val="24"/>
        </w:rPr>
        <w:t>”，然后再携</w:t>
      </w:r>
      <w:r w:rsidRPr="00094D0D">
        <w:rPr>
          <w:rFonts w:ascii="宋体" w:hAnsi="宋体" w:hint="eastAsia"/>
          <w:sz w:val="21"/>
          <w:szCs w:val="24"/>
        </w:rPr>
        <w:t>带</w:t>
      </w:r>
      <w:r w:rsidRPr="00094D0D">
        <w:rPr>
          <w:rFonts w:ascii="宋体" w:hAnsi="宋体"/>
          <w:sz w:val="21"/>
          <w:szCs w:val="24"/>
        </w:rPr>
        <w:t>登记</w:t>
      </w:r>
      <w:r w:rsidRPr="00094D0D">
        <w:rPr>
          <w:rFonts w:ascii="宋体" w:hAnsi="宋体" w:hint="eastAsia"/>
          <w:sz w:val="21"/>
          <w:szCs w:val="24"/>
        </w:rPr>
        <w:t>科</w:t>
      </w:r>
      <w:r w:rsidRPr="00094D0D">
        <w:rPr>
          <w:rFonts w:ascii="宋体" w:hAnsi="宋体"/>
          <w:sz w:val="21"/>
          <w:szCs w:val="24"/>
        </w:rPr>
        <w:t>打印</w:t>
      </w:r>
      <w:r w:rsidRPr="00094D0D">
        <w:rPr>
          <w:rFonts w:ascii="宋体" w:hAnsi="宋体" w:hint="eastAsia"/>
          <w:sz w:val="21"/>
          <w:szCs w:val="24"/>
        </w:rPr>
        <w:t>的补缴汇总表，</w:t>
      </w:r>
      <w:r w:rsidRPr="00094D0D">
        <w:rPr>
          <w:rFonts w:ascii="宋体" w:hAnsi="宋体" w:cs="宋体" w:hint="eastAsia"/>
          <w:bCs/>
          <w:kern w:val="0"/>
          <w:sz w:val="21"/>
          <w:szCs w:val="24"/>
        </w:rPr>
        <w:t>到基金科缴费。</w:t>
      </w:r>
    </w:p>
    <w:p w14:paraId="19E70229" w14:textId="77777777" w:rsidR="00094D0D" w:rsidRPr="00094D0D" w:rsidRDefault="00094D0D" w:rsidP="00094D0D">
      <w:pPr>
        <w:spacing w:line="360" w:lineRule="auto"/>
        <w:ind w:left="420"/>
        <w:rPr>
          <w:rFonts w:ascii="宋体" w:hAnsi="宋体"/>
          <w:sz w:val="21"/>
          <w:szCs w:val="24"/>
        </w:rPr>
      </w:pPr>
      <w:r w:rsidRPr="00094D0D">
        <w:rPr>
          <w:rFonts w:ascii="宋体" w:hAnsi="宋体" w:hint="eastAsia"/>
          <w:b/>
          <w:sz w:val="21"/>
          <w:szCs w:val="24"/>
        </w:rPr>
        <w:t>三、业务办理需提交的材料</w:t>
      </w:r>
      <w:r w:rsidRPr="00094D0D">
        <w:rPr>
          <w:rFonts w:ascii="宋体" w:hAnsi="宋体" w:hint="eastAsia"/>
          <w:b/>
          <w:sz w:val="21"/>
          <w:szCs w:val="24"/>
        </w:rPr>
        <w:br/>
      </w:r>
      <w:r w:rsidRPr="00094D0D">
        <w:rPr>
          <w:rFonts w:ascii="宋体" w:hAnsi="宋体" w:hint="eastAsia"/>
          <w:sz w:val="21"/>
          <w:szCs w:val="24"/>
        </w:rPr>
        <w:t>1、《社会保险登记证》（原件）；</w:t>
      </w:r>
      <w:r w:rsidRPr="00094D0D">
        <w:rPr>
          <w:rFonts w:ascii="宋体" w:hAnsi="宋体" w:hint="eastAsia"/>
          <w:sz w:val="21"/>
          <w:szCs w:val="24"/>
        </w:rPr>
        <w:br/>
        <w:t>2、《月报</w:t>
      </w:r>
      <w:r w:rsidRPr="00094D0D">
        <w:rPr>
          <w:rFonts w:ascii="宋体" w:hAnsi="宋体"/>
          <w:sz w:val="21"/>
          <w:szCs w:val="24"/>
        </w:rPr>
        <w:t>补缴表》</w:t>
      </w:r>
      <w:r w:rsidRPr="00094D0D">
        <w:rPr>
          <w:rFonts w:ascii="宋体" w:hAnsi="宋体" w:hint="eastAsia"/>
          <w:sz w:val="21"/>
          <w:szCs w:val="24"/>
        </w:rPr>
        <w:t>。</w:t>
      </w:r>
    </w:p>
    <w:p w14:paraId="4E4A8FAC"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四、注意事项</w:t>
      </w:r>
    </w:p>
    <w:p w14:paraId="1D769CD7"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lastRenderedPageBreak/>
        <w:t>1、业务办理岗位：登记科、</w:t>
      </w:r>
      <w:r w:rsidRPr="00094D0D">
        <w:rPr>
          <w:rFonts w:ascii="宋体" w:hAnsi="宋体"/>
          <w:sz w:val="21"/>
          <w:szCs w:val="24"/>
        </w:rPr>
        <w:t>基金科</w:t>
      </w:r>
    </w:p>
    <w:p w14:paraId="6A6BB866" w14:textId="77777777" w:rsidR="00094D0D" w:rsidRPr="00094D0D" w:rsidRDefault="00094D0D" w:rsidP="00094D0D">
      <w:pPr>
        <w:widowControl/>
        <w:spacing w:line="360" w:lineRule="auto"/>
        <w:ind w:firstLineChars="200" w:firstLine="420"/>
        <w:jc w:val="left"/>
        <w:rPr>
          <w:rFonts w:ascii="宋体" w:hAnsi="宋体" w:cs="宋体"/>
          <w:bCs/>
          <w:kern w:val="0"/>
          <w:sz w:val="21"/>
          <w:szCs w:val="24"/>
        </w:rPr>
      </w:pPr>
      <w:r w:rsidRPr="00094D0D">
        <w:rPr>
          <w:rFonts w:ascii="宋体" w:hAnsi="宋体" w:cs="宋体" w:hint="eastAsia"/>
          <w:bCs/>
          <w:kern w:val="0"/>
          <w:sz w:val="21"/>
          <w:szCs w:val="24"/>
        </w:rPr>
        <w:t>2、财务收款时间：工作日9:00--12:00   13:30--17:30</w:t>
      </w:r>
    </w:p>
    <w:p w14:paraId="418E0828" w14:textId="77777777" w:rsidR="00094D0D" w:rsidRPr="002950DC" w:rsidRDefault="00094D0D" w:rsidP="002950DC">
      <w:pPr>
        <w:widowControl/>
        <w:spacing w:line="360" w:lineRule="auto"/>
        <w:ind w:rightChars="-24" w:right="-58" w:firstLineChars="200" w:firstLine="420"/>
        <w:jc w:val="left"/>
        <w:rPr>
          <w:rFonts w:ascii="宋体" w:hAnsi="宋体" w:cs="宋体"/>
          <w:bCs/>
          <w:kern w:val="0"/>
          <w:sz w:val="21"/>
          <w:szCs w:val="24"/>
        </w:rPr>
      </w:pPr>
      <w:r w:rsidRPr="00094D0D">
        <w:rPr>
          <w:rFonts w:ascii="宋体" w:hAnsi="宋体" w:cs="宋体" w:hint="eastAsia"/>
          <w:bCs/>
          <w:kern w:val="0"/>
          <w:sz w:val="21"/>
          <w:szCs w:val="24"/>
        </w:rPr>
        <w:t>3、财务收款方式：刷卡（全月均可），支票（1--15日，15日支票缴费截止于当日15点整），遇节假日不顺延。基金科每月21日进行财务结账工作，结账期间暂不进行收费工作，请尽量选择其他时间办理缴费。</w:t>
      </w:r>
    </w:p>
    <w:p w14:paraId="00DBBDFA" w14:textId="77777777" w:rsidR="00094D0D" w:rsidRDefault="002950DC" w:rsidP="00094D0D">
      <w:pPr>
        <w:widowControl/>
        <w:spacing w:line="360" w:lineRule="auto"/>
        <w:ind w:rightChars="-91" w:right="-218" w:firstLineChars="200" w:firstLine="420"/>
        <w:jc w:val="left"/>
        <w:rPr>
          <w:rFonts w:ascii="宋体" w:hAnsi="宋体"/>
          <w:sz w:val="21"/>
          <w:szCs w:val="24"/>
        </w:rPr>
      </w:pPr>
      <w:r>
        <w:rPr>
          <w:rFonts w:ascii="宋体" w:hAnsi="宋体" w:cs="宋体"/>
          <w:bCs/>
          <w:kern w:val="0"/>
          <w:sz w:val="21"/>
          <w:szCs w:val="24"/>
        </w:rPr>
        <w:t>4</w:t>
      </w:r>
      <w:r w:rsidR="00094D0D" w:rsidRPr="00094D0D">
        <w:rPr>
          <w:rFonts w:ascii="宋体" w:hAnsi="宋体" w:cs="宋体" w:hint="eastAsia"/>
          <w:bCs/>
          <w:kern w:val="0"/>
          <w:sz w:val="21"/>
          <w:szCs w:val="24"/>
        </w:rPr>
        <w:t>、</w:t>
      </w:r>
      <w:r w:rsidR="00094D0D" w:rsidRPr="00094D0D">
        <w:rPr>
          <w:rFonts w:ascii="宋体" w:hAnsi="宋体" w:hint="eastAsia"/>
          <w:sz w:val="21"/>
          <w:szCs w:val="24"/>
        </w:rPr>
        <w:t>还欠、</w:t>
      </w:r>
      <w:r w:rsidR="00094D0D" w:rsidRPr="00094D0D">
        <w:rPr>
          <w:rFonts w:ascii="宋体" w:hAnsi="宋体"/>
          <w:sz w:val="21"/>
          <w:szCs w:val="24"/>
        </w:rPr>
        <w:t>月报补缴</w:t>
      </w:r>
      <w:r w:rsidR="00094D0D" w:rsidRPr="00094D0D">
        <w:rPr>
          <w:rFonts w:ascii="宋体" w:hAnsi="宋体" w:hint="eastAsia"/>
          <w:sz w:val="21"/>
          <w:szCs w:val="24"/>
        </w:rPr>
        <w:t>业务当天办理必须当天缴费，</w:t>
      </w:r>
      <w:r w:rsidR="00094D0D" w:rsidRPr="00094D0D">
        <w:rPr>
          <w:rFonts w:ascii="宋体" w:hAnsi="宋体"/>
          <w:sz w:val="21"/>
          <w:szCs w:val="24"/>
        </w:rPr>
        <w:t>每月月底</w:t>
      </w:r>
      <w:proofErr w:type="gramStart"/>
      <w:r w:rsidR="00094D0D" w:rsidRPr="00094D0D">
        <w:rPr>
          <w:rFonts w:ascii="宋体" w:hAnsi="宋体"/>
          <w:sz w:val="21"/>
          <w:szCs w:val="24"/>
        </w:rPr>
        <w:t>前还缴上月</w:t>
      </w:r>
      <w:proofErr w:type="gramEnd"/>
      <w:r w:rsidR="00094D0D" w:rsidRPr="00094D0D">
        <w:rPr>
          <w:rFonts w:ascii="宋体" w:hAnsi="宋体"/>
          <w:sz w:val="21"/>
          <w:szCs w:val="24"/>
        </w:rPr>
        <w:t>欠费无滞纳金</w:t>
      </w:r>
      <w:r w:rsidR="00094D0D" w:rsidRPr="00094D0D">
        <w:rPr>
          <w:rFonts w:ascii="宋体" w:hAnsi="宋体" w:hint="eastAsia"/>
          <w:i/>
          <w:sz w:val="21"/>
          <w:szCs w:val="24"/>
        </w:rPr>
        <w:t>（</w:t>
      </w:r>
      <w:r w:rsidR="00094D0D" w:rsidRPr="00094D0D">
        <w:rPr>
          <w:rFonts w:ascii="宋体" w:hAnsi="宋体"/>
          <w:i/>
          <w:sz w:val="21"/>
          <w:szCs w:val="24"/>
        </w:rPr>
        <w:t>如：</w:t>
      </w:r>
      <w:proofErr w:type="gramStart"/>
      <w:r w:rsidR="00094D0D" w:rsidRPr="00094D0D">
        <w:rPr>
          <w:rFonts w:ascii="宋体" w:hAnsi="宋体" w:hint="eastAsia"/>
          <w:i/>
          <w:sz w:val="21"/>
          <w:szCs w:val="24"/>
        </w:rPr>
        <w:t>2014年</w:t>
      </w:r>
      <w:r w:rsidR="00094D0D" w:rsidRPr="00094D0D">
        <w:rPr>
          <w:rFonts w:ascii="宋体" w:hAnsi="宋体"/>
          <w:i/>
          <w:sz w:val="21"/>
          <w:szCs w:val="24"/>
        </w:rPr>
        <w:t>3</w:t>
      </w:r>
      <w:r w:rsidR="00094D0D" w:rsidRPr="00094D0D">
        <w:rPr>
          <w:rFonts w:ascii="宋体" w:hAnsi="宋体" w:hint="eastAsia"/>
          <w:i/>
          <w:sz w:val="21"/>
          <w:szCs w:val="24"/>
        </w:rPr>
        <w:t>月</w:t>
      </w:r>
      <w:r w:rsidR="00094D0D" w:rsidRPr="00094D0D">
        <w:rPr>
          <w:rFonts w:ascii="宋体" w:hAnsi="宋体"/>
          <w:i/>
          <w:sz w:val="21"/>
          <w:szCs w:val="24"/>
        </w:rPr>
        <w:t>31</w:t>
      </w:r>
      <w:r w:rsidR="00094D0D" w:rsidRPr="00094D0D">
        <w:rPr>
          <w:rFonts w:ascii="宋体" w:hAnsi="宋体" w:hint="eastAsia"/>
          <w:i/>
          <w:sz w:val="21"/>
          <w:szCs w:val="24"/>
        </w:rPr>
        <w:t>日前</w:t>
      </w:r>
      <w:r w:rsidR="00094D0D" w:rsidRPr="00094D0D">
        <w:rPr>
          <w:rFonts w:ascii="宋体" w:hAnsi="宋体"/>
          <w:i/>
          <w:sz w:val="21"/>
          <w:szCs w:val="24"/>
        </w:rPr>
        <w:t>还缴</w:t>
      </w:r>
      <w:r w:rsidR="00094D0D" w:rsidRPr="00094D0D">
        <w:rPr>
          <w:rFonts w:ascii="宋体" w:hAnsi="宋体" w:hint="eastAsia"/>
          <w:i/>
          <w:sz w:val="21"/>
          <w:szCs w:val="24"/>
        </w:rPr>
        <w:t>2014年</w:t>
      </w:r>
      <w:r w:rsidR="00094D0D" w:rsidRPr="00094D0D">
        <w:rPr>
          <w:rFonts w:ascii="宋体" w:hAnsi="宋体"/>
          <w:i/>
          <w:sz w:val="21"/>
          <w:szCs w:val="24"/>
        </w:rPr>
        <w:t>2</w:t>
      </w:r>
      <w:r w:rsidR="00094D0D" w:rsidRPr="00094D0D">
        <w:rPr>
          <w:rFonts w:ascii="宋体" w:hAnsi="宋体" w:hint="eastAsia"/>
          <w:i/>
          <w:sz w:val="21"/>
          <w:szCs w:val="24"/>
        </w:rPr>
        <w:t>月</w:t>
      </w:r>
      <w:proofErr w:type="gramEnd"/>
      <w:r w:rsidR="00094D0D" w:rsidRPr="00094D0D">
        <w:rPr>
          <w:rFonts w:ascii="宋体" w:hAnsi="宋体"/>
          <w:i/>
          <w:sz w:val="21"/>
          <w:szCs w:val="24"/>
        </w:rPr>
        <w:t>社保费，没有滞纳金）</w:t>
      </w:r>
      <w:r w:rsidR="00094D0D" w:rsidRPr="00094D0D">
        <w:rPr>
          <w:rFonts w:ascii="宋体" w:hAnsi="宋体" w:hint="eastAsia"/>
          <w:sz w:val="21"/>
          <w:szCs w:val="24"/>
        </w:rPr>
        <w:t>。</w:t>
      </w:r>
    </w:p>
    <w:p w14:paraId="0913D253" w14:textId="77777777" w:rsidR="00C134F5" w:rsidRPr="00EA2F37" w:rsidRDefault="00094D0D" w:rsidP="00EA2F37">
      <w:pPr>
        <w:pStyle w:val="3"/>
      </w:pPr>
      <w:bookmarkStart w:id="67" w:name="_Toc382209158"/>
      <w:r>
        <w:t>23</w:t>
      </w:r>
      <w:r w:rsidR="00C134F5" w:rsidRPr="00EA2F37">
        <w:rPr>
          <w:rFonts w:hint="eastAsia"/>
        </w:rPr>
        <w:t>.用人</w:t>
      </w:r>
      <w:proofErr w:type="gramStart"/>
      <w:r w:rsidR="00C134F5" w:rsidRPr="00EA2F37">
        <w:rPr>
          <w:rFonts w:hint="eastAsia"/>
        </w:rPr>
        <w:t>单位</w:t>
      </w:r>
      <w:r w:rsidR="00B34EAC">
        <w:rPr>
          <w:rFonts w:hint="eastAsia"/>
        </w:rPr>
        <w:t>还缴社会保险</w:t>
      </w:r>
      <w:proofErr w:type="gramEnd"/>
      <w:r w:rsidR="00B34EAC">
        <w:t>欠费</w:t>
      </w:r>
      <w:r w:rsidR="00473E58" w:rsidRPr="00EA2F37">
        <w:rPr>
          <w:rFonts w:hint="eastAsia"/>
        </w:rPr>
        <w:t>流程图</w:t>
      </w:r>
      <w:bookmarkEnd w:id="66"/>
      <w:bookmarkEnd w:id="67"/>
    </w:p>
    <w:p w14:paraId="58787DF6" w14:textId="77777777" w:rsidR="00B26DD0" w:rsidRPr="009C73EB" w:rsidRDefault="00B11741" w:rsidP="009C73EB">
      <w:pPr>
        <w:spacing w:line="360" w:lineRule="auto"/>
        <w:rPr>
          <w:rFonts w:ascii="宋体" w:hAnsi="宋体"/>
          <w:szCs w:val="24"/>
        </w:rPr>
      </w:pPr>
      <w:r w:rsidRPr="00B11741">
        <w:rPr>
          <w:noProof/>
        </w:rPr>
        <w:pict w14:anchorId="506B5D01">
          <v:group id="组合 1990" o:spid="_x0000_s2441" style="position:absolute;left:0;text-align:left;margin-left:-6.6pt;margin-top:8.15pt;width:436.5pt;height:478.85pt;z-index:27;mso-height-relative:margin" coordsize="55435,60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">
            <v:roundrect id="圆角矩形 328" o:spid="_x0000_s2442" style="position:absolute;left:5619;width:36286;height:371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h+y8QA&#10;AADdAAAADwAAAGRycy9kb3ducmV2LnhtbERP3WrCMBS+H/gO4QjezVSdblSjdIONMZi4zgc4NMem&#10;2pyUJrPZ2y+Dwe7Ox/d7NrtoW3Gl3jeOFcymGQjiyumGawXHz+fbBxA+IGtsHZOCb/Kw245uNphr&#10;N/AHXctQixTCPkcFJoQul9JXhiz6qeuIE3dyvcWQYF9L3eOQwm0r51m2khYbTg0GO3oyVF3KL6vg&#10;rng7vOwX5+idM6v3eKzL4bFQajKOxRpEoBj+xX/uV53mL5f38PtNOk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fsvEAAAA3QAAAA8AAAAAAAAAAAAAAAAAmAIAAGRycy9k&#10;b3ducmV2LnhtbFBLBQYAAAAABAAEAPUAAACJAwAAAAA=&#10;" fillcolor="#a7bfde" strokecolor="#4579b8">
              <v:fill color2="#e4ecf5" rotate="t" angle="180" colors="0 #a3c4ff;22938f #bfd5ff;1 #e5eeff" focus="100%" type="gradient"/>
              <v:shadow on="t" color="black" opacity="24903f" origin=",.5" offset="0,.55556mm"/>
              <v:textbox>
                <w:txbxContent>
                  <w:p w14:paraId="21BA6A07" w14:textId="77777777" w:rsidR="005F0000" w:rsidRPr="00C134F5" w:rsidRDefault="005F0000" w:rsidP="00B26DD0">
                    <w:pPr>
                      <w:jc w:val="center"/>
                      <w:rPr>
                        <w:b/>
                        <w:sz w:val="28"/>
                      </w:rPr>
                    </w:pPr>
                    <w:r w:rsidRPr="00C134F5">
                      <w:rPr>
                        <w:rFonts w:hint="eastAsia"/>
                        <w:b/>
                        <w:sz w:val="28"/>
                      </w:rPr>
                      <w:t>用人</w:t>
                    </w:r>
                    <w:proofErr w:type="gramStart"/>
                    <w:r w:rsidRPr="00C134F5">
                      <w:rPr>
                        <w:rFonts w:hint="eastAsia"/>
                        <w:b/>
                        <w:sz w:val="28"/>
                      </w:rPr>
                      <w:t>单位</w:t>
                    </w:r>
                    <w:r>
                      <w:rPr>
                        <w:rFonts w:hint="eastAsia"/>
                        <w:b/>
                        <w:sz w:val="28"/>
                      </w:rPr>
                      <w:t>还缴</w:t>
                    </w:r>
                    <w:r w:rsidRPr="00C134F5">
                      <w:rPr>
                        <w:rFonts w:hint="eastAsia"/>
                        <w:b/>
                        <w:sz w:val="28"/>
                      </w:rPr>
                      <w:t>社会保险</w:t>
                    </w:r>
                    <w:proofErr w:type="gramEnd"/>
                    <w:r>
                      <w:rPr>
                        <w:rFonts w:hint="eastAsia"/>
                        <w:b/>
                        <w:sz w:val="28"/>
                      </w:rPr>
                      <w:t>欠</w:t>
                    </w:r>
                    <w:r w:rsidRPr="00C134F5">
                      <w:rPr>
                        <w:rFonts w:hint="eastAsia"/>
                        <w:b/>
                        <w:sz w:val="28"/>
                      </w:rPr>
                      <w:t>费流程图</w:t>
                    </w:r>
                  </w:p>
                </w:txbxContent>
              </v:textbox>
            </v:roundrect>
            <v:group id="组合 1989" o:spid="_x0000_s2443" style="position:absolute;top:7810;width:20097;height:41943" coordorigin="-1717" coordsize="22653,43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jJUKwwAAAN0AAAAP&#10;AAAAAAAAAAAAAAAAAKoCAABkcnMvZG93bnJldi54bWxQSwUGAAAAAAQABAD6AAAAmgMAAAAA&#10;">
              <v:group id="组合 1988" o:spid="_x0000_s2444" style="position:absolute;left:-1717;width:22652;height:43407" coordorigin="-1717" coordsize="22653,43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LzAMJHIAAAA&#10;3QAAAA8AAAAAAAAAAAAAAAAAqgIAAGRycy9kb3ducmV2LnhtbFBLBQYAAAAABAAEAPoAAACfAwAA&#10;AAA=&#10;">
                <v:shape id="直接箭头连接符 408" o:spid="_x0000_s2445" type="#_x0000_t32" style="position:absolute;left:8858;top:16499;width:0;height:3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EN2MQAAADdAAAADwAAAGRycy9kb3ducmV2LnhtbERPTWvCQBC9C/6HZQRvuklDraTZiGik&#10;PbSHaC+9DdlpEpKdDdmtpv++Wyh4m8f7nGw3mV5caXStZQXxOgJBXFndcq3g43JabUE4j6yxt0wK&#10;fsjBLp/PMky1vXFJ17OvRQhhl6KCxvshldJVDRl0azsQB+7LjgZ9gGMt9Yi3EG56+RBFG2mw5dDQ&#10;4ECHhqru/G0UFPqtKOmpc59lcjTd8f2liJNEqeVi2j+D8DT5u/jf/arD/Mc4gb9vwgk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0Q3YxAAAAN0AAAAPAAAAAAAAAAAA&#10;AAAAAKECAABkcnMvZG93bnJldi54bWxQSwUGAAAAAAQABAD5AAAAkgMAAAAA&#10;" strokecolor="#4e6128">
                  <v:stroke endarrow="block"/>
                  <o:lock v:ext="edit" shapetype="f"/>
                </v:shape>
                <v:shape id="直接箭头连接符 409" o:spid="_x0000_s2446" type="#_x0000_t32" style="position:absolute;left:8953;top:30321;width:0;height:32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82NMQAAADdAAAADwAAAGRycy9kb3ducmV2LnhtbERPTWvCQBC9F/wPywje6iaGtpJmI6IR&#10;e2gP0V56G7LTJCQ7G7Krxn/fLRR6m8f7nGwzmV5caXStZQXxMgJBXFndcq3g83x4XINwHlljb5kU&#10;3MnBJp89ZJhqe+OSridfixDCLkUFjfdDKqWrGjLolnYgDty3HQ36AMda6hFvIdz0chVFz9Jgy6Gh&#10;wYF2DVXd6WIUFPq9KOmlc19lsjfd/uNYxEmi1GI+bV9BeJr8v/jP/abD/Kc4ht9vwgky/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TzY0xAAAAN0AAAAPAAAAAAAAAAAA&#10;AAAAAKECAABkcnMvZG93bnJldi54bWxQSwUGAAAAAAQABAD5AAAAkgMAAAAA&#10;" strokecolor="#4e6128">
                  <v:stroke endarrow="block"/>
                  <o:lock v:ext="edit" shapetype="f"/>
                </v:shape>
                <v:rect id="矩形 362" o:spid="_x0000_s2447" style="position:absolute;left:2762;top:6666;width:12001;height:99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AQMMA&#10;AADdAAAADwAAAGRycy9kb3ducmV2LnhtbERPzWoCMRC+F3yHMIVeSs0qrchqFC2V2ptufYBxM+4u&#10;3UzWJK7p2xuh0Nt8fL8zX0bTip6cbywrGA0zEMSl1Q1XCg7fm5cpCB+QNbaWScEveVguBg9zzLW9&#10;8p76IlQihbDPUUEdQpdL6cuaDPqh7YgTd7LOYEjQVVI7vKZw08pxlk2kwYZTQ40dvddU/hQXo+Dr&#10;eRpjQePL5+78sTk6el33uFXq6TGuZiACxfAv/nNvdZr/NprA/Zt0gl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NAQM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2F6A1A9B" w14:textId="77777777" w:rsidR="005F0000" w:rsidRPr="00447C07" w:rsidRDefault="005F0000" w:rsidP="00B26DD0">
                        <w:pPr>
                          <w:spacing w:line="276" w:lineRule="auto"/>
                          <w:rPr>
                            <w:sz w:val="18"/>
                            <w:szCs w:val="18"/>
                          </w:rPr>
                        </w:pPr>
                        <w:r w:rsidRPr="00447C07">
                          <w:rPr>
                            <w:rFonts w:hint="eastAsia"/>
                            <w:sz w:val="18"/>
                            <w:szCs w:val="18"/>
                          </w:rPr>
                          <w:t>用人单位携带《社会保险登记证》（原件）到社保中心登记业务</w:t>
                        </w:r>
                        <w:proofErr w:type="gramStart"/>
                        <w:r w:rsidRPr="00447C07">
                          <w:rPr>
                            <w:rFonts w:hint="eastAsia"/>
                            <w:sz w:val="18"/>
                            <w:szCs w:val="18"/>
                          </w:rPr>
                          <w:t>岗办理</w:t>
                        </w:r>
                        <w:r w:rsidRPr="00447C07">
                          <w:rPr>
                            <w:sz w:val="18"/>
                            <w:szCs w:val="18"/>
                          </w:rPr>
                          <w:t>还</w:t>
                        </w:r>
                        <w:proofErr w:type="gramEnd"/>
                        <w:r w:rsidRPr="00447C07">
                          <w:rPr>
                            <w:sz w:val="18"/>
                            <w:szCs w:val="18"/>
                          </w:rPr>
                          <w:t>欠手续</w:t>
                        </w:r>
                      </w:p>
                    </w:txbxContent>
                  </v:textbox>
                </v:rect>
                <v:rect id="矩形 397" o:spid="_x0000_s2448" style="position:absolute;left:2762;top:20020;width:12001;height:101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hGQ8MA&#10;AADdAAAADwAAAGRycy9kb3ducmV2LnhtbERP3U7CMBS+N/EdmmPijYGORQkZFKIEIt7B4AEO62Fb&#10;XE9nW0Z9e2ti4t358v2exSqaTgzkfGtZwWScgSCurG65VnA6bkczED4ga+wsk4Jv8rBa3t8tsND2&#10;xgcaylCLFMK+QAVNCH0hpa8aMujHtidO3MU6gyFBV0vt8JbCTSfzLJtKgy2nhgZ7WjdUfZZXo+Dj&#10;aRZjSfn1ff+12Z4dPb8NuFPq8SG+zkEEiuFf/Ofe6TT/ZZLD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hGQ8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4419DA58" w14:textId="77777777" w:rsidR="005F0000" w:rsidRPr="00447C07" w:rsidRDefault="005F0000" w:rsidP="000152DE">
                        <w:pPr>
                          <w:spacing w:line="276" w:lineRule="auto"/>
                          <w:rPr>
                            <w:sz w:val="18"/>
                            <w:szCs w:val="18"/>
                          </w:rPr>
                        </w:pPr>
                        <w:r w:rsidRPr="00447C07">
                          <w:rPr>
                            <w:rFonts w:hint="eastAsia"/>
                            <w:sz w:val="18"/>
                            <w:szCs w:val="18"/>
                          </w:rPr>
                          <w:t>社保中心登记业务岗进行审核，生成还欠信息，并根据</w:t>
                        </w:r>
                        <w:r w:rsidRPr="00447C07">
                          <w:rPr>
                            <w:sz w:val="18"/>
                            <w:szCs w:val="18"/>
                          </w:rPr>
                          <w:t>情况</w:t>
                        </w:r>
                        <w:r w:rsidRPr="00447C07">
                          <w:rPr>
                            <w:rFonts w:hint="eastAsia"/>
                            <w:sz w:val="18"/>
                            <w:szCs w:val="18"/>
                          </w:rPr>
                          <w:t>打印欠费</w:t>
                        </w:r>
                        <w:r w:rsidRPr="00447C07">
                          <w:rPr>
                            <w:sz w:val="18"/>
                            <w:szCs w:val="18"/>
                          </w:rPr>
                          <w:t>相关表格</w:t>
                        </w:r>
                      </w:p>
                    </w:txbxContent>
                  </v:textbox>
                </v:rect>
                <v:rect id="矩形 395" o:spid="_x0000_s2449" style="position:absolute;left:2857;top:33560;width:11906;height:98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Z9r8YA&#10;AADdAAAADwAAAGRycy9kb3ducmV2LnhtbESPQU/DMAyF70j7D5EncUEs3QTT1C2bADExbtDxA7zG&#10;tBWNU5KsC/8eH5C42XrP733e7LLr1Ughdp4NzGcFKOLa244bAx/H/e0KVEzIFnvPZOCHIuy2k6sN&#10;ltZf+J3GKjVKQjiWaKBNaSi1jnVLDuPMD8SiffrgMMkaGm0DXiTc9XpRFEvtsGNpaHGgp5bqr+rs&#10;DLzerHKuaHF+eft+3p8C3T2OeDDmepof1qAS5fRv/rs+WMG/nwu/fCMj6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Z9r8YAAADdAAAADwAAAAAAAAAAAAAAAACYAgAAZHJz&#10;L2Rvd25yZXYueG1sUEsFBgAAAAAEAAQA9QAAAIsDAAAAAA==&#10;" fillcolor="#dafda7" strokecolor="#98b954">
                  <v:fill color2="#f5ffe6" rotate="t" angle="180" colors="0 #dafda7;22938f #e4fdc2;1 #f5ffe6" focus="100%" type="gradient"/>
                  <v:shadow on="t" color="black" opacity="24903f" origin=",.5" offset="0,.55556mm"/>
                  <v:textbox>
                    <w:txbxContent>
                      <w:p w14:paraId="04D38A46" w14:textId="77777777" w:rsidR="005F0000" w:rsidRPr="00447C07" w:rsidRDefault="005F0000" w:rsidP="00B26DD0">
                        <w:pPr>
                          <w:spacing w:line="276" w:lineRule="auto"/>
                          <w:rPr>
                            <w:sz w:val="18"/>
                            <w:szCs w:val="18"/>
                          </w:rPr>
                        </w:pPr>
                        <w:r w:rsidRPr="00447C07">
                          <w:rPr>
                            <w:rFonts w:hint="eastAsia"/>
                            <w:sz w:val="18"/>
                            <w:szCs w:val="18"/>
                          </w:rPr>
                          <w:t>用人单位携带登记科打印的</w:t>
                        </w:r>
                        <w:r w:rsidRPr="00447C07">
                          <w:rPr>
                            <w:sz w:val="18"/>
                            <w:szCs w:val="18"/>
                          </w:rPr>
                          <w:t>欠费</w:t>
                        </w:r>
                        <w:r w:rsidRPr="00447C07">
                          <w:rPr>
                            <w:rFonts w:hint="eastAsia"/>
                            <w:sz w:val="18"/>
                            <w:szCs w:val="18"/>
                          </w:rPr>
                          <w:t>相关表格及支票或银行卡到基金科缴费</w:t>
                        </w:r>
                      </w:p>
                    </w:txbxContent>
                  </v:textbox>
                </v:rect>
                <v:roundrect id="圆角矩形 1943" o:spid="_x0000_s2450" style="position:absolute;left:-1717;width:22652;height:314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24sQA&#10;AADdAAAADwAAAGRycy9kb3ducmV2LnhtbERPS2vCQBC+C/0PyxS86ab1QZtmI0UQKujBVPE6ZKdJ&#10;2uxs2N1q8u+7BcHbfHzPyVa9acWFnG8sK3iaJiCIS6sbrhQcPzeTFxA+IGtsLZOCgTys8odRhqm2&#10;Vz7QpQiViCHsU1RQh9ClUvqyJoN+ajviyH1ZZzBE6CqpHV5juGnlc5IspcGGY0ONHa1rKn+KX6Og&#10;P243bjFUbA/hdB7W37v9vtspNX7s399ABOrDXXxzf+g4/3U+g/9v4gk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t9uLEAAAA3QAAAA8AAAAAAAAAAAAAAAAAmAIAAGRycy9k&#10;b3ducmV2LnhtbFBLBQYAAAAABAAEAPUAAACJAwAAAAA=&#10;" fillcolor="#a5d5e2" strokecolor="#40a7c2">
                  <v:fill color2="#e4f2f6" rotate="t" angle="180" colors="0 #9eeaff;22938f #bbefff;1 #e4f9ff" focus="100%" type="gradient"/>
                  <v:shadow on="t" color="black" opacity="24903f" origin=",.5" offset="0,.55556mm"/>
                  <v:textbox>
                    <w:txbxContent>
                      <w:p w14:paraId="4EA477C0" w14:textId="77777777" w:rsidR="005F0000" w:rsidRPr="00610145" w:rsidRDefault="005F0000" w:rsidP="005B56AC">
                        <w:pPr>
                          <w:jc w:val="center"/>
                          <w:rPr>
                            <w:rFonts w:ascii="宋体" w:hAnsi="宋体"/>
                            <w:b/>
                            <w:sz w:val="22"/>
                          </w:rPr>
                        </w:pPr>
                        <w:proofErr w:type="gramStart"/>
                        <w:r w:rsidRPr="00610145">
                          <w:rPr>
                            <w:rFonts w:ascii="宋体" w:hAnsi="宋体" w:hint="eastAsia"/>
                            <w:b/>
                            <w:sz w:val="22"/>
                          </w:rPr>
                          <w:t>还缴2011年7月</w:t>
                        </w:r>
                        <w:r w:rsidRPr="00610145">
                          <w:rPr>
                            <w:rFonts w:ascii="宋体" w:hAnsi="宋体"/>
                            <w:b/>
                            <w:sz w:val="22"/>
                          </w:rPr>
                          <w:t>前</w:t>
                        </w:r>
                        <w:proofErr w:type="gramEnd"/>
                        <w:r w:rsidRPr="00610145">
                          <w:rPr>
                            <w:rFonts w:ascii="宋体" w:hAnsi="宋体"/>
                            <w:b/>
                            <w:sz w:val="22"/>
                          </w:rPr>
                          <w:t>的欠费</w:t>
                        </w:r>
                      </w:p>
                    </w:txbxContent>
                  </v:textbox>
                </v:roundrect>
              </v:group>
              <v:shape id="直接箭头连接符 408" o:spid="_x0000_s2451" type="#_x0000_t32" style="position:absolute;left:8858;top:3143;width:0;height:3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qAMUAAADdAAAADwAAAGRycy9kb3ducmV2LnhtbERPPW/CMBDdkfofrKvUrXEghZaAQaik&#10;KgMMoV3YTvGRRInPUexC+u9rpEps9/Q+b7keTCsu1LvasoJxFIMgLqyuuVTw/fXx/AbCeWSNrWVS&#10;8EsO1quH0RJTba+c0+XoSxFC2KWooPK+S6V0RUUGXWQ74sCdbW/QB9iXUvd4DeGmlZM4nkmDNYeG&#10;Cjt6r6hojj9GQab3WU6vjTvlydY028NnNk4SpZ4eh80ChKfB38X/7p0O8+cvU7h9E06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bqAMUAAADdAAAADwAAAAAAAAAA&#10;AAAAAAChAgAAZHJzL2Rvd25yZXYueG1sUEsFBgAAAAAEAAQA+QAAAJMDAAAAAA==&#10;" strokecolor="#4e6128">
                <v:stroke endarrow="block"/>
                <o:lock v:ext="edit" shapetype="f"/>
              </v:shape>
            </v:group>
            <v:group id="组合 1953" o:spid="_x0000_s2452" style="position:absolute;left:9239;top:3619;width:28085;height:4096" coordsize="26860,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ASOp8UAAADdAAAADwAAAGRycy9kb3ducmV2LnhtbERPTWvCQBC9F/wPyxS8&#10;NZsoKTXNKiJVPIRCVSi9DdkxCWZnQ3abxH/fLRR6m8f7nHwzmVYM1LvGsoIkikEQl1Y3XCm4nPdP&#10;LyCcR9bYWiYFd3KwWc8ecsy0HfmDhpOvRAhhl6GC2vsuk9KVNRl0ke2IA3e1vUEfYF9J3eMYwk0r&#10;F3H8LA02HBpq7GhXU3k7fRsFhxHH7TJ5G4rbdXf/Oqfvn0VCSs0fp+0rCE+T/xf/uY86zF+lS/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EjqfFAAAA3QAA&#10;AA8AAAAAAAAAAAAAAAAAqgIAAGRycy9kb3ducmV2LnhtbFBLBQYAAAAABAAEAPoAAACcAwAAAAA=&#10;">
              <v:line id="直接连接符 1949" o:spid="_x0000_s2453" style="position:absolute;visibility:visible" from="0,2095" to="2686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tTcMAAADdAAAADwAAAGRycy9kb3ducmV2LnhtbERPTWvCQBC9C/0PyxS86SbaikbXIKWF&#10;XqsFPY7ZMRubnU2zG03+fbdQ6G0e73M2eW9rcaPWV44VpNMEBHHhdMWlgs/D22QJwgdkjbVjUjCQ&#10;h3z7MNpgpt2dP+i2D6WIIewzVGBCaDIpfWHIop+6hjhyF9daDBG2pdQt3mO4reUsSRbSYsWxwWBD&#10;L4aKr31nFVwN9fo1fR7S4/euOw8HV8/mJ6XGj/1uDSJQH/7Ff+53Heevnlbw+008QW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vrU3DAAAA3QAAAA8AAAAAAAAAAAAA&#10;AAAAoQIAAGRycy9kb3ducmV2LnhtbFBLBQYAAAAABAAEAPkAAACRAwAAAAA=&#10;" strokecolor="#4e6128"/>
              <v:shape id="直接箭头连接符 1950" o:spid="_x0000_s2454" type="#_x0000_t32" style="position:absolute;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fRccAAADdAAAADwAAAGRycy9kb3ducmV2LnhtbESPQU/CQBCF7yT+h82YcJMtNqhUFmKg&#10;Rg56KHrhNumObdPubNNdofx750DCbSbvzXvfrDaj69SJhtB4NjCfJaCIS28brgz8fL8/vIAKEdli&#10;55kMXCjAZn03WWFm/ZkLOh1ipSSEQ4YG6hj7TOtQ1uQwzHxPLNqvHxxGWYdK2wHPEu46/ZgkT9ph&#10;w9JQY0/bmsr28OcM5PYzL+i5Dcci3bl29/WRz9PUmOn9+PYKKtIYb+br9d4K/nIh/PKNjKD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N9FxwAAAN0AAAAPAAAAAAAA&#10;AAAAAAAAAKECAABkcnMvZG93bnJldi54bWxQSwUGAAAAAAQABAD5AAAAlQMAAAAA&#10;" strokecolor="#4e6128">
                <v:stroke endarrow="block"/>
              </v:shape>
              <v:shape id="直接箭头连接符 1951" o:spid="_x0000_s2455" type="#_x0000_t32" style="position:absolute;left:26860;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R63sQAAADdAAAADwAAAGRycy9kb3ducmV2LnhtbERPS2vCQBC+C/6HZQq96SYNfRhdRWpK&#10;e7CHpF68DdlpEpKdDdmtxn/vFgRv8/E9Z7UZTSdONLjGsoJ4HoEgLq1uuFJw+PmYvYFwHlljZ5kU&#10;XMjBZj2drDDV9sw5nQpfiRDCLkUFtfd9KqUrazLo5rYnDtyvHQz6AIdK6gHPIdx08imKXqTBhkND&#10;jT2911S2xZ9RkOl9ltNr6455sjPt7vszi5NEqceHcbsE4Wn0d/HN/aXD/MVzDP/fhBPk+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HrexAAAAN0AAAAPAAAAAAAAAAAA&#10;AAAAAKECAABkcnMvZG93bnJldi54bWxQSwUGAAAAAAQABAD5AAAAkgMAAAAA&#10;" strokecolor="#4e6128">
                <v:stroke endarrow="block"/>
              </v:shape>
              <v:line id="直接连接符 1952" o:spid="_x0000_s2456" style="position:absolute;flip:y;visibility:visible" from="13335,0" to="13335,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3S8cUAAADdAAAADwAAAGRycy9kb3ducmV2LnhtbERPTUvDQBC9F/wPywjemo0Fi6bdFm2V&#10;aunFWorHMTtNgtnZkNkm0V/vCoK3ebzPmS8HV6uOWqk8G7hOUlDEubcVFwYOb0/jW1ASkC3WnsnA&#10;FwksFxejOWbW9/xK3T4UKoawZGigDKHJtJa8JIeS+IY4ciffOgwRtoW2LfYx3NV6kqZT7bDi2FBi&#10;Q6uS8s/92Rlovo+7ftM97N7XW/l4PL/I9ngSY64uh/sZqEBD+Bf/uZ9tnH93M4Hfb+IJe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3S8cUAAADdAAAADwAAAAAAAAAA&#10;AAAAAAChAgAAZHJzL2Rvd25yZXYueG1sUEsFBgAAAAAEAAQA+QAAAJMDAAAAAA==&#10;" strokecolor="#4e6128"/>
            </v:group>
            <v:group id="组合 1987" o:spid="_x0000_s2457" style="position:absolute;left:17526;top:7810;width:37909;height:53006" coordsize="43148,50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1fpOPFAAAA3QAA&#10;AA8AAAAAAAAAAAAAAAAAqgIAAGRycy9kb3ducmV2LnhtbFBLBQYAAAAABAAEAPoAAACcAwAAAAA=&#10;">
              <v:shape id="直接箭头连接符 408" o:spid="_x0000_s2458" type="#_x0000_t32" style="position:absolute;left:36861;top:16204;width:0;height:3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9QmsUAAADdAAAADwAAAGRycy9kb3ducmV2LnhtbERPTWvCQBC9C/0PyxR6q5sYtDZ1I0Uj&#10;etBDbC+9DdlpEpKdDdmtpv++KxS8zeN9zmo9mk5caHCNZQXxNAJBXFrdcKXg82P3vAThPLLGzjIp&#10;+CUH6+xhssJU2ysXdDn7SoQQdikqqL3vUyldWZNBN7U9ceC+7WDQBzhUUg94DeGmk7MoWkiDDYeG&#10;Gnva1FS25x+jINfHvKCX1n0Vyda029M+j5NEqafH8f0NhKfR38X/7oMO81+Xc7h9E06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9QmsUAAADdAAAADwAAAAAAAAAA&#10;AAAAAAChAgAAZHJzL2Rvd25yZXYueG1sUEsFBgAAAAAEAAQA+QAAAJMDAAAAAA==&#10;" strokecolor="#4e6128">
                <v:stroke endarrow="block"/>
                <o:lock v:ext="edit" shapetype="f"/>
              </v:shape>
              <v:shape id="直接箭头连接符 408" o:spid="_x0000_s2459" type="#_x0000_t32" style="position:absolute;left:21240;top:16184;width:0;height:3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pAfMIAAADdAAAADwAAAGRycy9kb3ducmV2LnhtbERPTYvCMBC9C/sfwix409RFtFuNUhYE&#10;b2KtssehGdtiMylNrN1/vxEEb/N4n7PeDqYRPXWutqxgNo1AEBdW11wqyE+7SQzCeWSNjWVS8EcO&#10;tpuP0RoTbR98pD7zpQgh7BJUUHnfJlK6oiKDbmpb4sBdbWfQB9iVUnf4COGmkV9RtJAGaw4NFbb0&#10;U1Fxy+5GwSmu8+Kw/N1lFydvfXtOD7M0VWr8OaQrEJ4G/xa/3Hsd5n/Hc3h+E06Qm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pAfMIAAADdAAAADwAAAAAAAAAAAAAA&#10;AAChAgAAZHJzL2Rvd25yZXYueG1sUEsFBgAAAAAEAAQA+QAAAJADAAAAAA==&#10;" strokecolor="#4f6228">
                <v:stroke endarrow="block"/>
                <o:lock v:ext="edit" shapetype="f"/>
              </v:shape>
              <v:shape id="直接箭头连接符 408" o:spid="_x0000_s2460" type="#_x0000_t32" style="position:absolute;left:6000;top:16097;width:0;height:3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i+ysQAAADdAAAADwAAAGRycy9kb3ducmV2LnhtbERPTWvCQBC9F/oflin0VjcaUBvdhFJT&#10;7KEeYr14G7JjEpKdDdlV47/vCkJv83ifs85G04kLDa6xrGA6iUAQl1Y3XCk4/H69LUE4j6yxs0wK&#10;buQgS5+f1phoe+WCLntfiRDCLkEFtfd9IqUrazLoJrYnDtzJDgZ9gEMl9YDXEG46OYuiuTTYcGio&#10;safPmsp2fzYKcv2TF7Ro3bGIN6bd7Lb5NI6Ven0ZP1YgPI3+X/xwf+sw/30xh/s34QS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6L7KxAAAAN0AAAAPAAAAAAAAAAAA&#10;AAAAAKECAABkcnMvZG93bnJldi54bWxQSwUGAAAAAAQABAD5AAAAkgMAAAAA&#10;" strokecolor="#4e6128">
                <v:stroke endarrow="block"/>
                <o:lock v:ext="edit" shapetype="f"/>
              </v:shape>
              <v:roundrect id="圆角矩形 1944" o:spid="_x0000_s2461" style="position:absolute;left:10407;width:23309;height:295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RulsIA&#10;AADdAAAADwAAAGRycy9kb3ducmV2LnhtbERPS4vCMBC+C/sfwix403RFF61GWQRBQQ++8Do0Y9vd&#10;ZlKSqO2/N8KCt/n4njNbNKYSd3K+tKzgq5+AIM6sLjlXcDquemMQPiBrrCyTgpY8LOYfnRmm2j54&#10;T/dDyEUMYZ+igiKEOpXSZwUZ9H1bE0fuap3BEKHLpXb4iOGmkoMk+ZYGS44NBda0LCj7O9yMgua0&#10;WblRm7Pdh/OlXf5ud7t6q1T3s/mZggjUhLf4373Wcf5kOITXN/EEO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xG6WwgAAAN0AAAAPAAAAAAAAAAAAAAAAAJgCAABkcnMvZG93&#10;bnJldi54bWxQSwUGAAAAAAQABAD1AAAAhwMAAAAA&#10;" fillcolor="#a5d5e2" strokecolor="#40a7c2">
                <v:fill color2="#e4f2f6" rotate="t" angle="180" colors="0 #9eeaff;22938f #bbefff;1 #e4f9ff" focus="100%" type="gradient"/>
                <v:shadow on="t" color="black" opacity="24903f" origin=",.5" offset="0,.55556mm"/>
                <v:textbox>
                  <w:txbxContent>
                    <w:p w14:paraId="196E74D3" w14:textId="77777777" w:rsidR="005F0000" w:rsidRPr="00610145" w:rsidRDefault="005F0000" w:rsidP="005B56AC">
                      <w:pPr>
                        <w:jc w:val="center"/>
                        <w:rPr>
                          <w:rFonts w:ascii="宋体" w:hAnsi="宋体"/>
                          <w:b/>
                          <w:sz w:val="22"/>
                        </w:rPr>
                      </w:pPr>
                      <w:proofErr w:type="gramStart"/>
                      <w:r w:rsidRPr="00610145">
                        <w:rPr>
                          <w:rFonts w:ascii="宋体" w:hAnsi="宋体" w:hint="eastAsia"/>
                          <w:b/>
                          <w:sz w:val="22"/>
                        </w:rPr>
                        <w:t>还缴2011年7月后</w:t>
                      </w:r>
                      <w:proofErr w:type="gramEnd"/>
                      <w:r w:rsidRPr="00610145">
                        <w:rPr>
                          <w:rFonts w:ascii="宋体" w:hAnsi="宋体"/>
                          <w:b/>
                          <w:sz w:val="22"/>
                        </w:rPr>
                        <w:t>的欠费</w:t>
                      </w:r>
                    </w:p>
                  </w:txbxContent>
                </v:textbox>
              </v:roundrect>
              <v:rect id="矩形 1947" o:spid="_x0000_s2462" style="position:absolute;left:8191;top:6000;width:11906;height:25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4OMUA&#10;AADdAAAADwAAAGRycy9kb3ducmV2LnhtbESP3YrCMBCF74V9hzAL3mmqiD9doyyii/RG1H2AoRmb&#10;YjPpNlG7Pr0RBO9mOOc7c2a+bG0lrtT40rGCQT8BQZw7XXKh4Pe46U1B+ICssXJMCv7Jw3Lx0Zlj&#10;qt2N93Q9hELEEPYpKjAh1KmUPjdk0fddTRy1k2sshrg2hdQN3mK4reQwScbSYsnxgsGaVoby8+Fi&#10;Y43haVz8TDLMZtV9LXl3zMzfXanuZ/v9BSJQG97mF73VkZuNJvD8Jo4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Hg4xQAAAN0AAAAPAAAAAAAAAAAAAAAAAJgCAABkcnMv&#10;ZG93bnJldi54bWxQSwUGAAAAAAQABAD1AAAAigMAAAAA&#10;" fillcolor="#fbcaa2" strokecolor="#f68c36">
                <v:fill color2="#fdefe3" rotate="t" angle="180" colors="0 #ffbe86;22938f #ffd0aa;1 #ffebdb" focus="100%" type="gradient"/>
                <v:shadow on="t" color="black" opacity="24903f" origin=",.5" offset="0,.55556mm"/>
                <v:textbox>
                  <w:txbxContent>
                    <w:p w14:paraId="20B6FF01" w14:textId="77777777" w:rsidR="005F0000" w:rsidRPr="00A74A18" w:rsidRDefault="005F0000" w:rsidP="00A74A18">
                      <w:pPr>
                        <w:jc w:val="center"/>
                        <w:rPr>
                          <w:b/>
                          <w:sz w:val="22"/>
                        </w:rPr>
                      </w:pPr>
                      <w:r w:rsidRPr="00A74A18">
                        <w:rPr>
                          <w:rFonts w:hint="eastAsia"/>
                          <w:b/>
                          <w:sz w:val="22"/>
                        </w:rPr>
                        <w:t>社保</w:t>
                      </w:r>
                      <w:r w:rsidRPr="00A74A18">
                        <w:rPr>
                          <w:b/>
                          <w:sz w:val="22"/>
                        </w:rPr>
                        <w:t>缴费</w:t>
                      </w:r>
                      <w:r w:rsidRPr="00A74A18">
                        <w:rPr>
                          <w:rFonts w:hint="eastAsia"/>
                          <w:b/>
                          <w:sz w:val="22"/>
                        </w:rPr>
                        <w:t>途径</w:t>
                      </w:r>
                    </w:p>
                  </w:txbxContent>
                </v:textbox>
              </v:rect>
              <v:rect id="矩形 1948" o:spid="_x0000_s2463" style="position:absolute;left:23746;top:6000;width:11906;height:25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sSsUA&#10;AADdAAAADwAAAGRycy9kb3ducmV2LnhtbESPQW/CMAyF75P4D5GRdhvp0MRGR0BoGgj1Mg32A6zG&#10;NNUapzQBCr8eH5C4+cnve36eLXrfqBN1sQ5s4HWUgSIug625MvC3W718gIoJ2WITmAxcKMJiPnia&#10;YW7DmX/ptE2VkhCOORpwKbW51rF05DGOQkssu33oPCaRXaVth2cJ940eZ9lEe6xZLjhs6ctR+b89&#10;eqkx3k+q9XuBxbS5fmv+2RXucDXmedgvP0El6tPDfKc3Vrjpm9SVb2QE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7+xKxQAAAN0AAAAPAAAAAAAAAAAAAAAAAJgCAABkcnMv&#10;ZG93bnJldi54bWxQSwUGAAAAAAQABAD1AAAAigMAAAAA&#10;" fillcolor="#fbcaa2" strokecolor="#f68c36">
                <v:fill color2="#fdefe3" rotate="t" angle="180" colors="0 #ffbe86;22938f #ffd0aa;1 #ffebdb" focus="100%" type="gradient"/>
                <v:shadow on="t" color="black" opacity="24903f" origin=",.5" offset="0,.55556mm"/>
                <v:textbox>
                  <w:txbxContent>
                    <w:p w14:paraId="63244896" w14:textId="77777777" w:rsidR="005F0000" w:rsidRPr="00A74A18" w:rsidRDefault="005F0000" w:rsidP="000816D7">
                      <w:pPr>
                        <w:jc w:val="center"/>
                        <w:rPr>
                          <w:b/>
                          <w:sz w:val="22"/>
                        </w:rPr>
                      </w:pPr>
                      <w:r>
                        <w:rPr>
                          <w:rFonts w:hint="eastAsia"/>
                          <w:b/>
                          <w:sz w:val="22"/>
                        </w:rPr>
                        <w:t>银行</w:t>
                      </w:r>
                      <w:r w:rsidRPr="00A74A18">
                        <w:rPr>
                          <w:b/>
                          <w:sz w:val="22"/>
                        </w:rPr>
                        <w:t>缴费</w:t>
                      </w:r>
                      <w:r w:rsidRPr="00A74A18">
                        <w:rPr>
                          <w:rFonts w:hint="eastAsia"/>
                          <w:b/>
                          <w:sz w:val="22"/>
                        </w:rPr>
                        <w:t>途径</w:t>
                      </w:r>
                    </w:p>
                  </w:txbxContent>
                </v:textbox>
              </v:rect>
              <v:group id="组合 1954" o:spid="_x0000_s2464" style="position:absolute;left:14097;top:2952;width:16135;height:2953" coordsize="26860,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0W08QAAADdAAAADwAAAGRycy9kb3ducmV2LnhtbERPTWvCQBC9C/0PyxR6&#10;003aWmrqKiJVPIhgFMTbkB2TYHY2ZLdJ/PddQfA2j/c503lvKtFS40rLCuJRBII4s7rkXMHxsBp+&#10;g3AeWWNlmRTcyMF89jKYYqJtx3tqU5+LEMIuQQWF93UipcsKMuhGtiYO3MU2Bn2ATS51g10IN5V8&#10;j6IvabDk0FBgTcuCsmv6ZxSsO+wWH/Fvu71elrfzYbw7bWNS6u21X/yA8NT7p/jh3ugwfzL+hP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0W08QAAADdAAAA&#10;DwAAAAAAAAAAAAAAAACqAgAAZHJzL2Rvd25yZXYueG1sUEsFBgAAAAAEAAQA+gAAAJsDAAAAAA==&#10;">
                <v:line id="直接连接符 1955" o:spid="_x0000_s2465" style="position:absolute;visibility:visible" from="0,2095" to="2686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sxlcMAAADdAAAADwAAAGRycy9kb3ducmV2LnhtbERPTWvCQBC9C/0Pywje6iYpKW10lVBa&#10;8FoV2uOYnWZTs7NpdtXk33cFwds83ucs14NtxZl63zhWkM4TEMSV0w3XCva7j8cXED4ga2wdk4KR&#10;PKxXD5MlFtpd+JPO21CLGMK+QAUmhK6Q0leGLPq564gj9+N6iyHCvpa6x0sMt63MkuRZWmw4Nhjs&#10;6M1QddyerIJfQ4N+T/Mx/forT4dx59rs6Vup2XQoFyACDeEuvrk3Os5/zXO4fhN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7MZXDAAAA3QAAAA8AAAAAAAAAAAAA&#10;AAAAoQIAAGRycy9kb3ducmV2LnhtbFBLBQYAAAAABAAEAPkAAACRAwAAAAA=&#10;" strokecolor="#4e6128"/>
                <v:shape id="直接箭头连接符 1956" o:spid="_x0000_s2466" type="#_x0000_t32" style="position:absolute;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3iqsUAAADdAAAADwAAAGRycy9kb3ducmV2LnhtbERPTWvCQBC9F/oflil4qxsbtDXNRoqm&#10;6KE9RL14G7LTJCQ7G7Jbjf/eFQq9zeN9TroaTSfONLjGsoLZNAJBXFrdcKXgePh8fgPhPLLGzjIp&#10;uJKDVfb4kGKi7YULOu99JUIIuwQV1N73iZSurMmgm9qeOHA/djDoAxwqqQe8hHDTyZcoWkiDDYeG&#10;Gnta11S2+1+jINdfeUGvrTsV8ca0m+9tPotjpSZP48c7CE+j/xf/uXc6zF/OF3D/Jpwg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3iqsUAAADdAAAADwAAAAAAAAAA&#10;AAAAAAChAgAAZHJzL2Rvd25yZXYueG1sUEsFBgAAAAAEAAQA+QAAAJMDAAAAAA==&#10;" strokecolor="#4e6128">
                  <v:stroke endarrow="block"/>
                </v:shape>
                <v:shape id="直接箭头连接符 1957" o:spid="_x0000_s2467" type="#_x0000_t32" style="position:absolute;left:26860;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FHMcUAAADdAAAADwAAAGRycy9kb3ducmV2LnhtbERPTWvCQBC9C/0PyxR6q5sY1DZ1I0Uj&#10;etBDbC+9DdlpEpKdDdmtpv++KxS8zeN9zmo9mk5caHCNZQXxNAJBXFrdcKXg82P3/ALCeWSNnWVS&#10;8EsO1tnDZIWptlcu6HL2lQgh7FJUUHvfp1K6siaDbmp74sB928GgD3CopB7wGsJNJ2dRtJAGGw4N&#10;Nfa0qalszz9GQa6PeUHL1n0Vyda029M+j5NEqafH8f0NhKfR38X/7oMO81/nS7h9E06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FHMcUAAADdAAAADwAAAAAAAAAA&#10;AAAAAAChAgAAZHJzL2Rvd25yZXYueG1sUEsFBgAAAAAEAAQA+QAAAJMDAAAAAA==&#10;" strokecolor="#4e6128">
                  <v:stroke endarrow="block"/>
                </v:shape>
                <v:line id="直接连接符 1958" o:spid="_x0000_s2468" style="position:absolute;flip:y;visibility:visible" from="13335,0" to="13335,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XlG8cAAADdAAAADwAAAGRycy9kb3ducmV2LnhtbESPzU7DQAyE70h9h5UrcaObIoEgdFvx&#10;K6DqhYIqjibrJlGz3ijeJoGnxwckbrZmPPN5sRpDY3rqpI7sYD7LwBAX0ddcOvh4fzq7AiMJ2WMT&#10;mRx8k8BqOTlZYO7jwG/Ub1NpNIQlRwdVSm1urRQVBZRZbIlV28cuYNK1K63vcNDw0NjzLLu0AWvW&#10;hgpbuq+oOGyPwUH7s9sMz/3d5vNhLV+Px1dZ7/bi3Ol0vL0Bk2hM/+a/6xev+NcXiqvf6Ah2+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xeUbxwAAAN0AAAAPAAAAAAAA&#10;AAAAAAAAAKECAABkcnMvZG93bnJldi54bWxQSwUGAAAAAAQABAD5AAAAlQMAAAAA&#10;" strokecolor="#4e6128"/>
              </v:group>
              <v:group id="组合 1959" o:spid="_x0000_s2469" style="position:absolute;left:6096;top:8667;width:14001;height:4096" coordsize="26860,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3suU3FAAAA3QAA&#10;AA8AAAAAAAAAAAAAAAAAqgIAAGRycy9kb3ducmV2LnhtbFBLBQYAAAAABAAEAPoAAACcAwAAAAA=&#10;">
                <v:line id="直接连接符 1960" o:spid="_x0000_s2470" style="position:absolute;visibility:visible" from="0,2095" to="2686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BYsMUAAADdAAAADwAAAGRycy9kb3ducmV2LnhtbESPQW/CMAyF70j7D5En7QZpmYagEBCa&#10;NmnXwaRxNI1pujVO1wRo//18QOJm6z2/93m16X2jLtTFOrCBfJKBIi6Drbky8LV/H89BxYRssQlM&#10;BgaKsFk/jFZY2HDlT7rsUqUkhGOBBlxKbaF1LB15jJPQEot2Cp3HJGtXadvhVcJ9o6dZNtMea5YG&#10;hy29Oip/d2dv4MdRb9/ylyH//tuej8M+NNPngzFPj/12CSpRn+7m2/WHFfzFTPjlGxlBr/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SBYsMUAAADdAAAADwAAAAAAAAAA&#10;AAAAAAChAgAAZHJzL2Rvd25yZXYueG1sUEsFBgAAAAAEAAQA+QAAAJMDAAAAAA==&#10;" strokecolor="#4e6128"/>
                <v:shape id="直接箭头连接符 1961" o:spid="_x0000_s2471" type="#_x0000_t32" style="position:absolute;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iwY8QAAADdAAAADwAAAGRycy9kb3ducmV2LnhtbERPTWvCQBC9C/6HZQq91U0asG3MRqSm&#10;2IMeYnvxNmSnSUh2NmS3mv57tyB4m8f7nGw9mV6caXStZQXxIgJBXFndcq3g++vj6RWE88gae8uk&#10;4I8crPP5LMNU2wuXdD76WoQQdikqaLwfUild1ZBBt7ADceB+7GjQBzjWUo94CeGml89RtJQGWw4N&#10;DQ703lDVHX+NgkLvi5JeOncqk63ptoddESeJUo8P02YFwtPk7+Kb+1OH+W/LGP6/CSfI/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LBjxAAAAN0AAAAPAAAAAAAAAAAA&#10;AAAAAKECAABkcnMvZG93bnJldi54bWxQSwUGAAAAAAQABAD5AAAAkgMAAAAA&#10;" strokecolor="#4e6128">
                  <v:stroke endarrow="block"/>
                </v:shape>
                <v:shape id="直接箭头连接符 1962" o:spid="_x0000_s2472" type="#_x0000_t32" style="position:absolute;left:26860;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ouFMQAAADdAAAADwAAAGRycy9kb3ducmV2LnhtbERPTWvCQBC9C/0PyxS86UYD2kY3odRI&#10;e2gPsV68DdkxCcnOhuyq8d93CwVv83ifs81G04krDa6xrGAxj0AQl1Y3XCk4/uxnLyCcR9bYWSYF&#10;d3KQpU+TLSba3rig68FXIoSwS1BB7X2fSOnKmgy6ue2JA3e2g0Ef4FBJPeAthJtOLqNoJQ02HBpq&#10;7Om9prI9XIyCXH/lBa1bdyrinWl33x/5Io6Vmj6PbxsQnkb/EP+7P3WY/7pawt834QS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Ci4UxAAAAN0AAAAPAAAAAAAAAAAA&#10;AAAAAKECAABkcnMvZG93bnJldi54bWxQSwUGAAAAAAQABAD5AAAAkgMAAAAA&#10;" strokecolor="#4e6128">
                  <v:stroke endarrow="block"/>
                </v:shape>
                <v:line id="直接连接符 1963" o:spid="_x0000_s2473" style="position:absolute;flip:y;visibility:visible" from="13335,0" to="13335,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2918UAAADdAAAADwAAAGRycy9kb3ducmV2LnhtbERPS0vDQBC+C/6HZYTe7KYWiqbdlmor&#10;aumlD4rHMTtNgtnZkNkm0V/vCoK3+fieM1v0rlItNVJ6NjAaJqCIM29Lzg0cD8+396AkIFusPJOB&#10;LxJYzK+vZpha3/GO2n3IVQxhSdFAEUKdai1ZQQ5l6GviyJ194zBE2OTaNtjFcFfpuySZaIclx4YC&#10;a3oqKPvcX5yB+vu07V7ax+37aiMf68ubbE5nMWZw0y+noAL14V/85361cf7DZAy/38QT9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2918UAAADdAAAADwAAAAAAAAAA&#10;AAAAAAChAgAAZHJzL2Rvd25yZXYueG1sUEsFBgAAAAAEAAQA+QAAAJMDAAAAAA==&#10;" strokecolor="#4e6128"/>
              </v:group>
              <v:shape id="直接箭头连接符 408" o:spid="_x0000_s2474" type="#_x0000_t32" style="position:absolute;left:21462;top:28247;width:0;height:352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cJGMIAAADdAAAADwAAAGRycy9kb3ducmV2LnhtbERPS4vCMBC+C/6HMMLeNNWD2q6pFEHw&#10;JlsfeBya2ba0mZQm1u6/3wgLe5uP7zm7/WhaMVDvassKlosIBHFhdc2lguvlON+CcB5ZY2uZFPyQ&#10;g306neww0fbFXzTkvhQhhF2CCirvu0RKV1Rk0C1sRxy4b9sb9AH2pdQ9vkK4aeUqitbSYM2hocKO&#10;DhUVTf40Ci7b+lqcN49jfneyGbpbdl5mmVIfszH7BOFp9P/iP/dJh/nxOob3N+EEmf4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cJGMIAAADdAAAADwAAAAAAAAAAAAAA&#10;AAChAgAAZHJzL2Rvd25yZXYueG1sUEsFBgAAAAAEAAQA+QAAAJADAAAAAA==&#10;" strokecolor="#4f6228">
                <v:stroke endarrow="block"/>
                <o:lock v:ext="edit" shapetype="f"/>
              </v:shape>
              <v:shape id="直接箭头连接符 409" o:spid="_x0000_s2475" type="#_x0000_t32" style="position:absolute;left:21557;top:39439;width:0;height:32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Q2WMUAAADdAAAADwAAAGRycy9kb3ducmV2LnhtbESPT4vCQAzF7wt+hyEL3tapHlbtOkoR&#10;hL2J9Q97DJ1sW+xkSmes9dubg+At4b2898tqM7hG9dSF2rOB6SQBRVx4W3Np4HTcfS1AhYhssfFM&#10;Bh4UYLMefawwtf7OB+rzWCoJ4ZCigSrGNtU6FBU5DBPfEov27zuHUdau1LbDu4S7Rs+S5Fs7rFka&#10;KmxpW1FxzW/OwHFRn4r9/G+XX4K+9u0520+zzJjx55D9gIo0xLf5df1rBX85F375RkbQ6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Q2WMUAAADdAAAADwAAAAAAAAAA&#10;AAAAAAChAgAAZHJzL2Rvd25yZXYueG1sUEsFBgAAAAAEAAQA+QAAAJMDAAAAAA==&#10;" strokecolor="#4f6228">
                <v:stroke endarrow="block"/>
                <o:lock v:ext="edit" shapetype="f"/>
              </v:shape>
              <v:rect id="矩形 362" o:spid="_x0000_s2476" style="position:absolute;left:15348;top:19689;width:12509;height:9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TIvsMA&#10;AADdAAAADwAAAGRycy9kb3ducmV2LnhtbERPzU4CMRC+k/gOzZhwMdKFGMGFQoRAhBusPsCwHXc3&#10;bqdrW5b69tbEhNt8+X5nsYqmFT0531hWMB5lIIhLqxuuFHy87x5nIHxA1thaJgU/5GG1vBssMNf2&#10;yifqi1CJFMI+RwV1CF0upS9rMuhHtiNO3Kd1BkOCrpLa4TWFm1ZOsuxZGmw4NdTY0aam8qu4GAWH&#10;h1mMBU0ub8fv7e7s6Gnd416p4X18nYMIFMNN/O/e6zT/ZTqG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TIv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E39987C" w14:textId="77777777" w:rsidR="005F0000" w:rsidRDefault="005F0000" w:rsidP="00E77E73">
                      <w:pPr>
                        <w:rPr>
                          <w:sz w:val="18"/>
                          <w:szCs w:val="18"/>
                        </w:rPr>
                      </w:pPr>
                      <w:r w:rsidRPr="00447C07">
                        <w:rPr>
                          <w:rFonts w:hint="eastAsia"/>
                          <w:sz w:val="18"/>
                          <w:szCs w:val="18"/>
                        </w:rPr>
                        <w:t>用人单位携带《社会保险登记证》</w:t>
                      </w:r>
                      <w:r>
                        <w:rPr>
                          <w:rFonts w:hint="eastAsia"/>
                          <w:sz w:val="18"/>
                          <w:szCs w:val="18"/>
                        </w:rPr>
                        <w:t>、</w:t>
                      </w:r>
                      <w:r>
                        <w:rPr>
                          <w:sz w:val="18"/>
                          <w:szCs w:val="18"/>
                        </w:rPr>
                        <w:t>《月报</w:t>
                      </w:r>
                      <w:r>
                        <w:rPr>
                          <w:rFonts w:hint="eastAsia"/>
                          <w:sz w:val="18"/>
                          <w:szCs w:val="18"/>
                        </w:rPr>
                        <w:t>补缴</w:t>
                      </w:r>
                      <w:r>
                        <w:rPr>
                          <w:sz w:val="18"/>
                          <w:szCs w:val="18"/>
                        </w:rPr>
                        <w:t>表</w:t>
                      </w:r>
                      <w:r>
                        <w:rPr>
                          <w:rFonts w:hint="eastAsia"/>
                          <w:sz w:val="18"/>
                          <w:szCs w:val="18"/>
                        </w:rPr>
                        <w:t>》</w:t>
                      </w:r>
                      <w:r w:rsidRPr="00447C07">
                        <w:rPr>
                          <w:rFonts w:hint="eastAsia"/>
                          <w:sz w:val="18"/>
                          <w:szCs w:val="18"/>
                        </w:rPr>
                        <w:t>到社保中心登记业务</w:t>
                      </w:r>
                      <w:proofErr w:type="gramStart"/>
                      <w:r w:rsidRPr="00447C07">
                        <w:rPr>
                          <w:rFonts w:hint="eastAsia"/>
                          <w:sz w:val="18"/>
                          <w:szCs w:val="18"/>
                        </w:rPr>
                        <w:t>岗</w:t>
                      </w:r>
                      <w:r>
                        <w:rPr>
                          <w:rFonts w:hint="eastAsia"/>
                          <w:sz w:val="18"/>
                          <w:szCs w:val="18"/>
                        </w:rPr>
                        <w:t>申请</w:t>
                      </w:r>
                      <w:proofErr w:type="gramEnd"/>
                      <w:r>
                        <w:rPr>
                          <w:sz w:val="18"/>
                          <w:szCs w:val="18"/>
                        </w:rPr>
                        <w:t>月报补缴</w:t>
                      </w:r>
                    </w:p>
                    <w:p w14:paraId="529B8ADD" w14:textId="77777777" w:rsidR="005F0000" w:rsidRPr="00447C07" w:rsidRDefault="005F0000" w:rsidP="00E77E73">
                      <w:pPr>
                        <w:rPr>
                          <w:sz w:val="18"/>
                          <w:szCs w:val="18"/>
                        </w:rPr>
                      </w:pPr>
                    </w:p>
                  </w:txbxContent>
                </v:textbox>
              </v:rect>
              <v:rect id="矩形 397" o:spid="_x0000_s2477" style="position:absolute;left:15557;top:31763;width:12096;height:83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ZWycMA&#10;AADdAAAADwAAAGRycy9kb3ducmV2LnhtbERP3U7CMBS+N/EdmkPijZHOhShMChEiEe508ACH9bgt&#10;rKezLaO8vTUx8e58+X7PfBlNJwZyvrWs4HGcgSCurG65VnDYbx6mIHxA1thZJgVX8rBc3N7MsdD2&#10;wp80lKEWKYR9gQqaEPpCSl81ZNCPbU+cuC/rDIYEXS21w0sKN53Ms+xJGmw5NTTY07qh6lSejYLd&#10;/TTGkvLz+8f32+boaLIacKvU3Si+voAIFMO/+M+91Wn+7DmH32/SC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ZWyc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7730F14A" w14:textId="77777777" w:rsidR="005F0000" w:rsidRPr="00447C07" w:rsidRDefault="005F0000" w:rsidP="00E77E73">
                      <w:pPr>
                        <w:rPr>
                          <w:sz w:val="18"/>
                          <w:szCs w:val="18"/>
                        </w:rPr>
                      </w:pPr>
                      <w:r w:rsidRPr="00447C07">
                        <w:rPr>
                          <w:rFonts w:hint="eastAsia"/>
                          <w:sz w:val="18"/>
                          <w:szCs w:val="18"/>
                        </w:rPr>
                        <w:t>社保中心登记业务岗进行审核，生成还欠信息，并根据</w:t>
                      </w:r>
                      <w:r w:rsidRPr="00447C07">
                        <w:rPr>
                          <w:sz w:val="18"/>
                          <w:szCs w:val="18"/>
                        </w:rPr>
                        <w:t>情况</w:t>
                      </w:r>
                      <w:r w:rsidRPr="00447C07">
                        <w:rPr>
                          <w:rFonts w:hint="eastAsia"/>
                          <w:sz w:val="18"/>
                          <w:szCs w:val="18"/>
                        </w:rPr>
                        <w:t>打印欠费</w:t>
                      </w:r>
                      <w:r>
                        <w:rPr>
                          <w:rFonts w:hint="eastAsia"/>
                          <w:sz w:val="18"/>
                          <w:szCs w:val="18"/>
                        </w:rPr>
                        <w:t>、</w:t>
                      </w:r>
                      <w:r>
                        <w:rPr>
                          <w:sz w:val="18"/>
                          <w:szCs w:val="18"/>
                        </w:rPr>
                        <w:t>补缴等</w:t>
                      </w:r>
                      <w:r w:rsidRPr="00447C07">
                        <w:rPr>
                          <w:sz w:val="18"/>
                          <w:szCs w:val="18"/>
                        </w:rPr>
                        <w:t>相关表格</w:t>
                      </w:r>
                    </w:p>
                  </w:txbxContent>
                </v:textbox>
              </v:rect>
              <v:rect id="矩形 395" o:spid="_x0000_s2478" style="position:absolute;left:15747;top:42677;width:12002;height:8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rzUsMA&#10;AADdAAAADwAAAGRycy9kb3ducmV2LnhtbERPzU4CMRC+m/AOzZB4MdAVieBCIWok4E0WH2DYDrsb&#10;ttO1LUt9e2ti4m2+fL+zXEfTip6cbywruB9nIIhLqxuuFHweNqM5CB+QNbaWScE3eVivBjdLzLW9&#10;8p76IlQihbDPUUEdQpdL6cuaDPqx7YgTd7LOYEjQVVI7vKZw08pJlj1Kgw2nhho7eq2pPBcXo+D9&#10;bh5jQZPL9uPrbXN0NH3pcafU7TA+L0AEiuFf/Ofe6TT/afYAv9+kE+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rzU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CF66D58" w14:textId="77777777" w:rsidR="005F0000" w:rsidRPr="00447C07" w:rsidRDefault="005F0000" w:rsidP="00E77E73">
                      <w:pPr>
                        <w:rPr>
                          <w:sz w:val="18"/>
                          <w:szCs w:val="18"/>
                        </w:rPr>
                      </w:pPr>
                      <w:r w:rsidRPr="00447C07">
                        <w:rPr>
                          <w:rFonts w:hint="eastAsia"/>
                          <w:sz w:val="18"/>
                          <w:szCs w:val="18"/>
                        </w:rPr>
                        <w:t>用人单位携带登记科打印的</w:t>
                      </w:r>
                      <w:r>
                        <w:rPr>
                          <w:rFonts w:hint="eastAsia"/>
                          <w:sz w:val="18"/>
                          <w:szCs w:val="18"/>
                        </w:rPr>
                        <w:t>欠费</w:t>
                      </w:r>
                      <w:r>
                        <w:rPr>
                          <w:sz w:val="18"/>
                          <w:szCs w:val="18"/>
                        </w:rPr>
                        <w:t>、补缴等</w:t>
                      </w:r>
                      <w:r w:rsidRPr="00447C07">
                        <w:rPr>
                          <w:rFonts w:hint="eastAsia"/>
                          <w:sz w:val="18"/>
                          <w:szCs w:val="18"/>
                        </w:rPr>
                        <w:t>相关表格及支票或银行卡到基金科缴费</w:t>
                      </w:r>
                    </w:p>
                  </w:txbxContent>
                </v:textbox>
              </v:rect>
              <v:rect id="矩形 1974" o:spid="_x0000_s2479" style="position:absolute;left:190;top:12858;width:11906;height:4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4s8sUA&#10;AADdAAAADwAAAGRycy9kb3ducmV2LnhtbESP3YrCMBCF74V9hzAL3mmqiD9doyyii/RG1H2AoRmb&#10;YjPpNlG7Pr0RBO9mOOc7c2a+bG0lrtT40rGCQT8BQZw7XXKh4Pe46U1B+ICssXJMCv7Jw3Lx0Zlj&#10;qt2N93Q9hELEEPYpKjAh1KmUPjdk0fddTRy1k2sshrg2hdQN3mK4reQwScbSYsnxgsGaVoby8+Fi&#10;Y43haVz8TDLMZtV9LXl3zMzfXanuZ/v9BSJQG97mF73VkZtNRvD8Jo4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zizyxQAAAN0AAAAPAAAAAAAAAAAAAAAAAJgCAABkcnMv&#10;ZG93bnJldi54bWxQSwUGAAAAAAQABAD1AAAAigMAAAAA&#10;" fillcolor="#fbcaa2" strokecolor="#f68c36">
                <v:fill color2="#fdefe3" rotate="t" angle="180" colors="0 #ffbe86;22938f #ffd0aa;1 #ffebdb" focus="100%" type="gradient"/>
                <v:shadow on="t" color="black" opacity="24903f" origin=",.5" offset="0,.55556mm"/>
                <v:textbox>
                  <w:txbxContent>
                    <w:p w14:paraId="3D25B0D1" w14:textId="77777777" w:rsidR="005F0000" w:rsidRPr="00B34EAC" w:rsidRDefault="005F0000" w:rsidP="00447C07">
                      <w:pPr>
                        <w:jc w:val="center"/>
                        <w:rPr>
                          <w:b/>
                          <w:sz w:val="18"/>
                        </w:rPr>
                      </w:pPr>
                      <w:r w:rsidRPr="00B34EAC">
                        <w:rPr>
                          <w:rFonts w:hint="eastAsia"/>
                          <w:b/>
                          <w:sz w:val="18"/>
                        </w:rPr>
                        <w:t>月报</w:t>
                      </w:r>
                      <w:r w:rsidRPr="00B34EAC">
                        <w:rPr>
                          <w:b/>
                          <w:sz w:val="18"/>
                        </w:rPr>
                        <w:t>托收不成功二次</w:t>
                      </w:r>
                      <w:r w:rsidRPr="00B34EAC">
                        <w:rPr>
                          <w:rFonts w:hint="eastAsia"/>
                          <w:b/>
                          <w:sz w:val="18"/>
                        </w:rPr>
                        <w:t>缴费</w:t>
                      </w:r>
                    </w:p>
                  </w:txbxContent>
                </v:textbox>
              </v:rect>
              <v:rect id="矩形 1975" o:spid="_x0000_s2480" style="position:absolute;left:15240;top:12858;width:11906;height:4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KJacQA&#10;AADdAAAADwAAAGRycy9kb3ducmV2LnhtbESP3YrCMBCF74V9hzAL3mmq4F/XKIvoIr0RdR9gaMam&#10;2Ey6TdSuT28EwbsZzvnOnJkvW1uJKzW+dKxg0E9AEOdOl1wo+D1uelMQPiBrrByTgn/ysFx8dOaY&#10;anfjPV0PoRAxhH2KCkwIdSqlzw1Z9H1XE0ft5BqLIa5NIXWDtxhuKzlMkrG0WHK8YLCmlaH8fLjY&#10;WGN4Ghc/kwyzWXVfS94dM/N3V6r72X5/gQjUhrf5RW915GaTETy/iSP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CiWnEAAAA3QAAAA8AAAAAAAAAAAAAAAAAmAIAAGRycy9k&#10;b3ducmV2LnhtbFBLBQYAAAAABAAEAPUAAACJAwAAAAA=&#10;" fillcolor="#fbcaa2" strokecolor="#f68c36">
                <v:fill color2="#fdefe3" rotate="t" angle="180" colors="0 #ffbe86;22938f #ffd0aa;1 #ffebdb" focus="100%" type="gradient"/>
                <v:shadow on="t" color="black" opacity="24903f" origin=",.5" offset="0,.55556mm"/>
                <v:textbox>
                  <w:txbxContent>
                    <w:p w14:paraId="2B5EBF90" w14:textId="77777777" w:rsidR="005F0000" w:rsidRPr="00B34EAC" w:rsidRDefault="005F0000" w:rsidP="00447C07">
                      <w:pPr>
                        <w:jc w:val="center"/>
                        <w:rPr>
                          <w:b/>
                          <w:sz w:val="18"/>
                        </w:rPr>
                      </w:pPr>
                      <w:r w:rsidRPr="00B34EAC">
                        <w:rPr>
                          <w:rFonts w:hint="eastAsia"/>
                          <w:b/>
                          <w:sz w:val="18"/>
                        </w:rPr>
                        <w:t>申请月报补缴</w:t>
                      </w:r>
                    </w:p>
                  </w:txbxContent>
                </v:textbox>
              </v:rect>
              <v:rect id="矩形 362" o:spid="_x0000_s2481" style="position:absolute;top:19605;width:12096;height:211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H1UcMA&#10;AADdAAAADwAAAGRycy9kb3ducmV2LnhtbERPzU4CMRC+k/AOzZBwIdKVEMGVQoRAxBusPsC4HXc3&#10;bqdLW5b69tbExNt8+X5ntYmmFT0531hWcD/NQBCXVjdcKXh/O9wtQfiArLG1TAq+ycNmPRysMNf2&#10;xmfqi1CJFMI+RwV1CF0upS9rMuintiNO3Kd1BkOCrpLa4S2Fm1bOsuxBGmw4NdTY0a6m8qu4GgWv&#10;k2WMBc2uL6fL/vDhaL7t8ajUeBSfn0AEiuFf/Oc+6jT/cbGA32/SC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H1Uc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105324C1" w14:textId="77777777" w:rsidR="005F0000" w:rsidRDefault="005F0000" w:rsidP="00E77E73">
                      <w:pPr>
                        <w:rPr>
                          <w:sz w:val="18"/>
                          <w:szCs w:val="18"/>
                        </w:rPr>
                      </w:pPr>
                      <w:r>
                        <w:rPr>
                          <w:rFonts w:ascii="宋体" w:hAnsi="宋体" w:hint="eastAsia"/>
                          <w:sz w:val="18"/>
                          <w:szCs w:val="18"/>
                        </w:rPr>
                        <w:t>①</w:t>
                      </w:r>
                      <w:r>
                        <w:rPr>
                          <w:rFonts w:hint="eastAsia"/>
                          <w:sz w:val="18"/>
                          <w:szCs w:val="18"/>
                        </w:rPr>
                        <w:t>医疗</w:t>
                      </w:r>
                      <w:r>
                        <w:rPr>
                          <w:sz w:val="18"/>
                          <w:szCs w:val="18"/>
                        </w:rPr>
                        <w:t>保险</w:t>
                      </w:r>
                      <w:r>
                        <w:rPr>
                          <w:rFonts w:hint="eastAsia"/>
                          <w:sz w:val="18"/>
                          <w:szCs w:val="18"/>
                        </w:rPr>
                        <w:t>：每月</w:t>
                      </w:r>
                      <w:r>
                        <w:rPr>
                          <w:rFonts w:hint="eastAsia"/>
                          <w:sz w:val="18"/>
                          <w:szCs w:val="18"/>
                        </w:rPr>
                        <w:t>27</w:t>
                      </w:r>
                      <w:r>
                        <w:rPr>
                          <w:rFonts w:hint="eastAsia"/>
                          <w:sz w:val="18"/>
                          <w:szCs w:val="18"/>
                        </w:rPr>
                        <w:t>日前，</w:t>
                      </w:r>
                      <w:r>
                        <w:rPr>
                          <w:sz w:val="18"/>
                          <w:szCs w:val="18"/>
                        </w:rPr>
                        <w:t>携带</w:t>
                      </w:r>
                      <w:r>
                        <w:rPr>
                          <w:rFonts w:hint="eastAsia"/>
                          <w:sz w:val="18"/>
                          <w:szCs w:val="18"/>
                        </w:rPr>
                        <w:t>单位《</w:t>
                      </w:r>
                      <w:r>
                        <w:rPr>
                          <w:sz w:val="18"/>
                          <w:szCs w:val="18"/>
                        </w:rPr>
                        <w:t>社</w:t>
                      </w:r>
                      <w:r>
                        <w:rPr>
                          <w:rFonts w:hint="eastAsia"/>
                          <w:sz w:val="18"/>
                          <w:szCs w:val="18"/>
                        </w:rPr>
                        <w:t>会保险</w:t>
                      </w:r>
                      <w:r>
                        <w:rPr>
                          <w:sz w:val="18"/>
                          <w:szCs w:val="18"/>
                        </w:rPr>
                        <w:t>登记证</w:t>
                      </w:r>
                      <w:r>
                        <w:rPr>
                          <w:rFonts w:hint="eastAsia"/>
                          <w:sz w:val="18"/>
                          <w:szCs w:val="18"/>
                        </w:rPr>
                        <w:t>》直接到</w:t>
                      </w:r>
                      <w:r>
                        <w:rPr>
                          <w:sz w:val="18"/>
                          <w:szCs w:val="18"/>
                        </w:rPr>
                        <w:t>基金科缴费</w:t>
                      </w:r>
                      <w:r>
                        <w:rPr>
                          <w:rFonts w:hint="eastAsia"/>
                          <w:sz w:val="18"/>
                          <w:szCs w:val="18"/>
                        </w:rPr>
                        <w:t>。</w:t>
                      </w:r>
                    </w:p>
                    <w:p w14:paraId="60B5B862" w14:textId="77777777" w:rsidR="005F0000" w:rsidRDefault="005F0000" w:rsidP="00FA19BF">
                      <w:pPr>
                        <w:rPr>
                          <w:sz w:val="18"/>
                          <w:szCs w:val="18"/>
                        </w:rPr>
                      </w:pPr>
                      <w:r>
                        <w:rPr>
                          <w:rFonts w:ascii="宋体" w:hAnsi="宋体" w:hint="eastAsia"/>
                          <w:sz w:val="18"/>
                          <w:szCs w:val="18"/>
                        </w:rPr>
                        <w:t>②</w:t>
                      </w:r>
                      <w:r>
                        <w:rPr>
                          <w:rFonts w:hint="eastAsia"/>
                          <w:sz w:val="18"/>
                          <w:szCs w:val="18"/>
                        </w:rPr>
                        <w:t>四险</w:t>
                      </w:r>
                      <w:r>
                        <w:rPr>
                          <w:sz w:val="18"/>
                          <w:szCs w:val="18"/>
                        </w:rPr>
                        <w:t>：</w:t>
                      </w:r>
                      <w:r>
                        <w:rPr>
                          <w:rFonts w:hint="eastAsia"/>
                          <w:sz w:val="18"/>
                          <w:szCs w:val="18"/>
                        </w:rPr>
                        <w:t>每月</w:t>
                      </w:r>
                      <w:r>
                        <w:rPr>
                          <w:sz w:val="18"/>
                          <w:szCs w:val="18"/>
                        </w:rPr>
                        <w:t>21</w:t>
                      </w:r>
                      <w:r>
                        <w:rPr>
                          <w:rFonts w:hint="eastAsia"/>
                          <w:sz w:val="18"/>
                          <w:szCs w:val="18"/>
                        </w:rPr>
                        <w:t>日前，</w:t>
                      </w:r>
                      <w:r>
                        <w:rPr>
                          <w:sz w:val="18"/>
                          <w:szCs w:val="18"/>
                        </w:rPr>
                        <w:t>携带</w:t>
                      </w:r>
                      <w:r>
                        <w:rPr>
                          <w:rFonts w:hint="eastAsia"/>
                          <w:sz w:val="18"/>
                          <w:szCs w:val="18"/>
                        </w:rPr>
                        <w:t>单位《</w:t>
                      </w:r>
                      <w:r>
                        <w:rPr>
                          <w:sz w:val="18"/>
                          <w:szCs w:val="18"/>
                        </w:rPr>
                        <w:t>社</w:t>
                      </w:r>
                      <w:r>
                        <w:rPr>
                          <w:rFonts w:hint="eastAsia"/>
                          <w:sz w:val="18"/>
                          <w:szCs w:val="18"/>
                        </w:rPr>
                        <w:t>会保险</w:t>
                      </w:r>
                      <w:r>
                        <w:rPr>
                          <w:sz w:val="18"/>
                          <w:szCs w:val="18"/>
                        </w:rPr>
                        <w:t>登记证</w:t>
                      </w:r>
                      <w:r>
                        <w:rPr>
                          <w:rFonts w:hint="eastAsia"/>
                          <w:sz w:val="18"/>
                          <w:szCs w:val="18"/>
                        </w:rPr>
                        <w:t>》直接到</w:t>
                      </w:r>
                      <w:r>
                        <w:rPr>
                          <w:sz w:val="18"/>
                          <w:szCs w:val="18"/>
                        </w:rPr>
                        <w:t>基金科缴费</w:t>
                      </w:r>
                      <w:r>
                        <w:rPr>
                          <w:rFonts w:hint="eastAsia"/>
                          <w:sz w:val="18"/>
                          <w:szCs w:val="18"/>
                        </w:rPr>
                        <w:t>。</w:t>
                      </w:r>
                    </w:p>
                    <w:p w14:paraId="366F7140" w14:textId="77777777" w:rsidR="005F0000" w:rsidRPr="00FA19BF" w:rsidRDefault="005F0000" w:rsidP="00E77E73">
                      <w:pPr>
                        <w:rPr>
                          <w:sz w:val="18"/>
                          <w:szCs w:val="18"/>
                        </w:rPr>
                      </w:pPr>
                      <w:r w:rsidRPr="00610145">
                        <w:rPr>
                          <w:rFonts w:ascii="宋体" w:hAnsi="宋体" w:hint="eastAsia"/>
                          <w:sz w:val="18"/>
                          <w:szCs w:val="18"/>
                        </w:rPr>
                        <w:t>③</w:t>
                      </w:r>
                      <w:r w:rsidRPr="00610145">
                        <w:rPr>
                          <w:rFonts w:ascii="宋体" w:hAnsi="宋体" w:hint="eastAsia"/>
                          <w:b/>
                          <w:sz w:val="18"/>
                          <w:szCs w:val="18"/>
                        </w:rPr>
                        <w:t>提示</w:t>
                      </w:r>
                      <w:r w:rsidRPr="00610145">
                        <w:rPr>
                          <w:rFonts w:ascii="宋体" w:hAnsi="宋体"/>
                          <w:b/>
                          <w:sz w:val="18"/>
                          <w:szCs w:val="18"/>
                        </w:rPr>
                        <w:t>：</w:t>
                      </w:r>
                      <w:r>
                        <w:rPr>
                          <w:rFonts w:hint="eastAsia"/>
                          <w:sz w:val="18"/>
                          <w:szCs w:val="18"/>
                        </w:rPr>
                        <w:t>若未能在</w:t>
                      </w:r>
                      <w:r>
                        <w:rPr>
                          <w:sz w:val="18"/>
                          <w:szCs w:val="18"/>
                        </w:rPr>
                        <w:t>上述时间内进行二次缴费，则需申请月报补缴。</w:t>
                      </w:r>
                    </w:p>
                    <w:p w14:paraId="6C58826F" w14:textId="77777777" w:rsidR="005F0000" w:rsidRPr="00447C07" w:rsidRDefault="005F0000" w:rsidP="00E77E73">
                      <w:pPr>
                        <w:rPr>
                          <w:sz w:val="18"/>
                          <w:szCs w:val="18"/>
                        </w:rPr>
                      </w:pPr>
                    </w:p>
                  </w:txbxContent>
                </v:textbox>
              </v:rect>
              <v:group id="组合 1978" o:spid="_x0000_s2482" style="position:absolute;left:22193;top:8763;width:14573;height:4095" coordsize="26860,5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RVAtscAAADd&#10;AAAADwAAAAAAAAAAAAAAAACqAgAAZHJzL2Rvd25yZXYueG1sUEsFBgAAAAAEAAQA+gAAAJ4DAAAA&#10;AA==&#10;">
                <v:line id="直接连接符 1979" o:spid="_x0000_s2483" style="position:absolute;visibility:visible" from="0,2095" to="2686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Nn8MMAAADdAAAADwAAAGRycy9kb3ducmV2LnhtbERPTWvCQBC9C/0PyxS86SZKq0bXIKWF&#10;XqsFPY7ZMRubnU2zG03+fbdQ6G0e73M2eW9rcaPWV44VpNMEBHHhdMWlgs/D22QJwgdkjbVjUjCQ&#10;h3z7MNpgpt2dP+i2D6WIIewzVGBCaDIpfWHIop+6hjhyF9daDBG2pdQt3mO4reUsSZ6lxYpjg8GG&#10;XgwVX/vOKrga6vVr+jSkx+9ddx4Orp7NT0qNH/vdGkSgPvyL/9zvOs5fLVbw+008QW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DZ/DDAAAA3QAAAA8AAAAAAAAAAAAA&#10;AAAAoQIAAGRycy9kb3ducmV2LnhtbFBLBQYAAAAABAAEAPkAAACRAwAAAAA=&#10;" strokecolor="#4e6128"/>
                <v:shape id="直接箭头连接符 1980" o:spid="_x0000_s2484" type="#_x0000_t32" style="position:absolute;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jzAscAAADdAAAADwAAAGRycy9kb3ducmV2LnhtbESPMW/CQAyFd6T+h5MrdYMLjURp4EBV&#10;SUWHMgS6sFk5N4mS80W5K6T/vh6Q2Gy95/c+r7ej69SFhtB4NjCfJaCIS28brgx8nz6mS1AhIlvs&#10;PJOBPwqw3TxM1phZf+WCLsdYKQnhkKGBOsY+0zqUNTkMM98Ti/bjB4dR1qHSdsCrhLtOPyfJQjts&#10;WBpq7Om9prI9/joDuf3KC3ppw7lId67dHfb5PE2NeXoc31agIo3xbr5df1rBf10Kv3wjI+jN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mPMCxwAAAN0AAAAPAAAAAAAA&#10;AAAAAAAAAKECAABkcnMvZG93bnJldi54bWxQSwUGAAAAAAQABAD5AAAAlQMAAAAA&#10;" strokecolor="#4e6128">
                  <v:stroke endarrow="block"/>
                </v:shape>
                <v:shape id="直接箭头连接符 1981" o:spid="_x0000_s2485" type="#_x0000_t32" style="position:absolute;left:26860;top:2095;width:0;height:304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RWmcQAAADdAAAADwAAAGRycy9kb3ducmV2LnhtbERPTWvCQBC9F/wPyxR6q5sYqDa6imhK&#10;Pegh2ou3ITtNQrKzIbvV9N+7guBtHu9zFqvBtOJCvastK4jHEQjiwuqaSwU/p6/3GQjnkTW2lknB&#10;PzlYLUcvC0y1vXJOl6MvRQhhl6KCyvsuldIVFRl0Y9sRB+7X9gZ9gH0pdY/XEG5aOYmiD2mw5tBQ&#10;YUebiorm+GcUZHqf5TRt3DlPtqbZHr6zOEmUensd1nMQngb/FD/cOx3mf85iuH8TTpD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1FaZxAAAAN0AAAAPAAAAAAAAAAAA&#10;AAAAAKECAABkcnMvZG93bnJldi54bWxQSwUGAAAAAAQABAD5AAAAkgMAAAAA&#10;" strokecolor="#4e6128">
                  <v:stroke endarrow="block"/>
                </v:shape>
                <v:line id="直接连接符 1982" o:spid="_x0000_s2486" style="position:absolute;flip:y;visibility:visible" from="13335,0" to="13335,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03+tsQAAADdAAAADwAAAGRycy9kb3ducmV2LnhtbERPS2vCQBC+C/0PyxS86aYexEZX6ZO2&#10;4qVWxOOYHZPQ7GzIrEnqr3cLhd7m43vOYtW7SrXUSOnZwN04AUWceVtybmD39TqagZKAbLHyTAZ+&#10;SGC1vBksMLW+409qtyFXMYQlRQNFCHWqtWQFOZSxr4kjd/KNwxBhk2vbYBfDXaUnSTLVDkuODQXW&#10;9FRQ9r09OwP1Zb/p3trHzeF5LceX84es9ycxZnjbP8xBBerDv/jP/W7j/PvZBH6/iSfo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Tf62xAAAAN0AAAAPAAAAAAAAAAAA&#10;AAAAAKECAABkcnMvZG93bnJldi54bWxQSwUGAAAAAAQABAD5AAAAkgMAAAAA&#10;" strokecolor="#4e6128"/>
              </v:group>
              <v:rect id="矩形 1983" o:spid="_x0000_s2487" style="position:absolute;left:30956;top:12954;width:11906;height:40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ocYA&#10;AADdAAAADwAAAGRycy9kb3ducmV2LnhtbESP0WoCMRBF3wv+QxihbzWrBbuuRpHSStmXUvUDhs24&#10;WUwm6ybVdb++KRT6NsO9586d1aZ3VlypC41nBdNJBoK48rrhWsHx8P6UgwgRWaP1TAruFGCzHj2s&#10;sND+xl903cdapBAOBSowMbaFlKEy5DBMfEuctJPvHMa0drXUHd5SuLNylmVz6bDhdMFgS6+GqvP+&#10;26Uas9O83r2UWC7s8Cb581Cay6DU47jfLkFE6uO/+Y/+0Ilb5M/w+00aQa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LEocYAAADdAAAADwAAAAAAAAAAAAAAAACYAgAAZHJz&#10;L2Rvd25yZXYueG1sUEsFBgAAAAAEAAQA9QAAAIsDAAAAAA==&#10;" fillcolor="#fbcaa2" strokecolor="#f68c36">
                <v:fill color2="#fdefe3" rotate="t" angle="180" colors="0 #ffbe86;22938f #ffd0aa;1 #ffebdb" focus="100%" type="gradient"/>
                <v:shadow on="t" color="black" opacity="24903f" origin=",.5" offset="0,.55556mm"/>
                <v:textbox>
                  <w:txbxContent>
                    <w:p w14:paraId="3E838597" w14:textId="77777777" w:rsidR="005F0000" w:rsidRPr="00B34EAC" w:rsidRDefault="005F0000" w:rsidP="00E55E4C">
                      <w:pPr>
                        <w:jc w:val="center"/>
                        <w:rPr>
                          <w:b/>
                          <w:sz w:val="18"/>
                        </w:rPr>
                      </w:pPr>
                      <w:r>
                        <w:rPr>
                          <w:rFonts w:hint="eastAsia"/>
                          <w:b/>
                          <w:sz w:val="18"/>
                        </w:rPr>
                        <w:t>直接</w:t>
                      </w:r>
                      <w:r>
                        <w:rPr>
                          <w:b/>
                          <w:sz w:val="18"/>
                        </w:rPr>
                        <w:t>到</w:t>
                      </w:r>
                      <w:r w:rsidRPr="00B34EAC">
                        <w:rPr>
                          <w:rFonts w:hint="eastAsia"/>
                          <w:b/>
                          <w:sz w:val="18"/>
                        </w:rPr>
                        <w:t>银行缴费</w:t>
                      </w:r>
                    </w:p>
                  </w:txbxContent>
                </v:textbox>
              </v:rect>
              <v:rect id="矩形 362" o:spid="_x0000_s2488" style="position:absolute;left:31051;top:19721;width:12097;height:204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g7cMA&#10;AADdAAAADwAAAGRycy9kb3ducmV2LnhtbERP3U7CMBS+N+EdmkPiDZFOYsicFIJGIt7B4AEO63Fb&#10;WE9nW0Z9e2tC4t358v2exSqaTgzkfGtZweM0A0FcWd1yreB42DzkIHxA1thZJgU/5GG1HN0tsND2&#10;ynsaylCLFMK+QAVNCH0hpa8aMuintidO3Jd1BkOCrpba4TWFm07OsmwuDbacGhrs6a2h6lxejILP&#10;SR5jSbPLx+77fXNy9PQ64Fap+3Fcv4AIFMO/+Obe6jT/OZ/D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g7c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261F4BE1" w14:textId="77777777" w:rsidR="005F0000" w:rsidRDefault="005F0000" w:rsidP="00E77E73">
                      <w:pPr>
                        <w:rPr>
                          <w:sz w:val="18"/>
                          <w:szCs w:val="18"/>
                        </w:rPr>
                      </w:pPr>
                      <w:r w:rsidRPr="00610145">
                        <w:rPr>
                          <w:rFonts w:ascii="宋体" w:hAnsi="宋体" w:hint="eastAsia"/>
                          <w:sz w:val="18"/>
                          <w:szCs w:val="18"/>
                        </w:rPr>
                        <w:t>①</w:t>
                      </w:r>
                      <w:r w:rsidRPr="00E77E73">
                        <w:rPr>
                          <w:rFonts w:hint="eastAsia"/>
                          <w:sz w:val="18"/>
                          <w:szCs w:val="18"/>
                        </w:rPr>
                        <w:t>每月</w:t>
                      </w:r>
                      <w:r w:rsidRPr="00E77E73">
                        <w:rPr>
                          <w:sz w:val="18"/>
                          <w:szCs w:val="18"/>
                        </w:rPr>
                        <w:t>5--20</w:t>
                      </w:r>
                      <w:r w:rsidRPr="00E77E73">
                        <w:rPr>
                          <w:rFonts w:hint="eastAsia"/>
                          <w:sz w:val="18"/>
                          <w:szCs w:val="18"/>
                        </w:rPr>
                        <w:t>日内随时</w:t>
                      </w:r>
                      <w:r w:rsidRPr="00E77E73">
                        <w:rPr>
                          <w:sz w:val="18"/>
                          <w:szCs w:val="18"/>
                        </w:rPr>
                        <w:t>关注银行电子扣款是否成功，</w:t>
                      </w:r>
                      <w:r w:rsidRPr="00E77E73">
                        <w:rPr>
                          <w:rFonts w:hint="eastAsia"/>
                          <w:sz w:val="18"/>
                          <w:szCs w:val="18"/>
                        </w:rPr>
                        <w:t>一旦</w:t>
                      </w:r>
                      <w:r w:rsidRPr="00E77E73">
                        <w:rPr>
                          <w:sz w:val="18"/>
                          <w:szCs w:val="18"/>
                        </w:rPr>
                        <w:t>发现扣款不成功请于每月</w:t>
                      </w:r>
                      <w:r w:rsidRPr="00E77E73">
                        <w:rPr>
                          <w:rFonts w:hint="eastAsia"/>
                          <w:sz w:val="18"/>
                          <w:szCs w:val="18"/>
                        </w:rPr>
                        <w:t>20</w:t>
                      </w:r>
                      <w:r w:rsidRPr="00E77E73">
                        <w:rPr>
                          <w:rFonts w:hint="eastAsia"/>
                          <w:sz w:val="18"/>
                          <w:szCs w:val="18"/>
                        </w:rPr>
                        <w:t>日</w:t>
                      </w:r>
                      <w:r w:rsidRPr="00E77E73">
                        <w:rPr>
                          <w:sz w:val="18"/>
                          <w:szCs w:val="18"/>
                        </w:rPr>
                        <w:t>前</w:t>
                      </w:r>
                      <w:r>
                        <w:rPr>
                          <w:rFonts w:hint="eastAsia"/>
                          <w:sz w:val="18"/>
                          <w:szCs w:val="18"/>
                        </w:rPr>
                        <w:t>，与银行联系</w:t>
                      </w:r>
                      <w:r>
                        <w:rPr>
                          <w:sz w:val="18"/>
                          <w:szCs w:val="18"/>
                        </w:rPr>
                        <w:t>查明原因</w:t>
                      </w:r>
                      <w:r w:rsidRPr="00E77E73">
                        <w:rPr>
                          <w:sz w:val="18"/>
                          <w:szCs w:val="18"/>
                        </w:rPr>
                        <w:t>，并</w:t>
                      </w:r>
                      <w:r w:rsidRPr="00E77E73">
                        <w:rPr>
                          <w:rFonts w:hint="eastAsia"/>
                          <w:sz w:val="18"/>
                          <w:szCs w:val="18"/>
                        </w:rPr>
                        <w:t>及时</w:t>
                      </w:r>
                      <w:r>
                        <w:rPr>
                          <w:sz w:val="18"/>
                          <w:szCs w:val="18"/>
                        </w:rPr>
                        <w:t>到银行缴</w:t>
                      </w:r>
                      <w:r>
                        <w:rPr>
                          <w:rFonts w:hint="eastAsia"/>
                          <w:sz w:val="18"/>
                          <w:szCs w:val="18"/>
                        </w:rPr>
                        <w:t>费</w:t>
                      </w:r>
                      <w:r>
                        <w:rPr>
                          <w:sz w:val="18"/>
                          <w:szCs w:val="18"/>
                        </w:rPr>
                        <w:t>。</w:t>
                      </w:r>
                    </w:p>
                    <w:p w14:paraId="19AEBCE0" w14:textId="77777777" w:rsidR="005F0000" w:rsidRPr="006A4251" w:rsidRDefault="005F0000" w:rsidP="00E77E73">
                      <w:pPr>
                        <w:rPr>
                          <w:sz w:val="18"/>
                          <w:szCs w:val="18"/>
                        </w:rPr>
                      </w:pPr>
                      <w:r w:rsidRPr="00610145">
                        <w:rPr>
                          <w:rFonts w:ascii="宋体" w:hAnsi="宋体" w:hint="eastAsia"/>
                          <w:sz w:val="18"/>
                          <w:szCs w:val="18"/>
                        </w:rPr>
                        <w:t>②</w:t>
                      </w:r>
                      <w:r w:rsidRPr="006A4251">
                        <w:rPr>
                          <w:rFonts w:hint="eastAsia"/>
                          <w:b/>
                          <w:sz w:val="18"/>
                          <w:szCs w:val="18"/>
                        </w:rPr>
                        <w:t>提示</w:t>
                      </w:r>
                      <w:r w:rsidRPr="006A4251">
                        <w:rPr>
                          <w:b/>
                          <w:sz w:val="18"/>
                          <w:szCs w:val="18"/>
                        </w:rPr>
                        <w:t>：</w:t>
                      </w:r>
                      <w:r>
                        <w:rPr>
                          <w:sz w:val="18"/>
                          <w:szCs w:val="18"/>
                        </w:rPr>
                        <w:t>若未能在</w:t>
                      </w:r>
                      <w:r>
                        <w:rPr>
                          <w:rFonts w:hint="eastAsia"/>
                          <w:sz w:val="18"/>
                          <w:szCs w:val="18"/>
                        </w:rPr>
                        <w:t>20</w:t>
                      </w:r>
                      <w:r>
                        <w:rPr>
                          <w:rFonts w:hint="eastAsia"/>
                          <w:sz w:val="18"/>
                          <w:szCs w:val="18"/>
                        </w:rPr>
                        <w:t>日</w:t>
                      </w:r>
                      <w:r>
                        <w:rPr>
                          <w:sz w:val="18"/>
                          <w:szCs w:val="18"/>
                        </w:rPr>
                        <w:t>前到银行成功缴费，则需</w:t>
                      </w:r>
                      <w:r>
                        <w:rPr>
                          <w:rFonts w:hint="eastAsia"/>
                          <w:sz w:val="18"/>
                          <w:szCs w:val="18"/>
                        </w:rPr>
                        <w:t>于</w:t>
                      </w:r>
                      <w:r>
                        <w:rPr>
                          <w:rFonts w:hint="eastAsia"/>
                          <w:sz w:val="18"/>
                          <w:szCs w:val="18"/>
                        </w:rPr>
                        <w:t>21</w:t>
                      </w:r>
                      <w:r>
                        <w:rPr>
                          <w:rFonts w:hint="eastAsia"/>
                          <w:sz w:val="18"/>
                          <w:szCs w:val="18"/>
                        </w:rPr>
                        <w:t>日</w:t>
                      </w:r>
                      <w:r>
                        <w:rPr>
                          <w:sz w:val="18"/>
                          <w:szCs w:val="18"/>
                        </w:rPr>
                        <w:t>后申请月报补缴</w:t>
                      </w:r>
                      <w:r>
                        <w:rPr>
                          <w:rFonts w:hint="eastAsia"/>
                          <w:sz w:val="18"/>
                          <w:szCs w:val="18"/>
                        </w:rPr>
                        <w:t>。</w:t>
                      </w:r>
                    </w:p>
                  </w:txbxContent>
                </v:textbox>
              </v:rect>
            </v:group>
          </v:group>
        </w:pict>
      </w:r>
    </w:p>
    <w:p w14:paraId="21853A79" w14:textId="77777777" w:rsidR="00B26DD0" w:rsidRPr="009C73EB" w:rsidRDefault="00B26DD0" w:rsidP="009C73EB">
      <w:pPr>
        <w:spacing w:line="360" w:lineRule="auto"/>
        <w:rPr>
          <w:rFonts w:ascii="宋体" w:hAnsi="宋体"/>
          <w:szCs w:val="24"/>
        </w:rPr>
      </w:pPr>
    </w:p>
    <w:p w14:paraId="0F20E590" w14:textId="77777777" w:rsidR="00B26DD0" w:rsidRPr="009C73EB" w:rsidRDefault="00B26DD0" w:rsidP="009C73EB">
      <w:pPr>
        <w:spacing w:line="360" w:lineRule="auto"/>
        <w:rPr>
          <w:rFonts w:ascii="宋体" w:hAnsi="宋体"/>
          <w:szCs w:val="24"/>
        </w:rPr>
      </w:pPr>
    </w:p>
    <w:p w14:paraId="7C13823A" w14:textId="77777777" w:rsidR="00B26DD0" w:rsidRPr="009C73EB" w:rsidRDefault="00B26DD0" w:rsidP="009C73EB">
      <w:pPr>
        <w:spacing w:line="360" w:lineRule="auto"/>
        <w:rPr>
          <w:rFonts w:ascii="宋体" w:hAnsi="宋体"/>
          <w:szCs w:val="24"/>
        </w:rPr>
      </w:pPr>
    </w:p>
    <w:p w14:paraId="1377DEC3" w14:textId="77777777" w:rsidR="00B26DD0" w:rsidRPr="009C73EB" w:rsidRDefault="00B26DD0" w:rsidP="009C73EB">
      <w:pPr>
        <w:spacing w:line="360" w:lineRule="auto"/>
        <w:rPr>
          <w:rFonts w:ascii="宋体" w:hAnsi="宋体"/>
          <w:szCs w:val="24"/>
        </w:rPr>
      </w:pPr>
    </w:p>
    <w:p w14:paraId="78A9A3B2" w14:textId="77777777" w:rsidR="00B26DD0" w:rsidRPr="009C73EB" w:rsidRDefault="00B26DD0" w:rsidP="009C73EB">
      <w:pPr>
        <w:spacing w:line="360" w:lineRule="auto"/>
        <w:rPr>
          <w:rFonts w:ascii="宋体" w:hAnsi="宋体"/>
          <w:szCs w:val="24"/>
        </w:rPr>
      </w:pPr>
    </w:p>
    <w:p w14:paraId="1EF9E119" w14:textId="77777777" w:rsidR="00B26DD0" w:rsidRPr="009C73EB" w:rsidRDefault="00B26DD0" w:rsidP="009C73EB">
      <w:pPr>
        <w:spacing w:line="360" w:lineRule="auto"/>
        <w:rPr>
          <w:rFonts w:ascii="宋体" w:hAnsi="宋体"/>
          <w:szCs w:val="24"/>
        </w:rPr>
      </w:pPr>
    </w:p>
    <w:p w14:paraId="733D3241" w14:textId="77777777" w:rsidR="00B26DD0" w:rsidRPr="009C73EB" w:rsidRDefault="00B26DD0" w:rsidP="009C73EB">
      <w:pPr>
        <w:spacing w:line="360" w:lineRule="auto"/>
        <w:rPr>
          <w:rFonts w:ascii="宋体" w:hAnsi="宋体"/>
          <w:szCs w:val="24"/>
        </w:rPr>
      </w:pPr>
    </w:p>
    <w:p w14:paraId="0DBDCDF8" w14:textId="77777777" w:rsidR="00B26DD0" w:rsidRPr="009C73EB" w:rsidRDefault="00B26DD0" w:rsidP="009C73EB">
      <w:pPr>
        <w:spacing w:line="360" w:lineRule="auto"/>
        <w:rPr>
          <w:rFonts w:ascii="宋体" w:hAnsi="宋体"/>
          <w:szCs w:val="24"/>
        </w:rPr>
      </w:pPr>
    </w:p>
    <w:p w14:paraId="45935B5D" w14:textId="77777777" w:rsidR="00B26DD0" w:rsidRPr="009C73EB" w:rsidRDefault="00B26DD0" w:rsidP="009C73EB">
      <w:pPr>
        <w:spacing w:line="360" w:lineRule="auto"/>
        <w:rPr>
          <w:rFonts w:ascii="宋体" w:hAnsi="宋体"/>
          <w:szCs w:val="24"/>
        </w:rPr>
      </w:pPr>
    </w:p>
    <w:p w14:paraId="4124E86F" w14:textId="77777777" w:rsidR="00B26DD0" w:rsidRPr="009C73EB" w:rsidRDefault="00B26DD0" w:rsidP="009C73EB">
      <w:pPr>
        <w:spacing w:line="360" w:lineRule="auto"/>
        <w:rPr>
          <w:rFonts w:ascii="宋体" w:hAnsi="宋体"/>
          <w:szCs w:val="24"/>
        </w:rPr>
      </w:pPr>
    </w:p>
    <w:p w14:paraId="3FF5C882" w14:textId="77777777" w:rsidR="00B26DD0" w:rsidRPr="009C73EB" w:rsidRDefault="00B26DD0" w:rsidP="009C73EB">
      <w:pPr>
        <w:spacing w:line="360" w:lineRule="auto"/>
        <w:rPr>
          <w:rFonts w:ascii="宋体" w:hAnsi="宋体"/>
          <w:szCs w:val="24"/>
        </w:rPr>
      </w:pPr>
    </w:p>
    <w:p w14:paraId="531A096E" w14:textId="77777777" w:rsidR="00B26DD0" w:rsidRPr="009C73EB" w:rsidRDefault="00B26DD0" w:rsidP="009C73EB">
      <w:pPr>
        <w:spacing w:line="360" w:lineRule="auto"/>
        <w:rPr>
          <w:rFonts w:ascii="宋体" w:hAnsi="宋体"/>
          <w:szCs w:val="24"/>
        </w:rPr>
      </w:pPr>
    </w:p>
    <w:p w14:paraId="28E89183" w14:textId="77777777" w:rsidR="00B26DD0" w:rsidRPr="009C73EB" w:rsidRDefault="00B26DD0" w:rsidP="009C73EB">
      <w:pPr>
        <w:spacing w:line="360" w:lineRule="auto"/>
        <w:rPr>
          <w:rFonts w:ascii="宋体" w:hAnsi="宋体"/>
          <w:szCs w:val="24"/>
        </w:rPr>
      </w:pPr>
    </w:p>
    <w:p w14:paraId="7D230C2D" w14:textId="77777777" w:rsidR="00B26DD0" w:rsidRPr="009C73EB" w:rsidRDefault="00B26DD0" w:rsidP="009C73EB">
      <w:pPr>
        <w:spacing w:line="360" w:lineRule="auto"/>
        <w:rPr>
          <w:rFonts w:ascii="宋体" w:hAnsi="宋体"/>
          <w:szCs w:val="24"/>
        </w:rPr>
      </w:pPr>
    </w:p>
    <w:p w14:paraId="44972664" w14:textId="77777777" w:rsidR="00B26DD0" w:rsidRPr="009C73EB" w:rsidRDefault="00B26DD0" w:rsidP="009C73EB">
      <w:pPr>
        <w:spacing w:line="360" w:lineRule="auto"/>
        <w:rPr>
          <w:rFonts w:ascii="宋体" w:hAnsi="宋体"/>
          <w:szCs w:val="24"/>
        </w:rPr>
      </w:pPr>
    </w:p>
    <w:p w14:paraId="75A89088" w14:textId="77777777" w:rsidR="00B26DD0" w:rsidRPr="009C73EB" w:rsidRDefault="00B26DD0" w:rsidP="009C73EB">
      <w:pPr>
        <w:spacing w:line="360" w:lineRule="auto"/>
        <w:rPr>
          <w:rFonts w:ascii="宋体" w:hAnsi="宋体"/>
          <w:szCs w:val="24"/>
        </w:rPr>
      </w:pPr>
    </w:p>
    <w:p w14:paraId="5EBDB92D" w14:textId="77777777" w:rsidR="00B26DD0" w:rsidRPr="009C73EB" w:rsidRDefault="00B26DD0" w:rsidP="009C73EB">
      <w:pPr>
        <w:spacing w:line="360" w:lineRule="auto"/>
        <w:rPr>
          <w:rFonts w:ascii="宋体" w:hAnsi="宋体"/>
          <w:szCs w:val="24"/>
        </w:rPr>
      </w:pPr>
    </w:p>
    <w:p w14:paraId="2F75D248" w14:textId="77777777" w:rsidR="00B26DD0" w:rsidRPr="009C73EB" w:rsidRDefault="00B26DD0" w:rsidP="009C73EB">
      <w:pPr>
        <w:spacing w:line="360" w:lineRule="auto"/>
        <w:rPr>
          <w:rFonts w:ascii="宋体" w:hAnsi="宋体"/>
          <w:szCs w:val="24"/>
        </w:rPr>
      </w:pPr>
    </w:p>
    <w:p w14:paraId="5610F350" w14:textId="77777777" w:rsidR="00B26DD0" w:rsidRPr="009C73EB" w:rsidRDefault="00B26DD0" w:rsidP="009C73EB">
      <w:pPr>
        <w:spacing w:line="360" w:lineRule="auto"/>
        <w:rPr>
          <w:rFonts w:ascii="宋体" w:hAnsi="宋体"/>
          <w:szCs w:val="24"/>
        </w:rPr>
      </w:pPr>
    </w:p>
    <w:p w14:paraId="63533820" w14:textId="77777777" w:rsidR="00B26DD0" w:rsidRPr="009C73EB" w:rsidRDefault="00B26DD0" w:rsidP="009C73EB">
      <w:pPr>
        <w:spacing w:line="360" w:lineRule="auto"/>
        <w:rPr>
          <w:rFonts w:ascii="宋体" w:hAnsi="宋体"/>
          <w:szCs w:val="24"/>
        </w:rPr>
      </w:pPr>
    </w:p>
    <w:p w14:paraId="0A9D0B54" w14:textId="77777777" w:rsidR="00B26DD0" w:rsidRPr="009C73EB" w:rsidRDefault="00B11741" w:rsidP="009C73EB">
      <w:pPr>
        <w:spacing w:line="360" w:lineRule="auto"/>
        <w:rPr>
          <w:rFonts w:ascii="宋体" w:hAnsi="宋体"/>
          <w:szCs w:val="24"/>
        </w:rPr>
      </w:pPr>
      <w:r>
        <w:rPr>
          <w:rFonts w:ascii="宋体" w:hAnsi="宋体"/>
          <w:noProof/>
          <w:szCs w:val="24"/>
        </w:rPr>
        <w:pict w14:anchorId="41DBCF1F">
          <v:rect id="矩形 403" o:spid="_x0000_s2489" style="position:absolute;left:0;text-align:left;margin-left:-14.85pt;margin-top:14.65pt;width:453pt;height:152.25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" stroked="f">
            <v:textbox>
              <w:txbxContent>
                <w:p w14:paraId="4828CBD5" w14:textId="77777777" w:rsidR="005F0000" w:rsidRPr="00610145" w:rsidRDefault="005F0000" w:rsidP="007843EB">
                  <w:pPr>
                    <w:spacing w:line="276" w:lineRule="auto"/>
                    <w:ind w:left="315" w:hanging="315"/>
                    <w:rPr>
                      <w:b/>
                      <w:color w:val="000000"/>
                      <w:sz w:val="18"/>
                      <w:szCs w:val="18"/>
                    </w:rPr>
                  </w:pPr>
                  <w:r w:rsidRPr="00610145">
                    <w:rPr>
                      <w:rFonts w:hint="eastAsia"/>
                      <w:b/>
                      <w:color w:val="000000"/>
                      <w:sz w:val="18"/>
                      <w:szCs w:val="18"/>
                    </w:rPr>
                    <w:t>注意事项：</w:t>
                  </w:r>
                </w:p>
                <w:p w14:paraId="60208929" w14:textId="77777777" w:rsidR="005F0000" w:rsidRPr="00610145" w:rsidRDefault="005F0000" w:rsidP="007843EB">
                  <w:pPr>
                    <w:spacing w:line="276" w:lineRule="auto"/>
                    <w:ind w:firstLineChars="200" w:firstLine="360"/>
                    <w:rPr>
                      <w:rFonts w:ascii="宋体" w:hAnsi="宋体"/>
                      <w:sz w:val="18"/>
                      <w:szCs w:val="18"/>
                    </w:rPr>
                  </w:pPr>
                  <w:r w:rsidRPr="00610145">
                    <w:rPr>
                      <w:rFonts w:ascii="宋体" w:hAnsi="宋体" w:hint="eastAsia"/>
                      <w:sz w:val="18"/>
                      <w:szCs w:val="18"/>
                    </w:rPr>
                    <w:t>1</w:t>
                  </w:r>
                  <w:r w:rsidRPr="00610145">
                    <w:rPr>
                      <w:rFonts w:ascii="宋体" w:hAnsi="宋体" w:hint="eastAsia"/>
                      <w:color w:val="000000"/>
                      <w:sz w:val="18"/>
                      <w:szCs w:val="18"/>
                    </w:rPr>
                    <w:t>．</w:t>
                  </w:r>
                  <w:r w:rsidRPr="00610145">
                    <w:rPr>
                      <w:rFonts w:ascii="宋体" w:hAnsi="宋体" w:hint="eastAsia"/>
                      <w:sz w:val="18"/>
                      <w:szCs w:val="18"/>
                    </w:rPr>
                    <w:t>业务办理岗位：登记科、</w:t>
                  </w:r>
                  <w:r w:rsidRPr="00610145">
                    <w:rPr>
                      <w:rFonts w:ascii="宋体" w:hAnsi="宋体"/>
                      <w:sz w:val="18"/>
                      <w:szCs w:val="18"/>
                    </w:rPr>
                    <w:t>基金科</w:t>
                  </w:r>
                  <w:r w:rsidRPr="00610145">
                    <w:rPr>
                      <w:rFonts w:ascii="宋体" w:hAnsi="宋体" w:hint="eastAsia"/>
                      <w:sz w:val="18"/>
                      <w:szCs w:val="18"/>
                    </w:rPr>
                    <w:t>。</w:t>
                  </w:r>
                </w:p>
                <w:p w14:paraId="5B3AE17B" w14:textId="77777777" w:rsidR="005F0000" w:rsidRPr="00610145" w:rsidRDefault="005F0000" w:rsidP="007843EB">
                  <w:pPr>
                    <w:widowControl/>
                    <w:spacing w:line="276" w:lineRule="auto"/>
                    <w:ind w:firstLineChars="200" w:firstLine="360"/>
                    <w:jc w:val="left"/>
                    <w:rPr>
                      <w:rFonts w:ascii="宋体" w:hAnsi="宋体" w:cs="宋体"/>
                      <w:bCs/>
                      <w:kern w:val="0"/>
                      <w:sz w:val="18"/>
                      <w:szCs w:val="18"/>
                    </w:rPr>
                  </w:pPr>
                  <w:r w:rsidRPr="00610145">
                    <w:rPr>
                      <w:rFonts w:ascii="宋体" w:hAnsi="宋体" w:cs="宋体" w:hint="eastAsia"/>
                      <w:bCs/>
                      <w:kern w:val="0"/>
                      <w:sz w:val="18"/>
                      <w:szCs w:val="18"/>
                    </w:rPr>
                    <w:t>2</w:t>
                  </w:r>
                  <w:r w:rsidRPr="00610145">
                    <w:rPr>
                      <w:rFonts w:ascii="宋体" w:hAnsi="宋体" w:hint="eastAsia"/>
                      <w:color w:val="000000"/>
                      <w:sz w:val="18"/>
                      <w:szCs w:val="18"/>
                    </w:rPr>
                    <w:t>．</w:t>
                  </w:r>
                  <w:r w:rsidRPr="00610145">
                    <w:rPr>
                      <w:rFonts w:ascii="宋体" w:hAnsi="宋体" w:cs="宋体" w:hint="eastAsia"/>
                      <w:bCs/>
                      <w:kern w:val="0"/>
                      <w:sz w:val="18"/>
                      <w:szCs w:val="18"/>
                    </w:rPr>
                    <w:t>财务收款时间：工作日9:00--12:00   13:30--17:30。</w:t>
                  </w:r>
                </w:p>
                <w:p w14:paraId="7CE9019F" w14:textId="77777777" w:rsidR="005F0000" w:rsidRPr="00610145" w:rsidRDefault="005F0000" w:rsidP="007843EB">
                  <w:pPr>
                    <w:widowControl/>
                    <w:spacing w:line="276" w:lineRule="auto"/>
                    <w:ind w:rightChars="-24" w:right="-58" w:firstLineChars="200" w:firstLine="360"/>
                    <w:jc w:val="left"/>
                    <w:rPr>
                      <w:rFonts w:ascii="宋体" w:hAnsi="宋体" w:cs="宋体"/>
                      <w:bCs/>
                      <w:kern w:val="0"/>
                      <w:sz w:val="18"/>
                      <w:szCs w:val="18"/>
                    </w:rPr>
                  </w:pPr>
                  <w:r w:rsidRPr="00610145">
                    <w:rPr>
                      <w:rFonts w:ascii="宋体" w:hAnsi="宋体" w:cs="宋体" w:hint="eastAsia"/>
                      <w:bCs/>
                      <w:kern w:val="0"/>
                      <w:sz w:val="18"/>
                      <w:szCs w:val="18"/>
                    </w:rPr>
                    <w:t>3</w:t>
                  </w:r>
                  <w:r w:rsidRPr="00610145">
                    <w:rPr>
                      <w:rFonts w:ascii="宋体" w:hAnsi="宋体" w:hint="eastAsia"/>
                      <w:color w:val="000000"/>
                      <w:sz w:val="18"/>
                      <w:szCs w:val="18"/>
                    </w:rPr>
                    <w:t>．</w:t>
                  </w:r>
                  <w:r w:rsidRPr="00610145">
                    <w:rPr>
                      <w:rFonts w:ascii="宋体" w:hAnsi="宋体" w:cs="宋体" w:hint="eastAsia"/>
                      <w:bCs/>
                      <w:kern w:val="0"/>
                      <w:sz w:val="18"/>
                      <w:szCs w:val="18"/>
                    </w:rPr>
                    <w:t>财务收款方式：刷卡（全月均可），支票（1--15日，15日支票缴费截止于当日15点整），遇节假日不顺延。</w:t>
                  </w:r>
                </w:p>
                <w:p w14:paraId="11F03E14" w14:textId="77777777" w:rsidR="005F0000" w:rsidRPr="00610145" w:rsidRDefault="005F0000" w:rsidP="007843EB">
                  <w:pPr>
                    <w:widowControl/>
                    <w:spacing w:line="276" w:lineRule="auto"/>
                    <w:ind w:rightChars="-91" w:right="-218" w:firstLineChars="200" w:firstLine="360"/>
                    <w:jc w:val="left"/>
                    <w:rPr>
                      <w:rFonts w:ascii="宋体" w:hAnsi="宋体" w:cs="宋体"/>
                      <w:kern w:val="0"/>
                      <w:sz w:val="18"/>
                      <w:szCs w:val="18"/>
                    </w:rPr>
                  </w:pPr>
                  <w:r w:rsidRPr="00610145">
                    <w:rPr>
                      <w:rFonts w:ascii="宋体" w:hAnsi="宋体" w:cs="宋体"/>
                      <w:bCs/>
                      <w:kern w:val="0"/>
                      <w:sz w:val="18"/>
                      <w:szCs w:val="18"/>
                    </w:rPr>
                    <w:t>4</w:t>
                  </w:r>
                  <w:r w:rsidRPr="00610145">
                    <w:rPr>
                      <w:rFonts w:ascii="宋体" w:hAnsi="宋体" w:hint="eastAsia"/>
                      <w:color w:val="000000"/>
                      <w:sz w:val="18"/>
                      <w:szCs w:val="18"/>
                    </w:rPr>
                    <w:t>．</w:t>
                  </w:r>
                  <w:r w:rsidRPr="00610145">
                    <w:rPr>
                      <w:rFonts w:ascii="宋体" w:hAnsi="宋体" w:cs="宋体" w:hint="eastAsia"/>
                      <w:bCs/>
                      <w:kern w:val="0"/>
                      <w:sz w:val="18"/>
                      <w:szCs w:val="18"/>
                    </w:rPr>
                    <w:t>基金科每月21日进行财务结账工作，结账期间暂不进行收费工作，请尽量选择其它时间办理缴费业务。</w:t>
                  </w:r>
                </w:p>
                <w:p w14:paraId="488A4EEC" w14:textId="77777777" w:rsidR="005F0000" w:rsidRPr="00610145" w:rsidRDefault="005F0000" w:rsidP="007843EB">
                  <w:pPr>
                    <w:widowControl/>
                    <w:spacing w:line="276" w:lineRule="auto"/>
                    <w:ind w:rightChars="-91" w:right="-218" w:firstLineChars="200" w:firstLine="360"/>
                    <w:jc w:val="left"/>
                    <w:rPr>
                      <w:rFonts w:ascii="宋体" w:hAnsi="宋体" w:cs="宋体"/>
                      <w:bCs/>
                      <w:kern w:val="0"/>
                      <w:sz w:val="18"/>
                      <w:szCs w:val="18"/>
                    </w:rPr>
                  </w:pPr>
                  <w:r w:rsidRPr="00610145">
                    <w:rPr>
                      <w:rFonts w:ascii="宋体" w:hAnsi="宋体" w:cs="宋体"/>
                      <w:bCs/>
                      <w:kern w:val="0"/>
                      <w:sz w:val="18"/>
                      <w:szCs w:val="18"/>
                    </w:rPr>
                    <w:t>5</w:t>
                  </w:r>
                  <w:r w:rsidRPr="00610145">
                    <w:rPr>
                      <w:rFonts w:ascii="宋体" w:hAnsi="宋体" w:hint="eastAsia"/>
                      <w:color w:val="000000"/>
                      <w:sz w:val="18"/>
                      <w:szCs w:val="18"/>
                    </w:rPr>
                    <w:t>．</w:t>
                  </w:r>
                  <w:proofErr w:type="gramStart"/>
                  <w:r w:rsidRPr="00610145">
                    <w:rPr>
                      <w:rFonts w:ascii="宋体" w:hAnsi="宋体" w:cs="宋体" w:hint="eastAsia"/>
                      <w:bCs/>
                      <w:kern w:val="0"/>
                      <w:sz w:val="18"/>
                      <w:szCs w:val="18"/>
                    </w:rPr>
                    <w:t>还缴2011年7月</w:t>
                  </w:r>
                  <w:proofErr w:type="gramEnd"/>
                  <w:r w:rsidRPr="00610145">
                    <w:rPr>
                      <w:rFonts w:ascii="宋体" w:hAnsi="宋体" w:cs="宋体"/>
                      <w:bCs/>
                      <w:kern w:val="0"/>
                      <w:sz w:val="18"/>
                      <w:szCs w:val="18"/>
                    </w:rPr>
                    <w:t>以前形成的医疗保险欠费，直接到基金科缴费，无需到</w:t>
                  </w:r>
                  <w:r w:rsidRPr="00610145">
                    <w:rPr>
                      <w:rFonts w:ascii="宋体" w:hAnsi="宋体" w:cs="宋体" w:hint="eastAsia"/>
                      <w:bCs/>
                      <w:kern w:val="0"/>
                      <w:sz w:val="18"/>
                      <w:szCs w:val="18"/>
                    </w:rPr>
                    <w:t>登记科</w:t>
                  </w:r>
                  <w:r w:rsidRPr="00610145">
                    <w:rPr>
                      <w:rFonts w:ascii="宋体" w:hAnsi="宋体" w:cs="宋体"/>
                      <w:bCs/>
                      <w:kern w:val="0"/>
                      <w:sz w:val="18"/>
                      <w:szCs w:val="18"/>
                    </w:rPr>
                    <w:t>办理还欠手续。</w:t>
                  </w:r>
                </w:p>
                <w:p w14:paraId="7D027C69" w14:textId="77777777" w:rsidR="005F0000" w:rsidRPr="00610145" w:rsidRDefault="005F0000" w:rsidP="007843EB">
                  <w:pPr>
                    <w:widowControl/>
                    <w:spacing w:line="276" w:lineRule="auto"/>
                    <w:ind w:rightChars="-91" w:right="-218" w:firstLineChars="200" w:firstLine="360"/>
                    <w:jc w:val="left"/>
                    <w:rPr>
                      <w:rFonts w:ascii="宋体" w:hAnsi="宋体"/>
                      <w:sz w:val="18"/>
                      <w:szCs w:val="18"/>
                    </w:rPr>
                  </w:pPr>
                  <w:r w:rsidRPr="00610145">
                    <w:rPr>
                      <w:rFonts w:ascii="宋体" w:hAnsi="宋体" w:hint="eastAsia"/>
                      <w:sz w:val="18"/>
                      <w:szCs w:val="18"/>
                    </w:rPr>
                    <w:t>6</w:t>
                  </w:r>
                  <w:r w:rsidRPr="00610145">
                    <w:rPr>
                      <w:rFonts w:ascii="宋体" w:hAnsi="宋体" w:hint="eastAsia"/>
                      <w:color w:val="000000"/>
                      <w:sz w:val="18"/>
                      <w:szCs w:val="18"/>
                    </w:rPr>
                    <w:t>．</w:t>
                  </w:r>
                  <w:r w:rsidRPr="00610145">
                    <w:rPr>
                      <w:rFonts w:ascii="宋体" w:hAnsi="宋体" w:hint="eastAsia"/>
                      <w:sz w:val="18"/>
                      <w:szCs w:val="18"/>
                    </w:rPr>
                    <w:t>还欠、</w:t>
                  </w:r>
                  <w:r w:rsidRPr="00610145">
                    <w:rPr>
                      <w:rFonts w:ascii="宋体" w:hAnsi="宋体"/>
                      <w:sz w:val="18"/>
                      <w:szCs w:val="18"/>
                    </w:rPr>
                    <w:t>补缴</w:t>
                  </w:r>
                  <w:r w:rsidRPr="00610145">
                    <w:rPr>
                      <w:rFonts w:ascii="宋体" w:hAnsi="宋体" w:hint="eastAsia"/>
                      <w:sz w:val="18"/>
                      <w:szCs w:val="18"/>
                    </w:rPr>
                    <w:t>业务当天办理必须当天缴费，</w:t>
                  </w:r>
                  <w:r w:rsidRPr="00610145">
                    <w:rPr>
                      <w:rFonts w:ascii="宋体" w:hAnsi="宋体"/>
                      <w:sz w:val="18"/>
                      <w:szCs w:val="18"/>
                    </w:rPr>
                    <w:t>每月月底</w:t>
                  </w:r>
                  <w:proofErr w:type="gramStart"/>
                  <w:r w:rsidRPr="00610145">
                    <w:rPr>
                      <w:rFonts w:ascii="宋体" w:hAnsi="宋体"/>
                      <w:sz w:val="18"/>
                      <w:szCs w:val="18"/>
                    </w:rPr>
                    <w:t>前还缴上月</w:t>
                  </w:r>
                  <w:proofErr w:type="gramEnd"/>
                  <w:r w:rsidRPr="00610145">
                    <w:rPr>
                      <w:rFonts w:ascii="宋体" w:hAnsi="宋体"/>
                      <w:sz w:val="18"/>
                      <w:szCs w:val="18"/>
                    </w:rPr>
                    <w:t>欠费无滞纳金</w:t>
                  </w:r>
                  <w:r w:rsidRPr="00610145">
                    <w:rPr>
                      <w:rFonts w:ascii="宋体" w:hAnsi="宋体" w:hint="eastAsia"/>
                      <w:i/>
                      <w:sz w:val="18"/>
                      <w:szCs w:val="18"/>
                    </w:rPr>
                    <w:t>（</w:t>
                  </w:r>
                  <w:r w:rsidRPr="00610145">
                    <w:rPr>
                      <w:rFonts w:ascii="宋体" w:hAnsi="宋体"/>
                      <w:i/>
                      <w:sz w:val="18"/>
                      <w:szCs w:val="18"/>
                    </w:rPr>
                    <w:t>如：</w:t>
                  </w:r>
                  <w:proofErr w:type="gramStart"/>
                  <w:r w:rsidRPr="00610145">
                    <w:rPr>
                      <w:rFonts w:ascii="宋体" w:hAnsi="宋体" w:hint="eastAsia"/>
                      <w:i/>
                      <w:sz w:val="18"/>
                      <w:szCs w:val="18"/>
                    </w:rPr>
                    <w:t>2014年</w:t>
                  </w:r>
                  <w:r w:rsidRPr="00610145">
                    <w:rPr>
                      <w:rFonts w:ascii="宋体" w:hAnsi="宋体"/>
                      <w:i/>
                      <w:sz w:val="18"/>
                      <w:szCs w:val="18"/>
                    </w:rPr>
                    <w:t>3</w:t>
                  </w:r>
                  <w:r w:rsidRPr="00610145">
                    <w:rPr>
                      <w:rFonts w:ascii="宋体" w:hAnsi="宋体" w:hint="eastAsia"/>
                      <w:i/>
                      <w:sz w:val="18"/>
                      <w:szCs w:val="18"/>
                    </w:rPr>
                    <w:t>月</w:t>
                  </w:r>
                  <w:r w:rsidRPr="00610145">
                    <w:rPr>
                      <w:rFonts w:ascii="宋体" w:hAnsi="宋体"/>
                      <w:i/>
                      <w:sz w:val="18"/>
                      <w:szCs w:val="18"/>
                    </w:rPr>
                    <w:t>31</w:t>
                  </w:r>
                  <w:r w:rsidRPr="00610145">
                    <w:rPr>
                      <w:rFonts w:ascii="宋体" w:hAnsi="宋体" w:hint="eastAsia"/>
                      <w:i/>
                      <w:sz w:val="18"/>
                      <w:szCs w:val="18"/>
                    </w:rPr>
                    <w:t>日前</w:t>
                  </w:r>
                  <w:r w:rsidRPr="00610145">
                    <w:rPr>
                      <w:rFonts w:ascii="宋体" w:hAnsi="宋体"/>
                      <w:i/>
                      <w:sz w:val="18"/>
                      <w:szCs w:val="18"/>
                    </w:rPr>
                    <w:t>还缴</w:t>
                  </w:r>
                  <w:r w:rsidRPr="00610145">
                    <w:rPr>
                      <w:rFonts w:ascii="宋体" w:hAnsi="宋体" w:hint="eastAsia"/>
                      <w:i/>
                      <w:sz w:val="18"/>
                      <w:szCs w:val="18"/>
                    </w:rPr>
                    <w:t>2014年</w:t>
                  </w:r>
                  <w:r w:rsidRPr="00610145">
                    <w:rPr>
                      <w:rFonts w:ascii="宋体" w:hAnsi="宋体"/>
                      <w:i/>
                      <w:sz w:val="18"/>
                      <w:szCs w:val="18"/>
                    </w:rPr>
                    <w:t>2</w:t>
                  </w:r>
                  <w:r w:rsidRPr="00610145">
                    <w:rPr>
                      <w:rFonts w:ascii="宋体" w:hAnsi="宋体" w:hint="eastAsia"/>
                      <w:i/>
                      <w:sz w:val="18"/>
                      <w:szCs w:val="18"/>
                    </w:rPr>
                    <w:t>月</w:t>
                  </w:r>
                  <w:proofErr w:type="gramEnd"/>
                  <w:r w:rsidRPr="00610145">
                    <w:rPr>
                      <w:rFonts w:ascii="宋体" w:hAnsi="宋体"/>
                      <w:i/>
                      <w:sz w:val="18"/>
                      <w:szCs w:val="18"/>
                    </w:rPr>
                    <w:t>社保费，没有滞纳金）</w:t>
                  </w:r>
                  <w:r w:rsidRPr="00610145">
                    <w:rPr>
                      <w:rFonts w:ascii="宋体" w:hAnsi="宋体" w:hint="eastAsia"/>
                      <w:sz w:val="18"/>
                      <w:szCs w:val="18"/>
                    </w:rPr>
                    <w:t>。</w:t>
                  </w:r>
                </w:p>
                <w:p w14:paraId="636BCFB0"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7</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31"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3A0B8368" w14:textId="77777777" w:rsidR="005F0000" w:rsidRPr="00610145" w:rsidRDefault="005F0000" w:rsidP="007843EB">
                  <w:pPr>
                    <w:widowControl/>
                    <w:spacing w:line="276" w:lineRule="auto"/>
                    <w:ind w:rightChars="-91" w:right="-218" w:firstLineChars="200" w:firstLine="360"/>
                    <w:jc w:val="left"/>
                    <w:rPr>
                      <w:rFonts w:ascii="宋体" w:hAnsi="宋体"/>
                      <w:sz w:val="18"/>
                      <w:szCs w:val="18"/>
                    </w:rPr>
                  </w:pPr>
                </w:p>
                <w:p w14:paraId="66BCF8E8" w14:textId="77777777" w:rsidR="005F0000" w:rsidRPr="00F5099E" w:rsidRDefault="005F0000" w:rsidP="007843EB">
                  <w:pPr>
                    <w:spacing w:line="276" w:lineRule="auto"/>
                    <w:ind w:left="315" w:hanging="315"/>
                    <w:rPr>
                      <w:sz w:val="18"/>
                      <w:szCs w:val="18"/>
                    </w:rPr>
                  </w:pPr>
                </w:p>
              </w:txbxContent>
            </v:textbox>
          </v:rect>
        </w:pict>
      </w:r>
    </w:p>
    <w:p w14:paraId="45C857FA" w14:textId="77777777" w:rsidR="00B26DD0" w:rsidRPr="009C73EB" w:rsidRDefault="00B26DD0" w:rsidP="009C73EB">
      <w:pPr>
        <w:spacing w:line="360" w:lineRule="auto"/>
        <w:rPr>
          <w:rFonts w:ascii="宋体" w:hAnsi="宋体"/>
          <w:szCs w:val="24"/>
        </w:rPr>
      </w:pPr>
    </w:p>
    <w:p w14:paraId="31E3F015" w14:textId="77777777" w:rsidR="00B26DD0" w:rsidRPr="009C73EB" w:rsidRDefault="00B26DD0" w:rsidP="009C73EB">
      <w:pPr>
        <w:spacing w:line="360" w:lineRule="auto"/>
        <w:rPr>
          <w:rFonts w:ascii="宋体" w:hAnsi="宋体"/>
          <w:szCs w:val="24"/>
        </w:rPr>
      </w:pPr>
    </w:p>
    <w:p w14:paraId="107E1C70" w14:textId="77777777" w:rsidR="00B26DD0" w:rsidRPr="009C73EB" w:rsidRDefault="00B26DD0" w:rsidP="009C73EB">
      <w:pPr>
        <w:spacing w:line="360" w:lineRule="auto"/>
        <w:rPr>
          <w:rFonts w:ascii="宋体" w:hAnsi="宋体"/>
          <w:szCs w:val="24"/>
        </w:rPr>
      </w:pPr>
    </w:p>
    <w:p w14:paraId="5115C11D" w14:textId="77777777" w:rsidR="00B26DD0" w:rsidRPr="009C73EB" w:rsidRDefault="00B26DD0" w:rsidP="009C73EB">
      <w:pPr>
        <w:spacing w:line="360" w:lineRule="auto"/>
        <w:rPr>
          <w:rFonts w:ascii="宋体" w:hAnsi="宋体"/>
          <w:szCs w:val="24"/>
        </w:rPr>
      </w:pPr>
    </w:p>
    <w:p w14:paraId="4A9E59DD" w14:textId="77777777" w:rsidR="00B26DD0" w:rsidRPr="009C73EB" w:rsidRDefault="00B26DD0" w:rsidP="009C73EB">
      <w:pPr>
        <w:spacing w:line="360" w:lineRule="auto"/>
        <w:rPr>
          <w:rFonts w:ascii="宋体" w:hAnsi="宋体"/>
          <w:szCs w:val="24"/>
        </w:rPr>
      </w:pPr>
    </w:p>
    <w:p w14:paraId="37EA5571" w14:textId="77777777" w:rsidR="00B26DD0" w:rsidRDefault="00B26DD0" w:rsidP="009C73EB">
      <w:pPr>
        <w:spacing w:line="360" w:lineRule="auto"/>
        <w:rPr>
          <w:rFonts w:ascii="宋体" w:hAnsi="宋体"/>
          <w:szCs w:val="24"/>
        </w:rPr>
      </w:pPr>
    </w:p>
    <w:p w14:paraId="33DCA7F1" w14:textId="77777777" w:rsidR="003D3F69" w:rsidRDefault="003D3F69" w:rsidP="009C73EB">
      <w:pPr>
        <w:spacing w:line="360" w:lineRule="auto"/>
        <w:rPr>
          <w:rFonts w:ascii="宋体" w:hAnsi="宋体"/>
          <w:szCs w:val="24"/>
        </w:rPr>
      </w:pPr>
    </w:p>
    <w:p w14:paraId="3323A4DD" w14:textId="77777777" w:rsidR="00094D0D" w:rsidRDefault="00094D0D" w:rsidP="009C73EB">
      <w:pPr>
        <w:spacing w:line="360" w:lineRule="auto"/>
        <w:rPr>
          <w:rFonts w:ascii="宋体" w:hAnsi="宋体"/>
          <w:szCs w:val="24"/>
        </w:rPr>
      </w:pPr>
    </w:p>
    <w:p w14:paraId="797883BB" w14:textId="77777777" w:rsidR="00094D0D" w:rsidRDefault="00094D0D" w:rsidP="009C73EB">
      <w:pPr>
        <w:spacing w:line="360" w:lineRule="auto"/>
        <w:rPr>
          <w:rFonts w:ascii="宋体" w:hAnsi="宋体"/>
          <w:szCs w:val="24"/>
        </w:rPr>
      </w:pPr>
    </w:p>
    <w:p w14:paraId="1F6287C9"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68" w:name="_Toc378687711"/>
      <w:bookmarkStart w:id="69" w:name="_Toc381693084"/>
      <w:bookmarkStart w:id="70" w:name="_Toc382209159"/>
      <w:r w:rsidRPr="00094D0D">
        <w:rPr>
          <w:rFonts w:ascii="宋体" w:hAnsi="宋体" w:hint="eastAsia"/>
          <w:b/>
          <w:bCs/>
          <w:sz w:val="32"/>
          <w:szCs w:val="32"/>
        </w:rPr>
        <w:t>2</w:t>
      </w:r>
      <w:r>
        <w:rPr>
          <w:rFonts w:ascii="宋体" w:hAnsi="宋体"/>
          <w:b/>
          <w:bCs/>
          <w:sz w:val="32"/>
          <w:szCs w:val="32"/>
        </w:rPr>
        <w:t>4</w:t>
      </w:r>
      <w:r w:rsidRPr="00094D0D">
        <w:rPr>
          <w:rFonts w:ascii="宋体" w:hAnsi="宋体" w:hint="eastAsia"/>
          <w:b/>
          <w:bCs/>
          <w:sz w:val="32"/>
          <w:szCs w:val="32"/>
        </w:rPr>
        <w:t>.用人单位社会保险关系整体跨区转入、转出办事指南</w:t>
      </w:r>
      <w:bookmarkEnd w:id="68"/>
      <w:bookmarkEnd w:id="69"/>
      <w:bookmarkEnd w:id="70"/>
    </w:p>
    <w:p w14:paraId="21FFDE66" w14:textId="77777777" w:rsidR="00094D0D" w:rsidRPr="00094D0D" w:rsidRDefault="00094D0D" w:rsidP="00094D0D">
      <w:pPr>
        <w:numPr>
          <w:ilvl w:val="0"/>
          <w:numId w:val="7"/>
        </w:numPr>
        <w:spacing w:line="360" w:lineRule="auto"/>
        <w:rPr>
          <w:rFonts w:ascii="宋体" w:hAnsi="宋体"/>
          <w:sz w:val="21"/>
          <w:szCs w:val="24"/>
        </w:rPr>
      </w:pPr>
      <w:r w:rsidRPr="00094D0D">
        <w:rPr>
          <w:rFonts w:ascii="宋体" w:hAnsi="宋体" w:hint="eastAsia"/>
          <w:b/>
          <w:sz w:val="21"/>
          <w:szCs w:val="24"/>
        </w:rPr>
        <w:t>受理范围</w:t>
      </w:r>
    </w:p>
    <w:p w14:paraId="7003A141" w14:textId="77777777" w:rsidR="00094D0D" w:rsidRPr="00094D0D" w:rsidRDefault="00094D0D" w:rsidP="00094D0D">
      <w:pPr>
        <w:spacing w:line="360" w:lineRule="auto"/>
        <w:ind w:left="420"/>
        <w:rPr>
          <w:rFonts w:ascii="宋体" w:hAnsi="宋体"/>
          <w:b/>
          <w:sz w:val="21"/>
          <w:szCs w:val="24"/>
        </w:rPr>
      </w:pPr>
      <w:r w:rsidRPr="00094D0D">
        <w:rPr>
          <w:rFonts w:ascii="宋体" w:hAnsi="宋体" w:hint="eastAsia"/>
          <w:sz w:val="21"/>
          <w:szCs w:val="24"/>
        </w:rPr>
        <w:t>办理社会保险登记的用人单位，以下简称“用人单位”。</w:t>
      </w:r>
      <w:r w:rsidRPr="00094D0D">
        <w:rPr>
          <w:rFonts w:ascii="宋体" w:hAnsi="宋体" w:hint="eastAsia"/>
          <w:sz w:val="21"/>
          <w:szCs w:val="24"/>
        </w:rPr>
        <w:br/>
      </w:r>
      <w:r w:rsidRPr="00094D0D">
        <w:rPr>
          <w:rFonts w:ascii="宋体" w:hAnsi="宋体" w:hint="eastAsia"/>
          <w:b/>
          <w:sz w:val="21"/>
          <w:szCs w:val="24"/>
        </w:rPr>
        <w:t>二、业务经办流程</w:t>
      </w:r>
      <w:r w:rsidRPr="00094D0D">
        <w:rPr>
          <w:rFonts w:ascii="宋体" w:hAnsi="宋体" w:hint="eastAsia"/>
          <w:b/>
          <w:sz w:val="21"/>
          <w:szCs w:val="24"/>
        </w:rPr>
        <w:br/>
        <w:t>（</w:t>
      </w:r>
      <w:r w:rsidRPr="00094D0D">
        <w:rPr>
          <w:rFonts w:ascii="宋体" w:hAnsi="宋体"/>
          <w:b/>
          <w:sz w:val="21"/>
          <w:szCs w:val="24"/>
        </w:rPr>
        <w:t>一）</w:t>
      </w:r>
      <w:r w:rsidRPr="00094D0D">
        <w:rPr>
          <w:rFonts w:ascii="宋体" w:hAnsi="宋体" w:hint="eastAsia"/>
          <w:b/>
          <w:sz w:val="21"/>
          <w:szCs w:val="24"/>
        </w:rPr>
        <w:t>单位整体转入</w:t>
      </w:r>
    </w:p>
    <w:p w14:paraId="564E2F47"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sz w:val="21"/>
          <w:szCs w:val="24"/>
        </w:rPr>
        <w:t>1</w:t>
      </w:r>
      <w:r w:rsidRPr="00094D0D">
        <w:rPr>
          <w:rFonts w:ascii="宋体" w:hAnsi="宋体" w:hint="eastAsia"/>
          <w:sz w:val="21"/>
          <w:szCs w:val="24"/>
        </w:rPr>
        <w:t>、用人单位到本单位开户银行签订《北京市同城特约委托收款付款授权书》（通过“银行缴费”途径缴纳社保费的单位无需此步）；</w:t>
      </w:r>
      <w:r w:rsidRPr="00094D0D">
        <w:rPr>
          <w:rFonts w:ascii="宋体" w:hAnsi="宋体" w:hint="eastAsia"/>
          <w:sz w:val="21"/>
          <w:szCs w:val="24"/>
        </w:rPr>
        <w:br/>
        <w:t>2、用人单位携带材料到区社保中心登记业务</w:t>
      </w:r>
      <w:proofErr w:type="gramStart"/>
      <w:r w:rsidRPr="00094D0D">
        <w:rPr>
          <w:rFonts w:ascii="宋体" w:hAnsi="宋体"/>
          <w:sz w:val="21"/>
          <w:szCs w:val="24"/>
        </w:rPr>
        <w:t>岗</w:t>
      </w:r>
      <w:r w:rsidRPr="00094D0D">
        <w:rPr>
          <w:rFonts w:ascii="宋体" w:hAnsi="宋体" w:hint="eastAsia"/>
          <w:sz w:val="21"/>
          <w:szCs w:val="24"/>
        </w:rPr>
        <w:t>办理</w:t>
      </w:r>
      <w:proofErr w:type="gramEnd"/>
      <w:r w:rsidRPr="00094D0D">
        <w:rPr>
          <w:rFonts w:ascii="宋体" w:hAnsi="宋体" w:hint="eastAsia"/>
          <w:sz w:val="21"/>
          <w:szCs w:val="24"/>
        </w:rPr>
        <w:t>转入手续；</w:t>
      </w:r>
      <w:r w:rsidRPr="00094D0D">
        <w:rPr>
          <w:rFonts w:ascii="宋体" w:hAnsi="宋体" w:hint="eastAsia"/>
          <w:sz w:val="21"/>
          <w:szCs w:val="24"/>
        </w:rPr>
        <w:br/>
        <w:t>3、用人单位领取换发新《社会保险登记证》。</w:t>
      </w:r>
      <w:r w:rsidRPr="00094D0D">
        <w:rPr>
          <w:rFonts w:ascii="宋体" w:hAnsi="宋体" w:hint="eastAsia"/>
          <w:sz w:val="21"/>
          <w:szCs w:val="24"/>
        </w:rPr>
        <w:br/>
      </w:r>
      <w:r w:rsidRPr="00094D0D">
        <w:rPr>
          <w:rFonts w:ascii="宋体" w:hAnsi="宋体" w:hint="eastAsia"/>
          <w:b/>
          <w:sz w:val="21"/>
          <w:szCs w:val="24"/>
        </w:rPr>
        <w:t>（</w:t>
      </w:r>
      <w:r w:rsidRPr="00094D0D">
        <w:rPr>
          <w:rFonts w:ascii="宋体" w:hAnsi="宋体"/>
          <w:b/>
          <w:sz w:val="21"/>
          <w:szCs w:val="24"/>
        </w:rPr>
        <w:t>二）</w:t>
      </w:r>
      <w:r w:rsidRPr="00094D0D">
        <w:rPr>
          <w:rFonts w:ascii="宋体" w:hAnsi="宋体" w:hint="eastAsia"/>
          <w:b/>
          <w:sz w:val="21"/>
          <w:szCs w:val="24"/>
        </w:rPr>
        <w:t>单位整体转出</w:t>
      </w:r>
      <w:r w:rsidRPr="00094D0D">
        <w:rPr>
          <w:rFonts w:ascii="宋体" w:hAnsi="宋体" w:hint="eastAsia"/>
          <w:b/>
          <w:sz w:val="21"/>
          <w:szCs w:val="24"/>
        </w:rPr>
        <w:br/>
      </w:r>
      <w:r w:rsidRPr="00094D0D">
        <w:rPr>
          <w:rFonts w:ascii="宋体" w:hAnsi="宋体" w:hint="eastAsia"/>
          <w:sz w:val="21"/>
          <w:szCs w:val="24"/>
        </w:rPr>
        <w:t>1、用人单位登录北京市人力资源和社会保障局网站下载《北京市社会保险单位信息变更登记表》</w:t>
      </w:r>
      <w:r w:rsidRPr="00094D0D">
        <w:rPr>
          <w:rFonts w:ascii="宋体" w:hAnsi="宋体" w:hint="eastAsia"/>
          <w:b/>
          <w:sz w:val="21"/>
          <w:szCs w:val="24"/>
        </w:rPr>
        <w:t>一式三份，填写并加盖单位公章</w:t>
      </w:r>
      <w:r w:rsidRPr="00094D0D">
        <w:rPr>
          <w:rFonts w:ascii="宋体" w:hAnsi="宋体" w:hint="eastAsia"/>
          <w:sz w:val="21"/>
          <w:szCs w:val="24"/>
        </w:rPr>
        <w:t>；</w:t>
      </w:r>
      <w:r w:rsidRPr="00094D0D">
        <w:rPr>
          <w:rFonts w:ascii="宋体" w:hAnsi="宋体" w:hint="eastAsia"/>
          <w:sz w:val="21"/>
          <w:szCs w:val="24"/>
        </w:rPr>
        <w:br/>
        <w:t>2、用人单位携带相关材料到社保中心登记业务</w:t>
      </w:r>
      <w:proofErr w:type="gramStart"/>
      <w:r w:rsidRPr="00094D0D">
        <w:rPr>
          <w:rFonts w:ascii="宋体" w:hAnsi="宋体" w:hint="eastAsia"/>
          <w:sz w:val="21"/>
          <w:szCs w:val="24"/>
        </w:rPr>
        <w:t>岗办理</w:t>
      </w:r>
      <w:proofErr w:type="gramEnd"/>
      <w:r w:rsidRPr="00094D0D">
        <w:rPr>
          <w:rFonts w:ascii="宋体" w:hAnsi="宋体" w:hint="eastAsia"/>
          <w:sz w:val="21"/>
          <w:szCs w:val="24"/>
        </w:rPr>
        <w:t>审核手续；</w:t>
      </w:r>
      <w:r w:rsidRPr="00094D0D">
        <w:rPr>
          <w:rFonts w:ascii="宋体" w:hAnsi="宋体" w:hint="eastAsia"/>
          <w:sz w:val="21"/>
          <w:szCs w:val="24"/>
        </w:rPr>
        <w:br/>
        <w:t>3、用人单位领取审核盖章后的表格，携带相关材料可到转入地经办机构办理转入手续。</w:t>
      </w:r>
      <w:r w:rsidRPr="00094D0D">
        <w:rPr>
          <w:rFonts w:ascii="宋体" w:hAnsi="宋体" w:hint="eastAsia"/>
          <w:sz w:val="21"/>
          <w:szCs w:val="24"/>
        </w:rPr>
        <w:br/>
      </w:r>
      <w:r w:rsidRPr="00094D0D">
        <w:rPr>
          <w:rFonts w:ascii="宋体" w:hAnsi="宋体" w:hint="eastAsia"/>
          <w:b/>
          <w:sz w:val="21"/>
          <w:szCs w:val="24"/>
        </w:rPr>
        <w:t>三、业务办理需提交的材料</w:t>
      </w:r>
      <w:r w:rsidRPr="00094D0D">
        <w:rPr>
          <w:rFonts w:ascii="宋体" w:hAnsi="宋体" w:hint="eastAsia"/>
          <w:b/>
          <w:sz w:val="21"/>
          <w:szCs w:val="24"/>
        </w:rPr>
        <w:br/>
        <w:t>（</w:t>
      </w:r>
      <w:r w:rsidRPr="00094D0D">
        <w:rPr>
          <w:rFonts w:ascii="宋体" w:hAnsi="宋体"/>
          <w:b/>
          <w:sz w:val="21"/>
          <w:szCs w:val="24"/>
        </w:rPr>
        <w:t>一）</w:t>
      </w:r>
      <w:r w:rsidRPr="00094D0D">
        <w:rPr>
          <w:rFonts w:ascii="宋体" w:hAnsi="宋体" w:hint="eastAsia"/>
          <w:b/>
          <w:sz w:val="21"/>
          <w:szCs w:val="24"/>
        </w:rPr>
        <w:t>单位整体转入</w:t>
      </w:r>
      <w:r w:rsidRPr="00094D0D">
        <w:rPr>
          <w:rFonts w:ascii="宋体" w:hAnsi="宋体" w:hint="eastAsia"/>
          <w:b/>
          <w:sz w:val="21"/>
          <w:szCs w:val="24"/>
        </w:rPr>
        <w:br/>
      </w:r>
      <w:r w:rsidRPr="00094D0D">
        <w:rPr>
          <w:rFonts w:ascii="宋体" w:hAnsi="宋体" w:hint="eastAsia"/>
          <w:sz w:val="21"/>
          <w:szCs w:val="24"/>
        </w:rPr>
        <w:t>1、由转出区县审核盖章后的《北京市社会保险单位信息变更登记表》一份；</w:t>
      </w:r>
      <w:r w:rsidRPr="00094D0D">
        <w:rPr>
          <w:rFonts w:ascii="宋体" w:hAnsi="宋体" w:hint="eastAsia"/>
          <w:sz w:val="21"/>
          <w:szCs w:val="24"/>
        </w:rPr>
        <w:br/>
        <w:t>2、《社会保险登记证》原件；</w:t>
      </w:r>
      <w:r w:rsidRPr="00094D0D">
        <w:rPr>
          <w:rFonts w:ascii="宋体" w:hAnsi="宋体" w:hint="eastAsia"/>
          <w:sz w:val="21"/>
          <w:szCs w:val="24"/>
        </w:rPr>
        <w:br/>
        <w:t>3、《营业执照》副本复印件一份；</w:t>
      </w:r>
      <w:r w:rsidRPr="00094D0D">
        <w:rPr>
          <w:rFonts w:ascii="宋体" w:hAnsi="宋体" w:hint="eastAsia"/>
          <w:sz w:val="21"/>
          <w:szCs w:val="24"/>
        </w:rPr>
        <w:br/>
        <w:t>4、用人单位与开户银行重新签订《北京市同城特约委托收款、付款授权书》复印件一份（在原区县选择“银行缴费”途径的单位无需提供）。</w:t>
      </w:r>
      <w:r w:rsidRPr="00094D0D">
        <w:rPr>
          <w:rFonts w:ascii="宋体" w:hAnsi="宋体" w:hint="eastAsia"/>
          <w:sz w:val="21"/>
          <w:szCs w:val="24"/>
        </w:rPr>
        <w:br/>
      </w:r>
      <w:r w:rsidRPr="00094D0D">
        <w:rPr>
          <w:rFonts w:ascii="宋体" w:hAnsi="宋体" w:hint="eastAsia"/>
          <w:b/>
          <w:sz w:val="21"/>
          <w:szCs w:val="24"/>
        </w:rPr>
        <w:t>（</w:t>
      </w:r>
      <w:r w:rsidRPr="00094D0D">
        <w:rPr>
          <w:rFonts w:ascii="宋体" w:hAnsi="宋体"/>
          <w:b/>
          <w:sz w:val="21"/>
          <w:szCs w:val="24"/>
        </w:rPr>
        <w:t>二）</w:t>
      </w:r>
      <w:r w:rsidRPr="00094D0D">
        <w:rPr>
          <w:rFonts w:ascii="宋体" w:hAnsi="宋体" w:hint="eastAsia"/>
          <w:b/>
          <w:sz w:val="21"/>
          <w:szCs w:val="24"/>
        </w:rPr>
        <w:t>单位整体转出</w:t>
      </w:r>
      <w:r w:rsidRPr="00094D0D">
        <w:rPr>
          <w:rFonts w:ascii="宋体" w:hAnsi="宋体" w:hint="eastAsia"/>
          <w:b/>
          <w:sz w:val="21"/>
          <w:szCs w:val="24"/>
        </w:rPr>
        <w:br/>
      </w:r>
      <w:r w:rsidRPr="00094D0D">
        <w:rPr>
          <w:rFonts w:ascii="宋体" w:hAnsi="宋体" w:hint="eastAsia"/>
          <w:sz w:val="21"/>
          <w:szCs w:val="24"/>
        </w:rPr>
        <w:t>1、《北京市社会保险单位信息变更登记表》一式三份；</w:t>
      </w:r>
      <w:r w:rsidRPr="00094D0D">
        <w:rPr>
          <w:rFonts w:ascii="宋体" w:hAnsi="宋体" w:hint="eastAsia"/>
          <w:sz w:val="21"/>
          <w:szCs w:val="24"/>
        </w:rPr>
        <w:br/>
        <w:t>2、《营业执照</w:t>
      </w:r>
      <w:r w:rsidRPr="00094D0D">
        <w:rPr>
          <w:rFonts w:ascii="宋体" w:hAnsi="宋体"/>
          <w:sz w:val="21"/>
          <w:szCs w:val="24"/>
        </w:rPr>
        <w:t>》副本</w:t>
      </w:r>
      <w:r w:rsidRPr="00094D0D">
        <w:rPr>
          <w:rFonts w:ascii="宋体" w:hAnsi="宋体" w:hint="eastAsia"/>
          <w:sz w:val="21"/>
          <w:szCs w:val="24"/>
        </w:rPr>
        <w:t>复印件</w:t>
      </w:r>
      <w:r w:rsidRPr="00094D0D">
        <w:rPr>
          <w:rFonts w:ascii="宋体" w:hAnsi="宋体"/>
          <w:sz w:val="21"/>
          <w:szCs w:val="24"/>
        </w:rPr>
        <w:t>一份。</w:t>
      </w:r>
      <w:r w:rsidRPr="00094D0D">
        <w:rPr>
          <w:rFonts w:ascii="宋体" w:hAnsi="宋体" w:hint="eastAsia"/>
          <w:sz w:val="21"/>
          <w:szCs w:val="24"/>
        </w:rPr>
        <w:br/>
      </w:r>
      <w:r w:rsidRPr="00094D0D">
        <w:rPr>
          <w:rFonts w:ascii="宋体" w:hAnsi="宋体" w:hint="eastAsia"/>
          <w:b/>
          <w:sz w:val="21"/>
          <w:szCs w:val="24"/>
        </w:rPr>
        <w:t xml:space="preserve">    四、注意事项</w:t>
      </w:r>
      <w:r w:rsidRPr="00094D0D">
        <w:rPr>
          <w:rFonts w:ascii="宋体" w:hAnsi="宋体" w:hint="eastAsia"/>
          <w:b/>
          <w:sz w:val="21"/>
          <w:szCs w:val="24"/>
        </w:rPr>
        <w:br/>
      </w:r>
      <w:r w:rsidRPr="00094D0D">
        <w:rPr>
          <w:rFonts w:ascii="宋体" w:hAnsi="宋体" w:hint="eastAsia"/>
          <w:sz w:val="21"/>
          <w:szCs w:val="24"/>
        </w:rPr>
        <w:t>1、业务办理岗位：</w:t>
      </w:r>
      <w:r w:rsidRPr="00094D0D">
        <w:rPr>
          <w:rFonts w:ascii="宋体" w:hAnsi="宋体" w:hint="eastAsia"/>
          <w:bCs/>
          <w:sz w:val="21"/>
          <w:szCs w:val="24"/>
        </w:rPr>
        <w:t>社保中心</w:t>
      </w:r>
      <w:r w:rsidRPr="00094D0D">
        <w:rPr>
          <w:rFonts w:ascii="宋体" w:hAnsi="宋体"/>
          <w:bCs/>
          <w:sz w:val="21"/>
          <w:szCs w:val="24"/>
        </w:rPr>
        <w:t>登记业务岗</w:t>
      </w:r>
      <w:r w:rsidRPr="00094D0D">
        <w:rPr>
          <w:rFonts w:ascii="宋体" w:hAnsi="宋体" w:hint="eastAsia"/>
          <w:sz w:val="21"/>
          <w:szCs w:val="24"/>
        </w:rPr>
        <w:t>；</w:t>
      </w:r>
    </w:p>
    <w:p w14:paraId="10788998"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2、业务</w:t>
      </w:r>
      <w:r w:rsidRPr="00094D0D">
        <w:rPr>
          <w:rFonts w:ascii="宋体" w:hAnsi="宋体"/>
          <w:sz w:val="21"/>
          <w:szCs w:val="24"/>
        </w:rPr>
        <w:t>办理时间</w:t>
      </w:r>
      <w:r w:rsidRPr="00094D0D">
        <w:rPr>
          <w:rFonts w:ascii="宋体" w:hAnsi="宋体" w:hint="eastAsia"/>
          <w:sz w:val="21"/>
          <w:szCs w:val="24"/>
        </w:rPr>
        <w:t>：每月23日至25日（节假日除外）；</w:t>
      </w:r>
    </w:p>
    <w:p w14:paraId="7B4334AD"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sz w:val="21"/>
          <w:szCs w:val="24"/>
        </w:rPr>
        <w:lastRenderedPageBreak/>
        <w:t>3</w:t>
      </w:r>
      <w:r w:rsidRPr="00094D0D">
        <w:rPr>
          <w:rFonts w:ascii="宋体" w:hAnsi="宋体" w:hint="eastAsia"/>
          <w:sz w:val="21"/>
          <w:szCs w:val="24"/>
        </w:rPr>
        <w:t>、社会保险关系整体跨区转入的用人单位如有退休人员，在办理跨区转入手续后，须持退休人员的身份证复印件到基金</w:t>
      </w:r>
      <w:proofErr w:type="gramStart"/>
      <w:r w:rsidRPr="00094D0D">
        <w:rPr>
          <w:rFonts w:ascii="宋体" w:hAnsi="宋体" w:hint="eastAsia"/>
          <w:sz w:val="21"/>
          <w:szCs w:val="24"/>
        </w:rPr>
        <w:t>支付科</w:t>
      </w:r>
      <w:proofErr w:type="gramEnd"/>
      <w:r w:rsidRPr="00094D0D">
        <w:rPr>
          <w:rFonts w:ascii="宋体" w:hAnsi="宋体" w:hint="eastAsia"/>
          <w:sz w:val="21"/>
          <w:szCs w:val="24"/>
        </w:rPr>
        <w:t>办理退休人员的转入手续；</w:t>
      </w:r>
      <w:r w:rsidRPr="00094D0D">
        <w:rPr>
          <w:rFonts w:ascii="宋体" w:hAnsi="宋体" w:hint="eastAsia"/>
          <w:sz w:val="21"/>
          <w:szCs w:val="24"/>
        </w:rPr>
        <w:br/>
      </w:r>
      <w:r w:rsidRPr="00094D0D">
        <w:rPr>
          <w:rFonts w:ascii="宋体" w:hAnsi="宋体"/>
          <w:sz w:val="21"/>
          <w:szCs w:val="24"/>
        </w:rPr>
        <w:t xml:space="preserve">   4</w:t>
      </w:r>
      <w:r w:rsidRPr="00094D0D">
        <w:rPr>
          <w:rFonts w:ascii="宋体" w:hAnsi="宋体" w:hint="eastAsia"/>
          <w:sz w:val="21"/>
          <w:szCs w:val="24"/>
        </w:rPr>
        <w:t>、社会保险关系跨区整体转出的用人单位在</w:t>
      </w:r>
      <w:r w:rsidRPr="00094D0D">
        <w:rPr>
          <w:rFonts w:ascii="宋体" w:hAnsi="宋体" w:hint="eastAsia"/>
          <w:b/>
          <w:sz w:val="21"/>
          <w:szCs w:val="24"/>
        </w:rPr>
        <w:t>无历史欠费、医疗费报销完毕的情况下可办理转出手续；</w:t>
      </w:r>
      <w:r w:rsidRPr="00094D0D">
        <w:rPr>
          <w:rFonts w:ascii="宋体" w:hAnsi="宋体" w:hint="eastAsia"/>
          <w:sz w:val="21"/>
          <w:szCs w:val="24"/>
        </w:rPr>
        <w:br/>
      </w:r>
      <w:r w:rsidRPr="00094D0D">
        <w:rPr>
          <w:rFonts w:ascii="宋体" w:hAnsi="宋体"/>
          <w:sz w:val="21"/>
          <w:szCs w:val="24"/>
        </w:rPr>
        <w:t xml:space="preserve">   5</w:t>
      </w:r>
      <w:r w:rsidRPr="00094D0D">
        <w:rPr>
          <w:rFonts w:ascii="宋体" w:hAnsi="宋体" w:hint="eastAsia"/>
          <w:sz w:val="21"/>
          <w:szCs w:val="24"/>
        </w:rPr>
        <w:t>、办理社会保险关系整体跨区转入的用人单位若在原区县为</w:t>
      </w:r>
      <w:r w:rsidRPr="00094D0D">
        <w:rPr>
          <w:rFonts w:ascii="宋体" w:hAnsi="宋体"/>
          <w:sz w:val="21"/>
          <w:szCs w:val="24"/>
        </w:rPr>
        <w:t>“</w:t>
      </w:r>
      <w:r w:rsidRPr="00094D0D">
        <w:rPr>
          <w:rFonts w:ascii="宋体" w:hAnsi="宋体" w:hint="eastAsia"/>
          <w:sz w:val="21"/>
          <w:szCs w:val="24"/>
        </w:rPr>
        <w:t>社保缴费</w:t>
      </w:r>
      <w:r w:rsidRPr="00094D0D">
        <w:rPr>
          <w:rFonts w:ascii="宋体" w:hAnsi="宋体"/>
          <w:sz w:val="21"/>
          <w:szCs w:val="24"/>
        </w:rPr>
        <w:t>”</w:t>
      </w:r>
      <w:r w:rsidRPr="00094D0D">
        <w:rPr>
          <w:rFonts w:ascii="宋体" w:hAnsi="宋体" w:hint="eastAsia"/>
          <w:sz w:val="21"/>
          <w:szCs w:val="24"/>
        </w:rPr>
        <w:t>途径，转入时选择“银行缴费”</w:t>
      </w:r>
      <w:r w:rsidRPr="00094D0D">
        <w:rPr>
          <w:rFonts w:ascii="宋体" w:hAnsi="宋体"/>
          <w:sz w:val="21"/>
          <w:szCs w:val="24"/>
        </w:rPr>
        <w:t>途径的</w:t>
      </w:r>
      <w:r w:rsidRPr="00094D0D">
        <w:rPr>
          <w:rFonts w:ascii="宋体" w:hAnsi="宋体" w:hint="eastAsia"/>
          <w:sz w:val="21"/>
          <w:szCs w:val="24"/>
        </w:rPr>
        <w:t>，则需另外提交《北京市社会保险费银行缴费协议》一式二份、开户许可证或《开立单位银行结算账户申请书》复印件一份。</w:t>
      </w:r>
    </w:p>
    <w:p w14:paraId="5C48D458" w14:textId="77777777" w:rsidR="00094D0D" w:rsidRPr="00094D0D" w:rsidRDefault="00094D0D" w:rsidP="00094D0D">
      <w:pPr>
        <w:spacing w:line="360" w:lineRule="auto"/>
        <w:ind w:firstLineChars="177" w:firstLine="372"/>
        <w:rPr>
          <w:rFonts w:ascii="宋体" w:hAnsi="宋体"/>
          <w:sz w:val="21"/>
          <w:szCs w:val="24"/>
        </w:rPr>
      </w:pPr>
      <w:r w:rsidRPr="00094D0D">
        <w:rPr>
          <w:rFonts w:ascii="宋体" w:hAnsi="宋体"/>
          <w:sz w:val="21"/>
          <w:szCs w:val="24"/>
        </w:rPr>
        <w:t>6</w:t>
      </w:r>
      <w:r w:rsidRPr="00094D0D">
        <w:rPr>
          <w:rFonts w:ascii="宋体" w:hAnsi="宋体" w:hint="eastAsia"/>
          <w:sz w:val="21"/>
          <w:szCs w:val="24"/>
        </w:rPr>
        <w:t>、</w:t>
      </w:r>
      <w:r w:rsidRPr="00094D0D">
        <w:rPr>
          <w:rFonts w:ascii="宋体" w:hAnsi="宋体"/>
          <w:sz w:val="21"/>
          <w:szCs w:val="24"/>
        </w:rPr>
        <w:t>办理业务需提交的材料</w:t>
      </w:r>
      <w:proofErr w:type="gramStart"/>
      <w:r w:rsidRPr="00094D0D">
        <w:rPr>
          <w:rFonts w:ascii="宋体" w:hAnsi="宋体"/>
          <w:sz w:val="21"/>
          <w:szCs w:val="24"/>
        </w:rPr>
        <w:t>请统一</w:t>
      </w:r>
      <w:proofErr w:type="gramEnd"/>
      <w:r w:rsidRPr="00094D0D">
        <w:rPr>
          <w:rFonts w:ascii="宋体" w:hAnsi="宋体"/>
          <w:sz w:val="21"/>
          <w:szCs w:val="24"/>
        </w:rPr>
        <w:t>用</w:t>
      </w:r>
      <w:r w:rsidRPr="00094D0D">
        <w:rPr>
          <w:rFonts w:ascii="宋体" w:hAnsi="宋体" w:hint="eastAsia"/>
          <w:sz w:val="21"/>
          <w:szCs w:val="24"/>
        </w:rPr>
        <w:t>A4纸</w:t>
      </w:r>
      <w:r w:rsidRPr="00094D0D">
        <w:rPr>
          <w:rFonts w:ascii="宋体" w:hAnsi="宋体"/>
          <w:sz w:val="21"/>
          <w:szCs w:val="24"/>
        </w:rPr>
        <w:t>打印或复印，并加盖单位公章。</w:t>
      </w:r>
    </w:p>
    <w:p w14:paraId="71072BC7" w14:textId="77777777" w:rsidR="00094D0D" w:rsidRPr="00094D0D" w:rsidRDefault="00094D0D" w:rsidP="009C73EB">
      <w:pPr>
        <w:spacing w:line="360" w:lineRule="auto"/>
        <w:rPr>
          <w:rFonts w:ascii="宋体" w:hAnsi="宋体"/>
          <w:szCs w:val="24"/>
        </w:rPr>
      </w:pPr>
    </w:p>
    <w:p w14:paraId="3B275C24" w14:textId="77777777" w:rsidR="008F5313" w:rsidRPr="00EA2F37" w:rsidRDefault="00B11741" w:rsidP="00EA2F37">
      <w:pPr>
        <w:pStyle w:val="3"/>
      </w:pPr>
      <w:bookmarkStart w:id="71" w:name="_Toc378687712"/>
      <w:bookmarkStart w:id="72" w:name="_Toc382209160"/>
      <w:r>
        <w:rPr>
          <w:noProof/>
        </w:rPr>
        <w:pict w14:anchorId="28A5B759">
          <v:group id="Group 2699" o:spid="_x0000_s2490" style="position:absolute;left:0;text-align:left;margin-left:-11.85pt;margin-top:27.15pt;width:444.15pt;height:633pt;z-index:24" coordorigin="1557,2280" coordsize="8883,12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">
            <v:rect id="矩形 419" o:spid="_x0000_s2491" style="position:absolute;left:1557;top:12120;width:8883;height:28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reLMMA&#10;AADdAAAADwAAAGRycy9kb3ducmV2LnhtbERPTWvCQBC9F/wPywjedFdNYxtdRQRBaD2ohV6H7JgE&#10;s7Mxu2r677sFobd5vM9ZrDpbizu1vnKsYTxSIIhzZyouNHydtsM3ED4gG6wdk4Yf8rBa9l4WmBn3&#10;4APdj6EQMYR9hhrKEJpMSp+XZNGPXEMcubNrLYYI20KaFh8x3NZyolQqLVYcG0psaFNSfjnerAZM&#10;E3Pdn6efp49biu9Fp7av30rrQb9bz0EE6sK/+OnemTg/mSXw9008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reLMMAAADdAAAADwAAAAAAAAAAAAAAAACYAgAAZHJzL2Rv&#10;d25yZXYueG1sUEsFBgAAAAAEAAQA9QAAAIgDAAAAAA==&#10;" stroked="f">
              <v:textbox>
                <w:txbxContent>
                  <w:p w14:paraId="456D70B9" w14:textId="77777777" w:rsidR="005F0000" w:rsidRPr="00610145" w:rsidRDefault="005F0000" w:rsidP="003D3F69">
                    <w:pPr>
                      <w:spacing w:line="276" w:lineRule="auto"/>
                      <w:ind w:firstLineChars="200" w:firstLine="361"/>
                      <w:rPr>
                        <w:rFonts w:ascii="宋体" w:hAnsi="宋体"/>
                        <w:b/>
                        <w:color w:val="000000"/>
                        <w:sz w:val="18"/>
                      </w:rPr>
                    </w:pPr>
                    <w:r w:rsidRPr="00610145">
                      <w:rPr>
                        <w:rFonts w:ascii="宋体" w:hAnsi="宋体" w:hint="eastAsia"/>
                        <w:b/>
                        <w:color w:val="000000"/>
                        <w:sz w:val="18"/>
                      </w:rPr>
                      <w:t>注意事项：</w:t>
                    </w:r>
                  </w:p>
                  <w:p w14:paraId="128A3FC1" w14:textId="77777777" w:rsidR="005F0000" w:rsidRPr="00610145" w:rsidRDefault="005F0000" w:rsidP="003D3F69">
                    <w:pPr>
                      <w:spacing w:line="276" w:lineRule="auto"/>
                      <w:ind w:firstLineChars="200" w:firstLine="360"/>
                      <w:rPr>
                        <w:rFonts w:ascii="宋体" w:hAnsi="宋体"/>
                        <w:sz w:val="18"/>
                      </w:rPr>
                    </w:pPr>
                    <w:r w:rsidRPr="00610145">
                      <w:rPr>
                        <w:rFonts w:ascii="宋体" w:hAnsi="宋体" w:hint="eastAsia"/>
                        <w:sz w:val="18"/>
                      </w:rPr>
                      <w:t>1</w:t>
                    </w:r>
                    <w:r w:rsidRPr="00610145">
                      <w:rPr>
                        <w:rFonts w:ascii="宋体" w:hAnsi="宋体" w:hint="eastAsia"/>
                        <w:sz w:val="18"/>
                      </w:rPr>
                      <w:t>．办理岗位</w:t>
                    </w:r>
                    <w:r w:rsidRPr="00610145">
                      <w:rPr>
                        <w:rFonts w:ascii="宋体" w:hAnsi="宋体"/>
                        <w:sz w:val="18"/>
                      </w:rPr>
                      <w:t>与</w:t>
                    </w:r>
                    <w:r w:rsidRPr="00610145">
                      <w:rPr>
                        <w:rFonts w:ascii="宋体" w:hAnsi="宋体" w:hint="eastAsia"/>
                        <w:sz w:val="18"/>
                      </w:rPr>
                      <w:t>时间：登记</w:t>
                    </w:r>
                    <w:r w:rsidRPr="00610145">
                      <w:rPr>
                        <w:rFonts w:ascii="宋体" w:hAnsi="宋体"/>
                        <w:sz w:val="18"/>
                      </w:rPr>
                      <w:t>科、</w:t>
                    </w:r>
                    <w:r w:rsidRPr="00610145">
                      <w:rPr>
                        <w:rFonts w:ascii="宋体" w:hAnsi="宋体" w:hint="eastAsia"/>
                        <w:sz w:val="18"/>
                      </w:rPr>
                      <w:t>每月23日至25日（</w:t>
                    </w:r>
                    <w:r w:rsidRPr="00610145">
                      <w:rPr>
                        <w:rFonts w:ascii="宋体" w:hAnsi="宋体"/>
                        <w:sz w:val="18"/>
                      </w:rPr>
                      <w:t>节假日除外）</w:t>
                    </w:r>
                    <w:r w:rsidRPr="00610145">
                      <w:rPr>
                        <w:rFonts w:ascii="宋体" w:hAnsi="宋体" w:hint="eastAsia"/>
                        <w:sz w:val="18"/>
                      </w:rPr>
                      <w:t>；</w:t>
                    </w:r>
                  </w:p>
                  <w:p w14:paraId="5CBC7AB8" w14:textId="77777777" w:rsidR="005F0000" w:rsidRPr="00610145" w:rsidRDefault="005F0000" w:rsidP="003D3F69">
                    <w:pPr>
                      <w:spacing w:line="276" w:lineRule="auto"/>
                      <w:ind w:firstLineChars="200" w:firstLine="360"/>
                      <w:rPr>
                        <w:rFonts w:ascii="宋体" w:hAnsi="宋体"/>
                        <w:sz w:val="18"/>
                      </w:rPr>
                    </w:pPr>
                    <w:r w:rsidRPr="00610145">
                      <w:rPr>
                        <w:rFonts w:ascii="宋体" w:hAnsi="宋体" w:hint="eastAsia"/>
                        <w:sz w:val="18"/>
                      </w:rPr>
                      <w:t>2．社会保险关系整体跨区转入的用人单位如有退休人员，在办理跨区转入手续后，须持退休人员的身份</w:t>
                    </w:r>
                  </w:p>
                  <w:p w14:paraId="45BCDA1B" w14:textId="77777777" w:rsidR="005F0000" w:rsidRPr="00610145" w:rsidRDefault="005F0000" w:rsidP="003D3F69">
                    <w:pPr>
                      <w:spacing w:line="276" w:lineRule="auto"/>
                      <w:rPr>
                        <w:rFonts w:ascii="宋体" w:hAnsi="宋体"/>
                        <w:sz w:val="18"/>
                      </w:rPr>
                    </w:pPr>
                    <w:r w:rsidRPr="00610145">
                      <w:rPr>
                        <w:rFonts w:ascii="宋体" w:hAnsi="宋体" w:hint="eastAsia"/>
                        <w:sz w:val="18"/>
                      </w:rPr>
                      <w:t>证复印件到基金</w:t>
                    </w:r>
                    <w:proofErr w:type="gramStart"/>
                    <w:r w:rsidRPr="00610145">
                      <w:rPr>
                        <w:rFonts w:ascii="宋体" w:hAnsi="宋体" w:hint="eastAsia"/>
                        <w:sz w:val="18"/>
                      </w:rPr>
                      <w:t>支付科</w:t>
                    </w:r>
                    <w:proofErr w:type="gramEnd"/>
                    <w:r w:rsidRPr="00610145">
                      <w:rPr>
                        <w:rFonts w:ascii="宋体" w:hAnsi="宋体" w:hint="eastAsia"/>
                        <w:sz w:val="18"/>
                      </w:rPr>
                      <w:t>办理退休人员的转入手续；</w:t>
                    </w:r>
                  </w:p>
                  <w:p w14:paraId="790821E9" w14:textId="77777777" w:rsidR="005F0000" w:rsidRPr="00610145" w:rsidRDefault="005F0000" w:rsidP="003D3F69">
                    <w:pPr>
                      <w:spacing w:line="276" w:lineRule="auto"/>
                      <w:ind w:firstLineChars="200" w:firstLine="360"/>
                      <w:rPr>
                        <w:rFonts w:ascii="宋体" w:hAnsi="宋体"/>
                        <w:sz w:val="18"/>
                      </w:rPr>
                    </w:pPr>
                    <w:r w:rsidRPr="00610145">
                      <w:rPr>
                        <w:rFonts w:ascii="宋体" w:hAnsi="宋体" w:hint="eastAsia"/>
                        <w:sz w:val="18"/>
                      </w:rPr>
                      <w:t>3．社会保险关系</w:t>
                    </w:r>
                    <w:r w:rsidRPr="00610145">
                      <w:rPr>
                        <w:rFonts w:ascii="宋体" w:hAnsi="宋体" w:hint="eastAsia"/>
                        <w:b/>
                        <w:i/>
                        <w:sz w:val="18"/>
                      </w:rPr>
                      <w:t xml:space="preserve">跨区整体转出 </w:t>
                    </w:r>
                    <w:r w:rsidRPr="00610145">
                      <w:rPr>
                        <w:rFonts w:ascii="宋体" w:hAnsi="宋体" w:hint="eastAsia"/>
                        <w:sz w:val="18"/>
                      </w:rPr>
                      <w:t>的用人单位在</w:t>
                    </w:r>
                    <w:r w:rsidRPr="00610145">
                      <w:rPr>
                        <w:rFonts w:ascii="宋体" w:hAnsi="宋体" w:hint="eastAsia"/>
                        <w:b/>
                        <w:i/>
                        <w:sz w:val="18"/>
                      </w:rPr>
                      <w:t xml:space="preserve">无历史欠费、医疗费报销完毕 </w:t>
                    </w:r>
                    <w:r w:rsidRPr="00610145">
                      <w:rPr>
                        <w:rFonts w:ascii="宋体" w:hAnsi="宋体" w:hint="eastAsia"/>
                        <w:sz w:val="18"/>
                      </w:rPr>
                      <w:t>的情况下可办理转出手续；</w:t>
                    </w:r>
                  </w:p>
                  <w:p w14:paraId="4809DB42" w14:textId="77777777" w:rsidR="005F0000" w:rsidRPr="00610145" w:rsidRDefault="005F0000" w:rsidP="003D3F69">
                    <w:pPr>
                      <w:spacing w:line="276" w:lineRule="auto"/>
                      <w:ind w:leftChars="100" w:left="240" w:firstLineChars="50" w:firstLine="90"/>
                      <w:rPr>
                        <w:rFonts w:ascii="宋体" w:hAnsi="宋体"/>
                        <w:sz w:val="18"/>
                      </w:rPr>
                    </w:pPr>
                    <w:r w:rsidRPr="00610145">
                      <w:rPr>
                        <w:rFonts w:ascii="宋体" w:hAnsi="宋体" w:hint="eastAsia"/>
                        <w:sz w:val="18"/>
                      </w:rPr>
                      <w:t>4．办理社会保险关系整体跨区转入的用人单位若在原区县选择社保缴费，转入时选择银行缴费，则需另外</w:t>
                    </w:r>
                  </w:p>
                  <w:p w14:paraId="3D2D574E" w14:textId="77777777" w:rsidR="005F0000" w:rsidRPr="00610145" w:rsidRDefault="005F0000" w:rsidP="003D3F69">
                    <w:pPr>
                      <w:spacing w:line="276" w:lineRule="auto"/>
                      <w:rPr>
                        <w:rFonts w:ascii="宋体" w:hAnsi="宋体"/>
                        <w:sz w:val="18"/>
                      </w:rPr>
                    </w:pPr>
                    <w:r w:rsidRPr="00610145">
                      <w:rPr>
                        <w:rFonts w:ascii="宋体" w:hAnsi="宋体" w:hint="eastAsia"/>
                        <w:sz w:val="18"/>
                      </w:rPr>
                      <w:t>提交《北京市社会保险费银行缴费协议》一式二份、开户许可证或《开立单位银行结算账户申请书》复印件一份。</w:t>
                    </w:r>
                  </w:p>
                  <w:p w14:paraId="0F7B2D7F" w14:textId="77777777" w:rsidR="005F0000" w:rsidRPr="00610145" w:rsidRDefault="005F0000" w:rsidP="003D3F69">
                    <w:pPr>
                      <w:spacing w:line="276" w:lineRule="auto"/>
                      <w:ind w:firstLineChars="200" w:firstLine="360"/>
                      <w:rPr>
                        <w:color w:val="000000"/>
                        <w:sz w:val="18"/>
                      </w:rPr>
                    </w:pPr>
                    <w:r w:rsidRPr="003D3F69">
                      <w:rPr>
                        <w:rFonts w:hint="eastAsia"/>
                        <w:sz w:val="18"/>
                      </w:rPr>
                      <w:t>5</w:t>
                    </w:r>
                    <w:r w:rsidRPr="003D3F69">
                      <w:rPr>
                        <w:rFonts w:hint="eastAsia"/>
                        <w:sz w:val="18"/>
                      </w:rPr>
                      <w:t>．</w:t>
                    </w:r>
                    <w:r w:rsidRPr="003D3F69">
                      <w:rPr>
                        <w:sz w:val="18"/>
                      </w:rPr>
                      <w:t>以上所需提交的材料</w:t>
                    </w:r>
                    <w:r w:rsidRPr="00610145">
                      <w:rPr>
                        <w:color w:val="000000"/>
                        <w:sz w:val="18"/>
                      </w:rPr>
                      <w:t>统一用</w:t>
                    </w:r>
                    <w:r w:rsidRPr="00610145">
                      <w:rPr>
                        <w:rFonts w:hint="eastAsia"/>
                        <w:b/>
                        <w:i/>
                        <w:color w:val="000000"/>
                        <w:sz w:val="18"/>
                      </w:rPr>
                      <w:t>A4</w:t>
                    </w:r>
                    <w:r w:rsidRPr="00610145">
                      <w:rPr>
                        <w:rFonts w:hint="eastAsia"/>
                        <w:b/>
                        <w:i/>
                        <w:color w:val="000000"/>
                        <w:sz w:val="18"/>
                      </w:rPr>
                      <w:t>纸</w:t>
                    </w:r>
                    <w:r w:rsidRPr="00610145">
                      <w:rPr>
                        <w:b/>
                        <w:i/>
                        <w:color w:val="000000"/>
                        <w:sz w:val="18"/>
                      </w:rPr>
                      <w:t>打印或复印，并加盖单位公章</w:t>
                    </w:r>
                    <w:r w:rsidRPr="00610145">
                      <w:rPr>
                        <w:color w:val="000000"/>
                        <w:sz w:val="18"/>
                      </w:rPr>
                      <w:t>。</w:t>
                    </w:r>
                  </w:p>
                  <w:p w14:paraId="038D12AB"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6</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32"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5611E012" w14:textId="77777777" w:rsidR="005F0000" w:rsidRPr="00445226" w:rsidRDefault="005F0000" w:rsidP="003D3F69">
                    <w:pPr>
                      <w:spacing w:line="276" w:lineRule="auto"/>
                      <w:ind w:firstLineChars="200" w:firstLine="360"/>
                      <w:rPr>
                        <w:color w:val="FF0000"/>
                        <w:sz w:val="18"/>
                      </w:rPr>
                    </w:pPr>
                  </w:p>
                </w:txbxContent>
              </v:textbox>
            </v:rect>
            <v:group id="Group 2698" o:spid="_x0000_s2492" style="position:absolute;left:1557;top:2280;width:8883;height:9540" coordorigin="1557,2280" coordsize="8883,9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QVn8QAAADdAAAADwAAAGRycy9kb3ducmV2LnhtbERPTWvCQBC9C/0PyxR6&#10;003a2krqKiJVPIhgFMTbkB2TYHY2ZLdJ/PddQfA2j/c503lvKtFS40rLCuJRBII4s7rkXMHxsBpO&#10;QDiPrLGyTApu5GA+exlMMdG24z21qc9FCGGXoILC+zqR0mUFGXQjWxMH7mIbgz7AJpe6wS6Em0q+&#10;R9GXNFhyaCiwpmVB2TX9MwrWHXaLj/i33V4vy9v5MN6dtjEp9fbaL35AeOr9U/xwb3SY//k9hv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GQVn8QAAADdAAAA&#10;DwAAAAAAAAAAAAAAAACqAgAAZHJzL2Rvd25yZXYueG1sUEsFBgAAAAAEAAQA+gAAAJsDAAAAAA==&#10;">
              <v:shape id="AutoShape 128" o:spid="_x0000_s2493" type="#_x0000_t176" style="position:absolute;left:4449;top:11310;width:2466;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3djcMA&#10;AADdAAAADwAAAGRycy9kb3ducmV2LnhtbERPTWsCMRC9F/wPYYReSs0qrZXVKCIIHrtrL70Nm3Gz&#10;uJnETdTt/npTKPQ2j/c5q01vW3GjLjSOFUwnGQjiyumGawVfx/3rAkSIyBpbx6TghwJs1qOnFeba&#10;3bmgWxlrkUI45KjAxOhzKUNlyGKYOE+cuJPrLMYEu1rqDu8p3LZylmVzabHh1GDQ085QdS6vVkFp&#10;hqHan78L+/JZXKbGD+/aH5V6HvfbJYhIffwX/7kPOs1/+5jD7zfpB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3djc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23B02566" w14:textId="77777777" w:rsidR="005F0000" w:rsidRPr="00610145" w:rsidRDefault="005F0000" w:rsidP="008F5313">
                      <w:pPr>
                        <w:jc w:val="center"/>
                        <w:rPr>
                          <w:rFonts w:ascii="宋体" w:hAnsi="宋体"/>
                          <w:b/>
                        </w:rPr>
                      </w:pPr>
                      <w:r w:rsidRPr="00610145">
                        <w:rPr>
                          <w:rFonts w:ascii="宋体" w:hAnsi="宋体" w:hint="eastAsia"/>
                          <w:b/>
                        </w:rPr>
                        <w:t>业务办理完毕</w:t>
                      </w:r>
                    </w:p>
                  </w:txbxContent>
                </v:textbox>
              </v:shape>
              <v:group id="Group 2697" o:spid="_x0000_s2494" style="position:absolute;left:1557;top:2280;width:8883;height:9030" coordorigin="1557,2280" coordsize="8883,90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P6LnPFAAAA3QAA&#10;AA8AAAAAAAAAAAAAAAAAqgIAAGRycy9kb3ducmV2LnhtbFBLBQYAAAAABAAEAPoAAACcAwAAAAA=&#10;">
                <v:shape id="左箭头 411" o:spid="_x0000_s2495" type="#_x0000_t66" style="position:absolute;left:3852;top:7875;width:585;height:3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QJfscA&#10;AADdAAAADwAAAGRycy9kb3ducmV2LnhtbESPT2vCQBDF70K/wzJCb7qxlCrRVaR/oJdWqgXxNmTH&#10;bDA7G7LbGP30nYPgbYb35r3fLFa9r1VHbawCG5iMM1DERbAVlwZ+dx+jGaiYkC3WgcnAhSKslg+D&#10;BeY2nPmHum0qlYRwzNGAS6nJtY6FI49xHBpi0Y6h9ZhkbUttWzxLuK/1U5a9aI8VS4PDhl4dFaft&#10;nzdg366H037Wfb9/1dlms7voK7mjMY/Dfj0HlahPd/Pt+tMK/vNUcOUbGUE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jUCX7HAAAA3QAAAA8AAAAAAAAAAAAAAAAAmAIAAGRy&#10;cy9kb3ducmV2LnhtbFBLBQYAAAAABAAEAPUAAACMAwAAAAA=&#10;" fillcolor="#daeef3" strokecolor="#548dd4" strokeweight="2.5pt"/>
                <v:rect id="矩形 422" o:spid="_x0000_s2496" style="position:absolute;left:4107;top:5715;width:1814;height:4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oRWMQA&#10;AADdAAAADwAAAGRycy9kb3ducmV2LnhtbERPTUvDQBC9C/0Pywi92U1L0SZ2W0KhEpAiVsHrkJ0m&#10;0exs2Fnb+O9dQehtHu9z1tvR9epMQTrPBuazDBRx7W3HjYH3t/3dCpREZIu9ZzLwQwLbzeRmjYX1&#10;F36l8zE2KoWwFGigjXEotJa6JYcy8wNx4k4+OIwJhkbbgJcU7nq9yLJ77bDj1NDiQLuW6q/jtzPw&#10;dMqrF9l9lGU+l8Pn/nl1qIIYM70dy0dQkcZ4Ff+7K5vmLx9y+Psmna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6EVjEAAAA3QAAAA8AAAAAAAAAAAAAAAAAmAIAAGRycy9k&#10;b3ducmV2LnhtbFBLBQYAAAAABAAEAPUAAACJAwAAAAA=&#10;" fillcolor="#fde9d9" strokecolor="#e36c0a" strokeweight="1pt">
                  <v:stroke dashstyle="dash"/>
                  <v:textbox>
                    <w:txbxContent>
                      <w:p w14:paraId="476E8AC9" w14:textId="77777777" w:rsidR="005F0000" w:rsidRPr="00FD11C4" w:rsidRDefault="005F0000" w:rsidP="008F5313">
                        <w:pPr>
                          <w:rPr>
                            <w:b/>
                            <w:sz w:val="18"/>
                          </w:rPr>
                        </w:pPr>
                        <w:r w:rsidRPr="00FD11C4">
                          <w:rPr>
                            <w:rFonts w:hint="eastAsia"/>
                            <w:b/>
                            <w:sz w:val="18"/>
                          </w:rPr>
                          <w:t>材料说明：</w:t>
                        </w:r>
                      </w:p>
                      <w:p w14:paraId="76CF178F" w14:textId="77777777" w:rsidR="005F0000" w:rsidRPr="00610145" w:rsidRDefault="005F0000" w:rsidP="00356C01">
                        <w:pPr>
                          <w:spacing w:line="276" w:lineRule="auto"/>
                          <w:rPr>
                            <w:rFonts w:ascii="宋体" w:hAnsi="宋体"/>
                            <w:sz w:val="18"/>
                          </w:rPr>
                        </w:pPr>
                        <w:r w:rsidRPr="00610145">
                          <w:rPr>
                            <w:rFonts w:ascii="宋体" w:hAnsi="宋体" w:hint="eastAsia"/>
                            <w:sz w:val="18"/>
                          </w:rPr>
                          <w:t>①由转出区县审核盖章后的《北京市社会保险单位信息变更登记表》一份；</w:t>
                        </w:r>
                      </w:p>
                      <w:p w14:paraId="01C7C14A" w14:textId="77777777" w:rsidR="005F0000" w:rsidRPr="00610145" w:rsidRDefault="005F0000" w:rsidP="00356C01">
                        <w:pPr>
                          <w:spacing w:line="276" w:lineRule="auto"/>
                          <w:ind w:left="1"/>
                          <w:rPr>
                            <w:rFonts w:ascii="宋体" w:hAnsi="宋体"/>
                            <w:sz w:val="18"/>
                          </w:rPr>
                        </w:pPr>
                        <w:r w:rsidRPr="00610145">
                          <w:rPr>
                            <w:rFonts w:ascii="宋体" w:hAnsi="宋体" w:hint="eastAsia"/>
                            <w:sz w:val="18"/>
                          </w:rPr>
                          <w:t>②《社会保险登记证》原件；</w:t>
                        </w:r>
                      </w:p>
                      <w:p w14:paraId="674EDC91" w14:textId="77777777" w:rsidR="005F0000" w:rsidRPr="00610145" w:rsidRDefault="005F0000" w:rsidP="00356C01">
                        <w:pPr>
                          <w:spacing w:line="276" w:lineRule="auto"/>
                          <w:ind w:left="1"/>
                          <w:rPr>
                            <w:rFonts w:ascii="宋体" w:hAnsi="宋体"/>
                            <w:sz w:val="18"/>
                          </w:rPr>
                        </w:pPr>
                        <w:r w:rsidRPr="00610145">
                          <w:rPr>
                            <w:rFonts w:ascii="宋体" w:hAnsi="宋体" w:hint="eastAsia"/>
                            <w:sz w:val="18"/>
                          </w:rPr>
                          <w:t>③《营业执照》</w:t>
                        </w:r>
                      </w:p>
                      <w:p w14:paraId="577098B8" w14:textId="77777777" w:rsidR="005F0000" w:rsidRPr="00610145" w:rsidRDefault="005F0000" w:rsidP="008F5313">
                        <w:pPr>
                          <w:spacing w:line="276" w:lineRule="auto"/>
                          <w:ind w:left="1"/>
                          <w:rPr>
                            <w:rFonts w:ascii="宋体" w:hAnsi="宋体"/>
                            <w:sz w:val="18"/>
                          </w:rPr>
                        </w:pPr>
                        <w:r w:rsidRPr="00610145">
                          <w:rPr>
                            <w:rFonts w:ascii="宋体" w:hAnsi="宋体" w:hint="eastAsia"/>
                            <w:sz w:val="18"/>
                          </w:rPr>
                          <w:t>副本复印件一份；</w:t>
                        </w:r>
                      </w:p>
                      <w:p w14:paraId="159FA6DC" w14:textId="77777777" w:rsidR="005F0000" w:rsidRPr="00610145" w:rsidRDefault="005F0000" w:rsidP="00356C01">
                        <w:pPr>
                          <w:spacing w:line="276" w:lineRule="auto"/>
                          <w:rPr>
                            <w:rFonts w:ascii="宋体" w:hAnsi="宋体"/>
                            <w:sz w:val="18"/>
                          </w:rPr>
                        </w:pPr>
                        <w:r w:rsidRPr="00610145">
                          <w:rPr>
                            <w:rFonts w:ascii="宋体" w:hAnsi="宋体" w:hint="eastAsia"/>
                            <w:sz w:val="18"/>
                          </w:rPr>
                          <w:t>④用人单位与开户银行重新签订《北京市同城特约委托收款、付款授权书》复印件一份（在原区县选择“银行缴费”途径的单位无需提供）。</w:t>
                        </w:r>
                      </w:p>
                    </w:txbxContent>
                  </v:textbox>
                </v:rect>
                <v:shape id="右箭头 420" o:spid="_x0000_s2497" type="#_x0000_t13" style="position:absolute;left:7587;top:7830;width:570;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jfPsgA&#10;AADdAAAADwAAAGRycy9kb3ducmV2LnhtbESPQWvCQBCF70L/wzIFL6Ibi4imrlK02iJSqG3JdchO&#10;k2B2NmRXjf++cyh4m+G9ee+bxapztbpQGyrPBsajBBRx7m3FhYHvr+1wBipEZIu1ZzJwowCr5UNv&#10;gan1V/6kyzEWSkI4pGigjLFJtQ55SQ7DyDfEov361mGUtS20bfEq4a7WT0ky1Q4rloYSG1qXlJ+O&#10;Z2egGG9es0P28RYmg3023czXp5/dzZj+Y/fyDCpSF+/m/+t3K/iTmfDLNzKCXv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NeN8+yAAAAN0AAAAPAAAAAAAAAAAAAAAAAJgCAABk&#10;cnMvZG93bnJldi54bWxQSwUGAAAAAAQABAD1AAAAjQMAAAAA&#10;" fillcolor="#daeef3" strokecolor="#548dd4" strokeweight="2.5pt"/>
                <v:rect id="矩形 421" o:spid="_x0000_s2498" style="position:absolute;left:6072;top:6990;width:1845;height:21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ltecMA&#10;AADdAAAADwAAAGRycy9kb3ducmV2LnhtbERPTUvDQBC9C/6HZQRvdpMiksZuSyi0BKSIVfA6ZKdJ&#10;NDsbdtY2/fddQfA2j/c5y/XkBnWiIL1nA/ksA0XceNtza+DjfftQgJKIbHHwTAYuJLBe3d4ssbT+&#10;zG90OsRWpRCWEg10MY6l1tJ05FBmfiRO3NEHhzHB0Gob8JzC3aDnWfakHfacGjocadNR8334cQZ2&#10;x0X9KpvPqlrksv/avhT7Oogx93dT9Qwq0hT/xX/u2qb5j0UOv9+kE/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ltecMAAADdAAAADwAAAAAAAAAAAAAAAACYAgAAZHJzL2Rv&#10;d25yZXYueG1sUEsFBgAAAAAEAAQA9QAAAIgDAAAAAA==&#10;" fillcolor="#fde9d9" strokecolor="#e36c0a" strokeweight="1pt">
                  <v:stroke dashstyle="dash"/>
                  <v:textbox>
                    <w:txbxContent>
                      <w:p w14:paraId="744D0C1A" w14:textId="77777777" w:rsidR="005F0000" w:rsidRPr="00610145" w:rsidRDefault="005F0000" w:rsidP="008F5313">
                        <w:pPr>
                          <w:spacing w:line="276" w:lineRule="auto"/>
                          <w:rPr>
                            <w:rFonts w:ascii="宋体" w:hAnsi="宋体"/>
                            <w:b/>
                            <w:sz w:val="18"/>
                          </w:rPr>
                        </w:pPr>
                        <w:r w:rsidRPr="00610145">
                          <w:rPr>
                            <w:rFonts w:ascii="宋体" w:hAnsi="宋体" w:hint="eastAsia"/>
                            <w:b/>
                            <w:sz w:val="18"/>
                          </w:rPr>
                          <w:t>材料说明：</w:t>
                        </w:r>
                      </w:p>
                      <w:p w14:paraId="4AD640E6" w14:textId="77777777" w:rsidR="005F0000" w:rsidRPr="00610145" w:rsidRDefault="005F0000" w:rsidP="005122A4">
                        <w:pPr>
                          <w:pStyle w:val="a4"/>
                          <w:numPr>
                            <w:ilvl w:val="0"/>
                            <w:numId w:val="8"/>
                          </w:numPr>
                          <w:spacing w:line="276" w:lineRule="auto"/>
                          <w:ind w:firstLineChars="0"/>
                          <w:rPr>
                            <w:rFonts w:ascii="宋体" w:hAnsi="宋体"/>
                            <w:sz w:val="18"/>
                          </w:rPr>
                        </w:pPr>
                        <w:proofErr w:type="gramStart"/>
                        <w:r w:rsidRPr="00610145">
                          <w:rPr>
                            <w:rFonts w:ascii="宋体" w:hAnsi="宋体" w:hint="eastAsia"/>
                            <w:sz w:val="18"/>
                          </w:rPr>
                          <w:t>《</w:t>
                        </w:r>
                        <w:proofErr w:type="gramEnd"/>
                        <w:r w:rsidRPr="00610145">
                          <w:rPr>
                            <w:rFonts w:ascii="宋体" w:hAnsi="宋体" w:hint="eastAsia"/>
                            <w:sz w:val="18"/>
                          </w:rPr>
                          <w:t>北京市社会</w:t>
                        </w:r>
                      </w:p>
                      <w:p w14:paraId="18849059" w14:textId="77777777" w:rsidR="005F0000" w:rsidRPr="00610145" w:rsidRDefault="005F0000" w:rsidP="008F5313">
                        <w:pPr>
                          <w:spacing w:line="276" w:lineRule="auto"/>
                          <w:rPr>
                            <w:rFonts w:ascii="宋体" w:hAnsi="宋体"/>
                            <w:sz w:val="18"/>
                          </w:rPr>
                        </w:pPr>
                        <w:r w:rsidRPr="00610145">
                          <w:rPr>
                            <w:rFonts w:ascii="宋体" w:hAnsi="宋体" w:hint="eastAsia"/>
                            <w:sz w:val="18"/>
                          </w:rPr>
                          <w:t>保险单位信息变更登记表</w:t>
                        </w:r>
                        <w:proofErr w:type="gramStart"/>
                        <w:r w:rsidRPr="00610145">
                          <w:rPr>
                            <w:rFonts w:ascii="宋体" w:hAnsi="宋体" w:hint="eastAsia"/>
                            <w:sz w:val="18"/>
                          </w:rPr>
                          <w:t>》</w:t>
                        </w:r>
                        <w:proofErr w:type="gramEnd"/>
                        <w:r w:rsidRPr="00610145">
                          <w:rPr>
                            <w:rFonts w:ascii="宋体" w:hAnsi="宋体" w:hint="eastAsia"/>
                            <w:sz w:val="18"/>
                          </w:rPr>
                          <w:t>一式三份，</w:t>
                        </w:r>
                        <w:r w:rsidRPr="00610145">
                          <w:rPr>
                            <w:rFonts w:ascii="宋体" w:hAnsi="宋体"/>
                            <w:sz w:val="18"/>
                          </w:rPr>
                          <w:t>加盖单位公章</w:t>
                        </w:r>
                        <w:r w:rsidRPr="00610145">
                          <w:rPr>
                            <w:rFonts w:ascii="宋体" w:hAnsi="宋体" w:hint="eastAsia"/>
                            <w:sz w:val="18"/>
                          </w:rPr>
                          <w:t>；</w:t>
                        </w:r>
                      </w:p>
                      <w:p w14:paraId="30A2632D" w14:textId="77777777" w:rsidR="005F0000" w:rsidRPr="00610145" w:rsidRDefault="005F0000" w:rsidP="005122A4">
                        <w:pPr>
                          <w:pStyle w:val="a4"/>
                          <w:numPr>
                            <w:ilvl w:val="0"/>
                            <w:numId w:val="8"/>
                          </w:numPr>
                          <w:spacing w:line="276" w:lineRule="auto"/>
                          <w:ind w:firstLineChars="0"/>
                          <w:rPr>
                            <w:rFonts w:ascii="宋体" w:hAnsi="宋体"/>
                            <w:sz w:val="18"/>
                          </w:rPr>
                        </w:pPr>
                        <w:r w:rsidRPr="00610145">
                          <w:rPr>
                            <w:rFonts w:ascii="宋体" w:hAnsi="宋体" w:hint="eastAsia"/>
                            <w:sz w:val="18"/>
                          </w:rPr>
                          <w:t xml:space="preserve">《营业执照》 </w:t>
                        </w:r>
                      </w:p>
                      <w:p w14:paraId="60C37BB4" w14:textId="77777777" w:rsidR="005F0000" w:rsidRPr="00610145" w:rsidRDefault="005F0000" w:rsidP="008F5313">
                        <w:pPr>
                          <w:spacing w:line="276" w:lineRule="auto"/>
                          <w:rPr>
                            <w:rFonts w:ascii="宋体" w:hAnsi="宋体"/>
                            <w:sz w:val="18"/>
                          </w:rPr>
                        </w:pPr>
                        <w:r w:rsidRPr="00610145">
                          <w:rPr>
                            <w:rFonts w:ascii="宋体" w:hAnsi="宋体" w:hint="eastAsia"/>
                            <w:sz w:val="18"/>
                          </w:rPr>
                          <w:t>副本复印件一份。</w:t>
                        </w:r>
                      </w:p>
                    </w:txbxContent>
                  </v:textbox>
                </v:rect>
                <v:shape id="直接箭头连接符 70" o:spid="_x0000_s2499" type="#_x0000_t32" style="position:absolute;left:2749;top:4073;width:0;height:64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75UcUAAADdAAAADwAAAGRycy9kb3ducmV2LnhtbERPTWvCQBC9C/0PyxR6Ed0YpYTUVWpL&#10;teKlRqHXITtNgtnZmF1N/PfdQsHbPN7nzJe9qcWVWldZVjAZRyCIc6srLhQcDx+jBITzyBpry6Tg&#10;Rg6Wi4fBHFNtO97TNfOFCCHsUlRQet+kUrq8JINubBviwP3Y1qAPsC2kbrEL4aaWcRQ9S4MVh4YS&#10;G3orKT9lF6Mgma2/v4an83AV59Mqed9ttt15o9TTY//6AsJT7+/if/enDvNnSQx/34QT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75UcUAAADdAAAADwAAAAAAAAAA&#10;AAAAAAChAgAAZHJzL2Rvd25yZXYueG1sUEsFBgAAAAAEAAQA+QAAAJMDAAAAAA==&#10;" strokecolor="#76923c">
                  <v:stroke endarrow="block"/>
                  <v:shadow on="t" color="black" opacity="24903f" origin=",.5" offset="0,.55556mm"/>
                </v:shape>
                <v:shape id="直接箭头连接符 52" o:spid="_x0000_s2500" type="#_x0000_t32" style="position:absolute;left:2726;top:8800;width:0;height:8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JcysUAAADdAAAADwAAAGRycy9kb3ducmV2LnhtbERPS2vCQBC+C/0PyxS8iG58ICF1lVap&#10;Vry0KngdstMkmJ2N2a2J/94VCt7m43vObNGaUlypdoVlBcNBBII4tbrgTMHx8NmPQTiPrLG0TApu&#10;5GAxf+nMMNG24R+67n0mQgi7BBXk3leJlC7NyaAb2Io4cL+2NugDrDOpa2xCuCnlKIqm0mDBoSHH&#10;ipY5pef9n1EQT9an79750vsYpeMiXu022+ayUar72r6/gfDU+qf43/2lw/xJPIbHN+EE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JcysUAAADdAAAADwAAAAAAAAAA&#10;AAAAAAChAgAAZHJzL2Rvd25yZXYueG1sUEsFBgAAAAAEAAQA+QAAAJMDAAAAAA==&#10;" strokecolor="#76923c">
                  <v:stroke endarrow="block"/>
                  <v:shadow on="t" color="black" opacity="24903f" origin=",.5" offset="0,.55556mm"/>
                </v:shape>
                <v:shape id="直接箭头连接符 51" o:spid="_x0000_s2501" type="#_x0000_t32" style="position:absolute;left:2738;top:6714;width:0;height:7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vEvsUAAADdAAAADwAAAGRycy9kb3ducmV2LnhtbERPTWvCQBC9C/0PyxR6Ed2ooYTUVWpL&#10;teKlRqHXITtNgtnZmF1N/PfdQsHbPN7nzJe9qcWVWldZVjAZRyCIc6srLhQcDx+jBITzyBpry6Tg&#10;Rg6Wi4fBHFNtO97TNfOFCCHsUlRQet+kUrq8JINubBviwP3Y1qAPsC2kbrEL4aaW0yh6lgYrDg0l&#10;NvRWUn7KLkZBEq+/v4an83A1zWdV8r7bbLvzRqmnx/71BYSn3t/F/+5PHebHSQx/34QT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NvEvsUAAADdAAAADwAAAAAAAAAA&#10;AAAAAAChAgAAZHJzL2Rvd25yZXYueG1sUEsFBgAAAAAEAAQA+QAAAJMDAAAAAA==&#10;" strokecolor="#76923c">
                  <v:stroke endarrow="block"/>
                  <v:shadow on="t" color="black" opacity="24903f" origin=",.5" offset="0,.55556mm"/>
                </v:shape>
                <v:roundrect id="矩形 72" o:spid="_x0000_s2502" style="position:absolute;left:1557;top:3507;width:2367;height:5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pAsUA&#10;AADdAAAADwAAAGRycy9kb3ducmV2LnhtbERP32vCMBB+H+x/CCf4MjSdTCnVKGM6NjYQrKL4djRn&#10;W2wuJcls998vg8He7uP7eYtVbxpxI+drywoexwkI4sLqmksFh/3rKAXhA7LGxjIp+CYPq+X93QIz&#10;bTve0S0PpYgh7DNUUIXQZlL6oiKDfmxb4shdrDMYInSl1A67GG4aOUmSmTRYc2yosKWXiopr/mUU&#10;pOvw+XHYzNjJh7drnmynx+50Vmo46J/nIAL14V/8537Xcf5TOoXfb+IJ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2kC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7562DDFC" w14:textId="77777777" w:rsidR="005F0000" w:rsidRPr="00610145" w:rsidRDefault="005F0000" w:rsidP="006B126D">
                        <w:pPr>
                          <w:jc w:val="center"/>
                          <w:rPr>
                            <w:rFonts w:ascii="宋体" w:hAnsi="宋体"/>
                            <w:b/>
                            <w:sz w:val="21"/>
                          </w:rPr>
                        </w:pPr>
                        <w:r w:rsidRPr="00610145">
                          <w:rPr>
                            <w:rFonts w:ascii="宋体" w:hAnsi="宋体" w:hint="eastAsia"/>
                            <w:b/>
                            <w:sz w:val="21"/>
                          </w:rPr>
                          <w:t>整体跨区转入</w:t>
                        </w:r>
                      </w:p>
                    </w:txbxContent>
                  </v:textbox>
                </v:roundrect>
                <v:rect id="矩形 53" o:spid="_x0000_s2503" style="position:absolute;left:1632;top:9665;width:2211;height: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QpTMQA&#10;AADdAAAADwAAAGRycy9kb3ducmV2LnhtbERPTWsCMRC9C/6HMEJvmtUWldUoRVEs9NBqoXgbk3F3&#10;7WaybKKu/94UBG/zeJ8znTe2FBeqfeFYQb+XgCDWzhScKfjZrbpjED4gGywdk4IbeZjP2q0ppsZd&#10;+Zsu25CJGMI+RQV5CFUqpdc5WfQ9VxFH7uhqiyHCOpOmxmsMt6UcJMlQWiw4NuRY0SIn/bc9WwVy&#10;pff939Hn68AvD+uNPpmP/ZdR6qXTvE9ABGrCU/xwb0yc/zYewv838QQ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kKUzEAAAA3QAAAA8AAAAAAAAAAAAAAAAAmAIAAGRycy9k&#10;b3ducmV2LnhtbFBLBQYAAAAABAAEAPUAAACJAwAAAAA=&#10;" fillcolor="#dafda7" strokecolor="#76923c">
                  <v:fill color2="#f5ffe6" rotate="t" angle="180" colors="0 #dafda7;22938f #e4fdc2;1 #f5ffe6" focus="100%" type="gradient"/>
                  <v:shadow on="t" color="black" opacity="24903f" origin=",.5" offset="0,.55556mm"/>
                  <v:textbox>
                    <w:txbxContent>
                      <w:p w14:paraId="113DC8F3" w14:textId="77777777" w:rsidR="005F0000" w:rsidRPr="003D3F69" w:rsidRDefault="005F0000" w:rsidP="008F5313">
                        <w:pPr>
                          <w:rPr>
                            <w:sz w:val="18"/>
                            <w:szCs w:val="18"/>
                          </w:rPr>
                        </w:pPr>
                        <w:r w:rsidRPr="00610145">
                          <w:rPr>
                            <w:rFonts w:ascii="宋体" w:hAnsi="宋体" w:hint="eastAsia"/>
                            <w:sz w:val="18"/>
                            <w:szCs w:val="18"/>
                          </w:rPr>
                          <w:t>用人单位领取换发新《社会保险登记证》。</w:t>
                        </w:r>
                      </w:p>
                    </w:txbxContent>
                  </v:textbox>
                </v:rect>
                <v:rect id="矩形 50" o:spid="_x0000_s2504" style="position:absolute;left:1632;top:7471;width:2211;height:1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M18QA&#10;AADdAAAADwAAAGRycy9kb3ducmV2LnhtbERPS2sCMRC+C/0PYQRvmlVLldUoRVEs9FAfIN7GZNzd&#10;djNZNlHXf28Khd7m43vOdN7YUtyo9oVjBf1eAoJYO1NwpuCwX3XHIHxANlg6JgUP8jCfvbSmmBp3&#10;5y3ddiETMYR9igryEKpUSq9zsuh7riKO3MXVFkOEdSZNjfcYbks5SJI3abHg2JBjRYuc9M/uahXI&#10;lT71j6PP4cAvz+uN/jYfpy+jVKfdvE9ABGrCv/jPvTFx/ut4BL/fxB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ojNfEAAAA3QAAAA8AAAAAAAAAAAAAAAAAmAIAAGRycy9k&#10;b3ducmV2LnhtbFBLBQYAAAAABAAEAPUAAACJAwAAAAA=&#10;" fillcolor="#dafda7" strokecolor="#76923c">
                  <v:fill color2="#f5ffe6" rotate="t" angle="180" colors="0 #dafda7;22938f #e4fdc2;1 #f5ffe6" focus="100%" type="gradient"/>
                  <v:shadow on="t" color="black" opacity="24903f" origin=",.5" offset="0,.55556mm"/>
                  <v:textbox>
                    <w:txbxContent>
                      <w:p w14:paraId="2622BBA6" w14:textId="77777777" w:rsidR="005F0000" w:rsidRPr="003D3F69" w:rsidRDefault="005F0000" w:rsidP="008F5313">
                        <w:pPr>
                          <w:rPr>
                            <w:sz w:val="18"/>
                            <w:szCs w:val="18"/>
                          </w:rPr>
                        </w:pPr>
                        <w:r w:rsidRPr="00610145">
                          <w:rPr>
                            <w:rFonts w:ascii="宋体" w:hAnsi="宋体" w:hint="eastAsia"/>
                            <w:sz w:val="18"/>
                            <w:szCs w:val="18"/>
                          </w:rPr>
                          <w:t>用人单位携带</w:t>
                        </w:r>
                        <w:r w:rsidRPr="00610145">
                          <w:rPr>
                            <w:rFonts w:ascii="宋体" w:hAnsi="宋体" w:hint="eastAsia"/>
                            <w:b/>
                            <w:i/>
                            <w:sz w:val="18"/>
                            <w:szCs w:val="18"/>
                          </w:rPr>
                          <w:t>右侧所列材料</w:t>
                        </w:r>
                        <w:r w:rsidRPr="00610145">
                          <w:rPr>
                            <w:rFonts w:ascii="宋体" w:hAnsi="宋体" w:hint="eastAsia"/>
                            <w:sz w:val="18"/>
                            <w:szCs w:val="18"/>
                          </w:rPr>
                          <w:t xml:space="preserve"> </w:t>
                        </w:r>
                        <w:r w:rsidR="00B06592" w:rsidRPr="00610145">
                          <w:rPr>
                            <w:rFonts w:ascii="宋体" w:hAnsi="宋体" w:hint="eastAsia"/>
                            <w:sz w:val="18"/>
                            <w:szCs w:val="18"/>
                          </w:rPr>
                          <w:t>到</w:t>
                        </w:r>
                        <w:r w:rsidRPr="00610145">
                          <w:rPr>
                            <w:rFonts w:ascii="宋体" w:hAnsi="宋体" w:hint="eastAsia"/>
                            <w:sz w:val="18"/>
                            <w:szCs w:val="18"/>
                          </w:rPr>
                          <w:t>区社保中心登记业务</w:t>
                        </w:r>
                        <w:proofErr w:type="gramStart"/>
                        <w:r w:rsidRPr="00610145">
                          <w:rPr>
                            <w:rFonts w:ascii="宋体" w:hAnsi="宋体" w:hint="eastAsia"/>
                            <w:sz w:val="18"/>
                            <w:szCs w:val="18"/>
                          </w:rPr>
                          <w:t>岗办理</w:t>
                        </w:r>
                        <w:proofErr w:type="gramEnd"/>
                        <w:r w:rsidRPr="00610145">
                          <w:rPr>
                            <w:rFonts w:ascii="宋体" w:hAnsi="宋体" w:hint="eastAsia"/>
                            <w:sz w:val="18"/>
                            <w:szCs w:val="18"/>
                          </w:rPr>
                          <w:t>转入手续。</w:t>
                        </w:r>
                      </w:p>
                    </w:txbxContent>
                  </v:textbox>
                </v:rect>
                <v:rect id="矩形 49" o:spid="_x0000_s2505" style="position:absolute;left:1632;top:4737;width:2235;height:20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YpcgA&#10;AADdAAAADwAAAGRycy9kb3ducmV2LnhtbESPQWsCQQyF74L/YYjgrc6qpcrWUUqLxUIPrRaKt3Qm&#10;7q7dySw7U13/vTkUvCW8l/e+LFadr9WJ2lgFNjAeZaCIbXAVFwa+duu7OaiYkB3WgcnAhSKslv3e&#10;AnMXzvxJp20qlIRwzNFAmVKTax1tSR7jKDTEoh1C6zHJ2hbatXiWcF/rSZY9aI8VS0OJDT2XZH+3&#10;f96AXtv9+Hv2Pp3El5/XjT26t/2HM2Y46J4eQSXq0s38f71xgn8/F1z5Rkb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NxilyAAAAN0AAAAPAAAAAAAAAAAAAAAAAJgCAABk&#10;cnMvZG93bnJldi54bWxQSwUGAAAAAAQABAD1AAAAjQMAAAAA&#10;" fillcolor="#dafda7" strokecolor="#76923c">
                  <v:fill color2="#f5ffe6" rotate="t" angle="180" colors="0 #dafda7;22938f #e4fdc2;1 #f5ffe6" focus="100%" type="gradient"/>
                  <v:shadow on="t" color="black" opacity="24903f" origin=",.5" offset="0,.55556mm"/>
                  <v:textbox>
                    <w:txbxContent>
                      <w:p w14:paraId="267B3E62" w14:textId="77777777" w:rsidR="005F0000" w:rsidRPr="003D3F69" w:rsidRDefault="005F0000" w:rsidP="008F5313">
                        <w:pPr>
                          <w:spacing w:line="276" w:lineRule="auto"/>
                          <w:rPr>
                            <w:sz w:val="18"/>
                            <w:szCs w:val="18"/>
                          </w:rPr>
                        </w:pPr>
                        <w:r w:rsidRPr="00610145">
                          <w:rPr>
                            <w:rFonts w:ascii="宋体" w:hAnsi="宋体" w:hint="eastAsia"/>
                            <w:sz w:val="18"/>
                            <w:szCs w:val="18"/>
                          </w:rPr>
                          <w:t>用人单位到本单位开户银行签订《北京市同城特约委托收款付款授权书》（缴费途径为“</w:t>
                        </w:r>
                        <w:r w:rsidRPr="00610145">
                          <w:rPr>
                            <w:rFonts w:ascii="宋体" w:hAnsi="宋体"/>
                            <w:sz w:val="18"/>
                            <w:szCs w:val="18"/>
                          </w:rPr>
                          <w:t>银行缴费”</w:t>
                        </w:r>
                        <w:r w:rsidRPr="00610145">
                          <w:rPr>
                            <w:rFonts w:ascii="宋体" w:hAnsi="宋体" w:hint="eastAsia"/>
                            <w:sz w:val="18"/>
                            <w:szCs w:val="18"/>
                          </w:rPr>
                          <w:t>的单位无需此步）。</w:t>
                        </w:r>
                      </w:p>
                    </w:txbxContent>
                  </v:textbox>
                </v:rect>
                <v:shape id="直接箭头连接符 71" o:spid="_x0000_s2506" type="#_x0000_t32" style="position:absolute;left:9202;top:4002;width:0;height:6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prIMYAAADdAAAADwAAAGRycy9kb3ducmV2LnhtbERPS2vCQBC+F/wPywi9SN34QNLoKrbF&#10;qnixqeB1yI5JMDsbs1uT/vtuodDbfHzPWaw6U4k7Na60rGA0jEAQZ1aXnCs4fW6eYhDOI2usLJOC&#10;b3KwWvYeFpho2/IH3VOfixDCLkEFhfd1IqXLCjLohrYmDtzFNgZ9gE0udYNtCDeVHEfRTBosOTQU&#10;WNNrQdk1/TIK4un7+Ti43gYv42xSxm+H7b69bZV67HfrOQhPnf8X/7l3Osyfxs/w+004QS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baayDGAAAA3QAAAA8AAAAAAAAA&#10;AAAAAAAAoQIAAGRycy9kb3ducmV2LnhtbFBLBQYAAAAABAAEAPkAAACUAwAAAAA=&#10;" strokecolor="#76923c">
                  <v:stroke endarrow="block"/>
                  <v:shadow on="t" color="black" opacity="24903f" origin=",.5" offset="0,.55556mm"/>
                </v:shape>
                <v:shape id="直接箭头连接符 67" o:spid="_x0000_s2507" type="#_x0000_t32" style="position:absolute;left:9266;top:8475;width:0;height:6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lUYMkAAADdAAAADwAAAGRycy9kb3ducmV2LnhtbESPT0vDQBDF74LfYRnBS7Eba5E0ZlP8&#10;Q22LF1sFr0N2TEKzs2l2beK37xwEbzO8N+/9Jl+OrlUn6kPj2cDtNAFFXHrbcGXg82N1k4IKEdli&#10;65kM/FKAZXF5kWNm/cA7Ou1jpSSEQ4YG6hi7TOtQ1uQwTH1HLNq37x1GWftK2x4HCXetniXJvXbY&#10;sDTU2NFzTeVh/+MMpPPXr/fJ4Th5mpV3Tfrytt4Ox7Ux11fj4wOoSGP8N/9db6zgzxfCL9/ICLo4&#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DI5VGDJAAAA3QAAAA8AAAAA&#10;AAAAAAAAAAAAoQIAAGRycy9kb3ducmV2LnhtbFBLBQYAAAAABAAEAPkAAACXAwAAAAA=&#10;" strokecolor="#76923c">
                  <v:stroke endarrow="block"/>
                  <v:shadow on="t" color="black" opacity="24903f" origin=",.5" offset="0,.55556mm"/>
                </v:shape>
                <v:shape id="直接箭头连接符 66" o:spid="_x0000_s2508" type="#_x0000_t32" style="position:absolute;left:9214;top:6675;width:0;height:6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Xx+8YAAADdAAAADwAAAGRycy9kb3ducmV2LnhtbERPS2vCQBC+F/wPyxS8SN34QNLUVWzF&#10;qnhp00KvQ3aaBLOzMbua+O/dgtDbfHzPmS87U4kLNa60rGA0jEAQZ1aXnCv4/to8xSCcR9ZYWSYF&#10;V3KwXPQe5pho2/InXVKfixDCLkEFhfd1IqXLCjLohrYmDtyvbQz6AJtc6gbbEG4qOY6imTRYcmgo&#10;sKa3grJjejYK4un7z8fgeBq8jrNJGa8P23172irVf+xWLyA8df5ffHfvdJg/fR7B3zfhBLm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118fvGAAAA3QAAAA8AAAAAAAAA&#10;AAAAAAAAoQIAAGRycy9kb3ducmV2LnhtbFBLBQYAAAAABAAEAPkAAACUAwAAAAA=&#10;" strokecolor="#76923c">
                  <v:stroke endarrow="block"/>
                  <v:shadow on="t" color="black" opacity="24903f" origin=",.5" offset="0,.55556mm"/>
                </v:shape>
                <v:rect id="矩形 64" o:spid="_x0000_s2509" style="position:absolute;left:8209;top:9120;width:2066;height:15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ZhNMQA&#10;AADdAAAADwAAAGRycy9kb3ducmV2LnhtbERP3WrCMBS+F3yHcITdaapON2tTkcFApgN1e4Bjc2zL&#10;mpOSZLZ7+2Uw8O58fL8n2/SmETdyvrasYDpJQBAXVtdcKvj8eB0/g/ABWWNjmRT8kIdNPhxkmGrb&#10;8Ylu51CKGMI+RQVVCG0qpS8qMugntiWO3NU6gyFCV0rtsIvhppGzJFlKgzXHhgpbeqmo+Dp/GwWH&#10;Mtlt5++L+eKtdodTd3y6XOReqYdRv12DCNSHu/jfvdNx/uNqBn/fx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GYTT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7A8372D5" w14:textId="77777777" w:rsidR="005F0000" w:rsidRPr="003D3F69" w:rsidRDefault="005F0000" w:rsidP="008F5313">
                        <w:pPr>
                          <w:rPr>
                            <w:sz w:val="18"/>
                            <w:szCs w:val="18"/>
                          </w:rPr>
                        </w:pPr>
                        <w:r w:rsidRPr="00610145">
                          <w:rPr>
                            <w:rFonts w:ascii="宋体" w:hAnsi="宋体" w:hint="eastAsia"/>
                            <w:sz w:val="18"/>
                            <w:szCs w:val="18"/>
                          </w:rPr>
                          <w:t>用人单位领取审核盖章后的表格，携带相关材料可到转入地经办机构办理转入手续。</w:t>
                        </w:r>
                      </w:p>
                    </w:txbxContent>
                  </v:textbox>
                </v:rect>
                <v:rect id="矩形 63" o:spid="_x0000_s2510" style="position:absolute;left:8157;top:7349;width:2132;height:12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rEr8QA&#10;AADdAAAADwAAAGRycy9kb3ducmV2LnhtbERP22rCQBB9F/yHZQp9002bektdRQoFqQrePmDMTpNg&#10;djbsbk36992C4NscznXmy87U4kbOV5YVvAwTEMS51RUXCs6nz8EUhA/IGmvLpOCXPCwX/d4cM21b&#10;PtDtGAoRQ9hnqKAMocmk9HlJBv3QNsSR+7bOYIjQFVI7bGO4qeVrkoylwYpjQ4kNfZSUX48/RsG2&#10;SNardDdKR1+V2x7a/eRykRulnp+61TuIQF14iO/utY7z32Yp/H8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KxK/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6C50EDEE" w14:textId="77777777" w:rsidR="005F0000" w:rsidRPr="003D3F69" w:rsidRDefault="005F0000" w:rsidP="008F5313">
                        <w:pPr>
                          <w:rPr>
                            <w:sz w:val="18"/>
                            <w:szCs w:val="18"/>
                          </w:rPr>
                        </w:pPr>
                        <w:r w:rsidRPr="00610145">
                          <w:rPr>
                            <w:rFonts w:ascii="宋体" w:hAnsi="宋体" w:hint="eastAsia"/>
                            <w:sz w:val="18"/>
                            <w:szCs w:val="18"/>
                          </w:rPr>
                          <w:t>用人单位携带</w:t>
                        </w:r>
                        <w:r w:rsidRPr="00610145">
                          <w:rPr>
                            <w:rFonts w:ascii="宋体" w:hAnsi="宋体" w:hint="eastAsia"/>
                            <w:b/>
                            <w:i/>
                            <w:sz w:val="18"/>
                            <w:szCs w:val="18"/>
                          </w:rPr>
                          <w:t xml:space="preserve">左侧所列材料 </w:t>
                        </w:r>
                        <w:r w:rsidRPr="00610145">
                          <w:rPr>
                            <w:rFonts w:ascii="宋体" w:hAnsi="宋体" w:hint="eastAsia"/>
                            <w:sz w:val="18"/>
                            <w:szCs w:val="18"/>
                          </w:rPr>
                          <w:t>到社保中心登记业务</w:t>
                        </w:r>
                        <w:proofErr w:type="gramStart"/>
                        <w:r w:rsidRPr="00610145">
                          <w:rPr>
                            <w:rFonts w:ascii="宋体" w:hAnsi="宋体" w:hint="eastAsia"/>
                            <w:sz w:val="18"/>
                            <w:szCs w:val="18"/>
                          </w:rPr>
                          <w:t>岗办理</w:t>
                        </w:r>
                        <w:proofErr w:type="gramEnd"/>
                        <w:r w:rsidRPr="00610145">
                          <w:rPr>
                            <w:rFonts w:ascii="宋体" w:hAnsi="宋体" w:hint="eastAsia"/>
                            <w:sz w:val="18"/>
                            <w:szCs w:val="18"/>
                          </w:rPr>
                          <w:t>转出手续。</w:t>
                        </w:r>
                      </w:p>
                    </w:txbxContent>
                  </v:textbox>
                </v:rect>
                <v:rect id="矩形 62" o:spid="_x0000_s2511" style="position:absolute;left:8163;top:4650;width:2142;height:2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c28QA&#10;AADdAAAADwAAAGRycy9kb3ducmV2LnhtbERP22oCMRB9L/QfwhR806z10roaRYSCeAG1/YBxM+4u&#10;3UyWJHXXvzeC0Lc5nOvMFq2pxJWcLy0r6PcSEMSZ1SXnCn6+v7qfIHxA1lhZJgU38rCYv77MMNW2&#10;4SNdTyEXMYR9igqKEOpUSp8VZND3bE0cuYt1BkOELpfaYRPDTSXfk2QsDZYcGwqsaVVQ9nv6Mwp2&#10;ebJeDvajwWhTut2xOXycz3KrVOetXU5BBGrDv/jpXus4fzgZwuObeIK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jXNv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50571C2A" w14:textId="77777777" w:rsidR="005F0000" w:rsidRPr="00610145" w:rsidRDefault="005F0000" w:rsidP="008F5313">
                        <w:pPr>
                          <w:spacing w:line="276" w:lineRule="auto"/>
                          <w:ind w:left="1"/>
                          <w:rPr>
                            <w:rFonts w:ascii="宋体" w:hAnsi="宋体"/>
                            <w:sz w:val="18"/>
                            <w:szCs w:val="18"/>
                          </w:rPr>
                        </w:pPr>
                        <w:r w:rsidRPr="00610145">
                          <w:rPr>
                            <w:rFonts w:ascii="宋体" w:hAnsi="宋体" w:hint="eastAsia"/>
                            <w:sz w:val="18"/>
                            <w:szCs w:val="18"/>
                          </w:rPr>
                          <w:t>用人单位登陆北京市人力资源和社会保障局网站下载《北京市社会保险单位信息变更登记表》一式三份，加盖公章并填写。</w:t>
                        </w:r>
                      </w:p>
                    </w:txbxContent>
                  </v:textbox>
                </v:rect>
                <v:shape id="矩形 73" o:spid="_x0000_s2512" type="#_x0000_t176" style="position:absolute;left:7977;top:3450;width:2463;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QrrMUA&#10;AADdAAAADwAAAGRycy9kb3ducmV2LnhtbERPTWsCMRC9C/6HMEIvotkWLbo1ShGkHpTSrdIeh810&#10;d3EzWZNU139vBMHbPN7nzBatqcWJnK8sK3geJiCIc6srLhTsvleDCQgfkDXWlknBhTws5t3ODFNt&#10;z/xFpywUIoawT1FBGUKTSunzkgz6oW2II/dnncEQoSukdniO4aaWL0nyKg1WHBtKbGhZUn7I/o2C&#10;z82xv7VF7n9+w2WffByyvRsvlXrqte9vIAK14SG+u9c6zh9Nx3D7Jp4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us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12B06572" w14:textId="77777777" w:rsidR="005F0000" w:rsidRPr="00FD11C4" w:rsidRDefault="005F0000" w:rsidP="006B126D">
                        <w:pPr>
                          <w:jc w:val="center"/>
                          <w:rPr>
                            <w:b/>
                            <w:sz w:val="21"/>
                          </w:rPr>
                        </w:pPr>
                        <w:r w:rsidRPr="00FD11C4">
                          <w:rPr>
                            <w:rFonts w:hint="eastAsia"/>
                            <w:b/>
                            <w:sz w:val="21"/>
                          </w:rPr>
                          <w:t>整体跨区转出</w:t>
                        </w:r>
                      </w:p>
                      <w:p w14:paraId="143071F3" w14:textId="77777777" w:rsidR="005F0000" w:rsidRPr="00FD11C4" w:rsidRDefault="005F0000" w:rsidP="008F5313">
                        <w:pPr>
                          <w:rPr>
                            <w:sz w:val="21"/>
                          </w:rPr>
                        </w:pPr>
                      </w:p>
                    </w:txbxContent>
                  </v:textbox>
                </v:shape>
                <v:roundrect id="圆角矩形 444" o:spid="_x0000_s2513" style="position:absolute;left:2442;top:2280;width:7305;height:5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Gjob8A&#10;AADdAAAADwAAAGRycy9kb3ducmV2LnhtbERP24rCMBB9X/Afwgi+rakirlajqCCIIIvVDxiasS0m&#10;k9JErX9vBMG3OZzrzJetNeJOja8cKxj0ExDEudMVFwrOp+3vBIQPyBqNY1LwJA/LRednjql2Dz7S&#10;PQuFiCHsU1RQhlCnUvq8JIu+72riyF1cYzFE2BRSN/iI4dbIYZKMpcWKY0OJNW1Kyq/ZzSqwITHu&#10;7zD4d2uTbS41+l2+90r1uu1qBiJQG77ij3un4/zRdAzvb+IJcvE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IaOhvwAAAN0AAAAPAAAAAAAAAAAAAAAAAJgCAABkcnMvZG93bnJl&#10;di54bWxQSwUGAAAAAAQABAD1AAAAhAMAAAAA&#10;" fillcolor="#a3c4ff" strokecolor="#4579b8">
                  <v:fill color2="#e5eeff" rotate="t" angle="180" colors="0 #a3c4ff;22938f #bfd5ff;1 #e5eeff" focus="100%" type="gradient"/>
                  <v:shadow on="t" color="black" opacity="24903f" origin=",.5" offset="0,.55556mm"/>
                  <v:textbox>
                    <w:txbxContent>
                      <w:p w14:paraId="35D5BC7B" w14:textId="77777777" w:rsidR="005F0000" w:rsidRPr="00FD11C4" w:rsidRDefault="005F0000" w:rsidP="008F5313">
                        <w:pPr>
                          <w:jc w:val="center"/>
                          <w:rPr>
                            <w:b/>
                            <w:sz w:val="28"/>
                          </w:rPr>
                        </w:pPr>
                        <w:r w:rsidRPr="00FD11C4">
                          <w:rPr>
                            <w:rFonts w:hint="eastAsia"/>
                            <w:b/>
                            <w:sz w:val="28"/>
                          </w:rPr>
                          <w:t>用人单位社会保险关系整体跨区转入、转出流程图</w:t>
                        </w:r>
                      </w:p>
                    </w:txbxContent>
                  </v:textbox>
                </v:roundrect>
                <v:group id="Group 2696" o:spid="_x0000_s2514" style="position:absolute;left:2727;top:10575;width:6149;height:735" coordorigin="2727,10575" coordsize="6149,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P2yInFAAAA3QAA&#10;AA8AAAAAAAAAAAAAAAAAqgIAAGRycy9kb3ducmV2LnhtbFBLBQYAAAAABAAEAPoAAACcAwAAAAA=&#10;">
                  <v:shape id="AutoShape 124" o:spid="_x0000_s2515" type="#_x0000_t32" style="position:absolute;left:2727;top:10575;width:0;height:3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xglscAAADdAAAADwAAAGRycy9kb3ducmV2LnhtbESPT08CMRDF7yR8h2ZIvEHXPyG6Uggh&#10;EL0J6IXbZDt2V7fTtS3s6qd3DibeZvLevPebxWrwrbpQTE1gA9ezAhRxFWzDzsDb6256DyplZItt&#10;YDLwTQlWy/FogaUNPR/ocsxOSQinEg3UOXel1qmqyWOahY5YtPcQPWZZo9M2Yi/hvtU3RTHXHhuW&#10;hho72tRUfR7P3sDJ7W/nfHjqXX/edy/brw9/ij/GXE2G9SOoTEP+N/9dP1vBv3sQXPlGR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bPGCWxwAAAN0AAAAPAAAAAAAA&#10;AAAAAAAAAKECAABkcnMvZG93bnJldi54bWxQSwUGAAAAAAQABAD5AAAAlQMAAAAA&#10;" strokecolor="#76923c">
                    <v:shadow on="t" color="black" opacity="24903f" origin=",.5" offset="0,.55556mm"/>
                  </v:shape>
                  <v:shape id="AutoShape 125" o:spid="_x0000_s2516" type="#_x0000_t32" style="position:absolute;left:8861;top:10590;width:1;height:3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DFDcQAAADdAAAADwAAAGRycy9kb3ducmV2LnhtbERPTWsCMRC9F/wPYQRvNasWqVujiLS0&#10;t6rtxduwGbOrm8maRHfrr2+EQm/zeJ8zX3a2FlfyoXKsYDTMQBAXTldsFHx/vT0+gwgRWWPtmBT8&#10;UIDlovcwx1y7lrd03UUjUgiHHBWUMTa5lKEoyWIYuoY4cQfnLcYEvZHaY5vCbS3HWTaVFitODSU2&#10;tC6pOO0uVsHebCZT3r63pr1sms/X89Hu/U2pQb9bvYCI1MV/8Z/7Q6f5T7MZ3L9JJ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cMUNxAAAAN0AAAAPAAAAAAAAAAAA&#10;AAAAAKECAABkcnMvZG93bnJldi54bWxQSwUGAAAAAAQABAD5AAAAkgMAAAAA&#10;" strokecolor="#76923c">
                    <v:shadow on="t" color="black" opacity="24903f" origin=",.5" offset="0,.55556mm"/>
                  </v:shape>
                  <v:shape id="AutoShape 126" o:spid="_x0000_s2517" type="#_x0000_t32" style="position:absolute;left:2742;top:10965;width:613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OZ3sQAAADdAAAADwAAAGRycy9kb3ducmV2LnhtbESPQWvCQBCF7wX/wzKCt7prpKVEV5GA&#10;4MVD0x56HLJjEs3Ohuwa47/vHAq9zfDevPfNdj/5To00xDawhdXSgCKugmu5tvD9dXz9ABUTssMu&#10;MFl4UoT9bvayxdyFB3/SWKZaSQjHHC00KfW51rFqyGNchp5YtEsYPCZZh1q7AR8S7judGfOuPbYs&#10;DQ32VDRU3cq7t5CVY5G59TXoH1yZ87rgeGrZ2sV8OmxAJZrSv/nv+uQE/80Iv3wjI+jd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s5nexAAAAN0AAAAPAAAAAAAAAAAA&#10;AAAAAKECAABkcnMvZG93bnJldi54bWxQSwUGAAAAAAQABAD5AAAAkgMAAAAA&#10;" strokecolor="#76923c">
                    <v:shadow color="black" opacity="24903f" origin=",.5" offset="0,.55556mm"/>
                  </v:shape>
                  <v:shape id="AutoShape 127" o:spid="_x0000_s2518" type="#_x0000_t32" style="position:absolute;left:5676;top:10965;width:0;height:34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5r4cUAAADdAAAADwAAAGRycy9kb3ducmV2LnhtbERPS2vCQBC+F/wPywi9SN2otYToKn3g&#10;Cy82LfQ6ZMckmJ2N2a2J/94VCr3Nx/ec+bIzlbhQ40rLCkbDCARxZnXJuYLvr9VTDMJ5ZI2VZVJw&#10;JQfLRe9hjom2LX/SJfW5CCHsElRQeF8nUrqsIINuaGviwB1tY9AH2ORSN9iGcFPJcRS9SIMlh4YC&#10;a3ovKDulv0ZB/Lz+OQxO58HbOJuU8cd+s2vPG6Ue+93rDISnzv+L/9xbHeZPoxHcvwkn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55r4cUAAADdAAAADwAAAAAAAAAA&#10;AAAAAAChAgAAZHJzL2Rvd25yZXYueG1sUEsFBgAAAAAEAAQA+QAAAJMDAAAAAA==&#10;" strokecolor="#76923c">
                    <v:stroke endarrow="block"/>
                    <v:shadow on="t" color="black" opacity="24903f" origin=",.5" offset="0,.55556mm"/>
                  </v:shape>
                </v:group>
                <v:group id="Group 2694" o:spid="_x0000_s2519" style="position:absolute;left:2749;top:2865;width:6441;height:645" coordorigin="2742,2640" coordsize="6461,6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avELwwAAAN0AAAAP&#10;AAAAAAAAAAAAAAAAAKoCAABkcnMvZG93bnJldi54bWxQSwUGAAAAAAQABAD6AAAAmgMAAAAA&#10;">
                  <v:shape id="AutoShape 131" o:spid="_x0000_s2520" type="#_x0000_t32" style="position:absolute;left:6084;top:2640;width:0;height:2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3x+sMAAADdAAAADwAAAGRycy9kb3ducmV2LnhtbERPzUoDMRC+C75DGMGbzdZqKWvTUkXR&#10;k6WtDzBsprtLN5NtMm5Wn94Igrf5+H5nuR5dpwYKsfVsYDopQBFX3rZcG/g4vNwsQEVBtth5JgNf&#10;FGG9urxYYml94h0Ne6lVDuFYooFGpC+1jlVDDuPE98SZO/rgUDIMtbYBUw53nb4tirl22HJuaLCn&#10;p4aq0/7TGXifDrKV17OdPYbFc9ql9O3vkjHXV+PmAZTQKP/iP/ebzfPvixn8fpNP0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t8frDAAAA3QAAAA8AAAAAAAAAAAAA&#10;AAAAoQIAAGRycy9kb3ducmV2LnhtbFBLBQYAAAAABAAEAPkAAACRAwAAAAA=&#10;" strokecolor="#76923c"/>
                  <v:shape id="AutoShape 132" o:spid="_x0000_s2521" type="#_x0000_t32" style="position:absolute;left:2742;top:2895;width:6461;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RpjsMAAADdAAAADwAAAGRycy9kb3ducmV2LnhtbERPzUoDMRC+C75DGMGbzVZrKWvTUkXR&#10;k6WtDzBsprtLN5NtMm5Wn94Igrf5+H5nuR5dpwYKsfVsYDopQBFX3rZcG/g4vNwsQEVBtth5JgNf&#10;FGG9urxYYml94h0Ne6lVDuFYooFGpC+1jlVDDuPE98SZO/rgUDIMtbYBUw53nb4tirl22HJuaLCn&#10;p4aq0/7TGXifDrKV17O9ewyL57RL6dvPkjHXV+PmAZTQKP/iP/ebzfPvixn8fpNP0K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EaY7DAAAA3QAAAA8AAAAAAAAAAAAA&#10;AAAAoQIAAGRycy9kb3ducmV2LnhtbFBLBQYAAAAABAAEAPkAAACRAwAAAAA=&#10;" strokecolor="#76923c"/>
                  <v:shape id="AutoShape 133" o:spid="_x0000_s2522" type="#_x0000_t32" style="position:absolute;left:2742;top:2910;width:0;height:3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jycAAAADdAAAADwAAAGRycy9kb3ducmV2LnhtbERPS2sCMRC+C/0PYQq9aWJhZdkapUgV&#10;8ebzPGymm6WbyZJE3f57IxR6m4/vOfPl4DpxoxBbzxqmEwWCuPam5UbD6bgelyBiQjbYeSYNvxRh&#10;uXgZzbEy/s57uh1SI3IIxwo12JT6SspYW3IYJ74nzty3Dw5ThqGRJuA9h7tOvis1kw5bzg0We1pZ&#10;qn8OV6dhdz6xnYVtN5Sl/SJVbNb+eNH67XX4/ACRaEj/4j/31uT5hSrg+U0+QS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rvo8nAAAAA3QAAAA8AAAAAAAAAAAAAAAAA&#10;oQIAAGRycy9kb3ducmV2LnhtbFBLBQYAAAAABAAEAPkAAACOAwAAAAA=&#10;" strokecolor="#76923c">
                    <v:stroke endarrow="block"/>
                  </v:shape>
                  <v:shape id="AutoShape 133" o:spid="_x0000_s2523" type="#_x0000_t32" style="position:absolute;left:9200;top:2895;width:0;height:3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09vsAAAADdAAAADwAAAGRycy9kb3ducmV2LnhtbERPTWsCMRC9F/wPYQRvNVFwWbZGKaIi&#10;3qq252Ez3SzdTJYk6vrvTaHQ2zze5yzXg+vEjUJsPWuYTRUI4tqblhsNl/PutQQRE7LBzjNpeFCE&#10;9Wr0ssTK+Dt/0O2UGpFDOFaowabUV1LG2pLDOPU9cea+fXCYMgyNNAHvOdx1cq5UIR22nBss9rSx&#10;VP+crk7D8fPCtgiHbihLuyW12O/8+UvryXh4fwORaEj/4j/3weT5C1XA7zf5BLl6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9Pb7AAAAA3QAAAA8AAAAAAAAAAAAAAAAA&#10;oQIAAGRycy9kb3ducmV2LnhtbFBLBQYAAAAABAAEAPkAAACOAwAAAAA=&#10;" strokecolor="#76923c">
                    <v:stroke endarrow="block"/>
                  </v:shape>
                </v:group>
              </v:group>
            </v:group>
          </v:group>
        </w:pict>
      </w:r>
      <w:r w:rsidR="00094D0D">
        <w:t>25</w:t>
      </w:r>
      <w:r w:rsidR="00996272" w:rsidRPr="00EA2F37">
        <w:rPr>
          <w:rFonts w:hint="eastAsia"/>
        </w:rPr>
        <w:t>.用人单位社会保险关系整体跨区转入、转出流程图</w:t>
      </w:r>
      <w:bookmarkEnd w:id="71"/>
      <w:bookmarkEnd w:id="72"/>
    </w:p>
    <w:p w14:paraId="7006ABD0" w14:textId="77777777" w:rsidR="008F5313" w:rsidRPr="009C73EB" w:rsidRDefault="008F5313" w:rsidP="009C73EB">
      <w:pPr>
        <w:spacing w:line="360" w:lineRule="auto"/>
        <w:rPr>
          <w:rFonts w:ascii="宋体" w:hAnsi="宋体"/>
          <w:noProof/>
          <w:szCs w:val="24"/>
        </w:rPr>
      </w:pPr>
    </w:p>
    <w:p w14:paraId="4AFA497E" w14:textId="77777777" w:rsidR="00996272" w:rsidRPr="009C73EB" w:rsidRDefault="00996272" w:rsidP="009C73EB">
      <w:pPr>
        <w:spacing w:line="360" w:lineRule="auto"/>
        <w:rPr>
          <w:rFonts w:ascii="宋体" w:hAnsi="宋体"/>
          <w:noProof/>
          <w:szCs w:val="24"/>
        </w:rPr>
      </w:pPr>
    </w:p>
    <w:p w14:paraId="7EE23538" w14:textId="77777777" w:rsidR="00996272" w:rsidRPr="003D3F69" w:rsidRDefault="00996272" w:rsidP="009C73EB">
      <w:pPr>
        <w:spacing w:line="360" w:lineRule="auto"/>
        <w:rPr>
          <w:rFonts w:ascii="宋体" w:hAnsi="宋体"/>
          <w:noProof/>
          <w:szCs w:val="24"/>
        </w:rPr>
      </w:pPr>
    </w:p>
    <w:p w14:paraId="4720AC5D" w14:textId="77777777" w:rsidR="00996272" w:rsidRPr="009C73EB" w:rsidRDefault="00996272" w:rsidP="009C73EB">
      <w:pPr>
        <w:spacing w:line="360" w:lineRule="auto"/>
        <w:rPr>
          <w:rFonts w:ascii="宋体" w:hAnsi="宋体"/>
          <w:noProof/>
          <w:szCs w:val="24"/>
        </w:rPr>
      </w:pPr>
    </w:p>
    <w:p w14:paraId="4B8151E9" w14:textId="77777777" w:rsidR="00996272" w:rsidRPr="009C73EB" w:rsidRDefault="00996272" w:rsidP="009C73EB">
      <w:pPr>
        <w:spacing w:line="360" w:lineRule="auto"/>
        <w:rPr>
          <w:rFonts w:ascii="宋体" w:hAnsi="宋体"/>
          <w:noProof/>
          <w:szCs w:val="24"/>
        </w:rPr>
      </w:pPr>
    </w:p>
    <w:p w14:paraId="3B304797" w14:textId="77777777" w:rsidR="00996272" w:rsidRPr="009C73EB" w:rsidRDefault="00996272" w:rsidP="009C73EB">
      <w:pPr>
        <w:spacing w:line="360" w:lineRule="auto"/>
        <w:rPr>
          <w:rFonts w:ascii="宋体" w:hAnsi="宋体"/>
          <w:noProof/>
          <w:szCs w:val="24"/>
        </w:rPr>
      </w:pPr>
    </w:p>
    <w:p w14:paraId="46372D91" w14:textId="77777777" w:rsidR="00996272" w:rsidRPr="009C73EB" w:rsidRDefault="00996272" w:rsidP="009C73EB">
      <w:pPr>
        <w:spacing w:line="360" w:lineRule="auto"/>
        <w:rPr>
          <w:rFonts w:ascii="宋体" w:hAnsi="宋体"/>
          <w:noProof/>
          <w:szCs w:val="24"/>
        </w:rPr>
      </w:pPr>
    </w:p>
    <w:p w14:paraId="4DDBF8FA" w14:textId="77777777" w:rsidR="00996272" w:rsidRPr="009C73EB" w:rsidRDefault="00996272" w:rsidP="009C73EB">
      <w:pPr>
        <w:spacing w:line="360" w:lineRule="auto"/>
        <w:rPr>
          <w:rFonts w:ascii="宋体" w:hAnsi="宋体"/>
          <w:noProof/>
          <w:szCs w:val="24"/>
        </w:rPr>
      </w:pPr>
    </w:p>
    <w:p w14:paraId="0AEB7ED7" w14:textId="77777777" w:rsidR="00996272" w:rsidRPr="009C73EB" w:rsidRDefault="00996272" w:rsidP="009C73EB">
      <w:pPr>
        <w:spacing w:line="360" w:lineRule="auto"/>
        <w:rPr>
          <w:rFonts w:ascii="宋体" w:hAnsi="宋体"/>
          <w:noProof/>
          <w:szCs w:val="24"/>
        </w:rPr>
      </w:pPr>
    </w:p>
    <w:p w14:paraId="076DC6CA" w14:textId="77777777" w:rsidR="00996272" w:rsidRPr="009C73EB" w:rsidRDefault="00996272" w:rsidP="009C73EB">
      <w:pPr>
        <w:spacing w:line="360" w:lineRule="auto"/>
        <w:rPr>
          <w:rFonts w:ascii="宋体" w:hAnsi="宋体"/>
          <w:noProof/>
          <w:szCs w:val="24"/>
        </w:rPr>
      </w:pPr>
    </w:p>
    <w:p w14:paraId="196FEE34" w14:textId="77777777" w:rsidR="00996272" w:rsidRPr="009C73EB" w:rsidRDefault="00996272" w:rsidP="009C73EB">
      <w:pPr>
        <w:spacing w:line="360" w:lineRule="auto"/>
        <w:rPr>
          <w:rFonts w:ascii="宋体" w:hAnsi="宋体"/>
          <w:noProof/>
          <w:szCs w:val="24"/>
        </w:rPr>
      </w:pPr>
    </w:p>
    <w:p w14:paraId="76120AEB" w14:textId="77777777" w:rsidR="00996272" w:rsidRPr="009C73EB" w:rsidRDefault="00996272" w:rsidP="009C73EB">
      <w:pPr>
        <w:spacing w:line="360" w:lineRule="auto"/>
        <w:rPr>
          <w:rFonts w:ascii="宋体" w:hAnsi="宋体"/>
          <w:noProof/>
          <w:szCs w:val="24"/>
        </w:rPr>
      </w:pPr>
    </w:p>
    <w:p w14:paraId="2D39C4E5" w14:textId="77777777" w:rsidR="00996272" w:rsidRPr="009C73EB" w:rsidRDefault="00996272" w:rsidP="009C73EB">
      <w:pPr>
        <w:spacing w:line="360" w:lineRule="auto"/>
        <w:rPr>
          <w:rFonts w:ascii="宋体" w:hAnsi="宋体"/>
          <w:noProof/>
          <w:szCs w:val="24"/>
        </w:rPr>
      </w:pPr>
    </w:p>
    <w:p w14:paraId="1C4351D8" w14:textId="77777777" w:rsidR="00996272" w:rsidRPr="009C73EB" w:rsidRDefault="00996272" w:rsidP="009C73EB">
      <w:pPr>
        <w:spacing w:line="360" w:lineRule="auto"/>
        <w:rPr>
          <w:rFonts w:ascii="宋体" w:hAnsi="宋体"/>
          <w:noProof/>
          <w:szCs w:val="24"/>
        </w:rPr>
      </w:pPr>
    </w:p>
    <w:p w14:paraId="5DA79E57" w14:textId="77777777" w:rsidR="00996272" w:rsidRPr="009C73EB" w:rsidRDefault="00996272" w:rsidP="009C73EB">
      <w:pPr>
        <w:spacing w:line="360" w:lineRule="auto"/>
        <w:rPr>
          <w:rFonts w:ascii="宋体" w:hAnsi="宋体"/>
          <w:noProof/>
          <w:szCs w:val="24"/>
        </w:rPr>
      </w:pPr>
    </w:p>
    <w:p w14:paraId="02724567" w14:textId="77777777" w:rsidR="00996272" w:rsidRPr="009C73EB" w:rsidRDefault="00996272" w:rsidP="009C73EB">
      <w:pPr>
        <w:spacing w:line="360" w:lineRule="auto"/>
        <w:rPr>
          <w:rFonts w:ascii="宋体" w:hAnsi="宋体"/>
          <w:noProof/>
          <w:szCs w:val="24"/>
        </w:rPr>
      </w:pPr>
    </w:p>
    <w:p w14:paraId="74DD3311" w14:textId="77777777" w:rsidR="00996272" w:rsidRPr="009C73EB" w:rsidRDefault="00996272" w:rsidP="009C73EB">
      <w:pPr>
        <w:spacing w:line="360" w:lineRule="auto"/>
        <w:rPr>
          <w:rFonts w:ascii="宋体" w:hAnsi="宋体"/>
          <w:noProof/>
          <w:szCs w:val="24"/>
        </w:rPr>
      </w:pPr>
    </w:p>
    <w:p w14:paraId="64FD0B49" w14:textId="77777777" w:rsidR="00996272" w:rsidRPr="009C73EB" w:rsidRDefault="00996272" w:rsidP="009C73EB">
      <w:pPr>
        <w:spacing w:line="360" w:lineRule="auto"/>
        <w:rPr>
          <w:rFonts w:ascii="宋体" w:hAnsi="宋体"/>
          <w:noProof/>
          <w:szCs w:val="24"/>
        </w:rPr>
      </w:pPr>
    </w:p>
    <w:p w14:paraId="5AA6E6E1" w14:textId="77777777" w:rsidR="00996272" w:rsidRPr="009C73EB" w:rsidRDefault="00996272" w:rsidP="009C73EB">
      <w:pPr>
        <w:spacing w:line="360" w:lineRule="auto"/>
        <w:rPr>
          <w:rFonts w:ascii="宋体" w:hAnsi="宋体"/>
          <w:noProof/>
          <w:szCs w:val="24"/>
        </w:rPr>
      </w:pPr>
    </w:p>
    <w:p w14:paraId="4FF42D24" w14:textId="77777777" w:rsidR="00996272" w:rsidRPr="009C73EB" w:rsidRDefault="00996272" w:rsidP="009C73EB">
      <w:pPr>
        <w:spacing w:line="360" w:lineRule="auto"/>
        <w:rPr>
          <w:rFonts w:ascii="宋体" w:hAnsi="宋体"/>
          <w:noProof/>
          <w:szCs w:val="24"/>
        </w:rPr>
      </w:pPr>
    </w:p>
    <w:p w14:paraId="65748B07" w14:textId="77777777" w:rsidR="00996272" w:rsidRPr="009C73EB" w:rsidRDefault="00996272" w:rsidP="009C73EB">
      <w:pPr>
        <w:spacing w:line="360" w:lineRule="auto"/>
        <w:rPr>
          <w:rFonts w:ascii="宋体" w:hAnsi="宋体"/>
          <w:noProof/>
          <w:szCs w:val="24"/>
        </w:rPr>
      </w:pPr>
    </w:p>
    <w:p w14:paraId="43067A4A" w14:textId="77777777" w:rsidR="008F5313" w:rsidRPr="009C73EB" w:rsidRDefault="008F5313" w:rsidP="009C73EB">
      <w:pPr>
        <w:spacing w:line="360" w:lineRule="auto"/>
        <w:rPr>
          <w:rFonts w:ascii="宋体" w:hAnsi="宋体"/>
          <w:noProof/>
          <w:szCs w:val="24"/>
        </w:rPr>
      </w:pPr>
    </w:p>
    <w:p w14:paraId="6A8E2E30" w14:textId="77777777" w:rsidR="008F5313" w:rsidRPr="009C73EB" w:rsidRDefault="008F5313" w:rsidP="009C73EB">
      <w:pPr>
        <w:spacing w:line="360" w:lineRule="auto"/>
        <w:rPr>
          <w:rFonts w:ascii="宋体" w:hAnsi="宋体"/>
          <w:szCs w:val="24"/>
        </w:rPr>
      </w:pPr>
    </w:p>
    <w:p w14:paraId="6B8EE850" w14:textId="77777777" w:rsidR="008F5313" w:rsidRPr="009C73EB" w:rsidRDefault="008F5313" w:rsidP="009C73EB">
      <w:pPr>
        <w:spacing w:line="360" w:lineRule="auto"/>
        <w:rPr>
          <w:rFonts w:ascii="宋体" w:hAnsi="宋体"/>
          <w:szCs w:val="24"/>
        </w:rPr>
      </w:pPr>
    </w:p>
    <w:p w14:paraId="64732F16" w14:textId="77777777" w:rsidR="009C73EB" w:rsidRPr="009C73EB" w:rsidRDefault="009C73EB" w:rsidP="009C73EB">
      <w:pPr>
        <w:spacing w:line="360" w:lineRule="auto"/>
        <w:rPr>
          <w:rFonts w:ascii="宋体" w:hAnsi="宋体"/>
          <w:szCs w:val="24"/>
        </w:rPr>
      </w:pPr>
    </w:p>
    <w:p w14:paraId="31E239BB" w14:textId="77777777" w:rsidR="009C73EB" w:rsidRPr="009C73EB" w:rsidRDefault="009C73EB" w:rsidP="009C73EB">
      <w:pPr>
        <w:spacing w:line="360" w:lineRule="auto"/>
        <w:rPr>
          <w:rFonts w:ascii="宋体" w:hAnsi="宋体"/>
          <w:szCs w:val="24"/>
        </w:rPr>
      </w:pPr>
    </w:p>
    <w:p w14:paraId="4ECD9380" w14:textId="77777777" w:rsidR="008F5313" w:rsidRPr="009C73EB" w:rsidRDefault="008F5313" w:rsidP="009C73EB">
      <w:pPr>
        <w:spacing w:line="360" w:lineRule="auto"/>
        <w:ind w:firstLineChars="200" w:firstLine="480"/>
        <w:jc w:val="left"/>
        <w:rPr>
          <w:rFonts w:ascii="宋体" w:hAnsi="宋体"/>
          <w:szCs w:val="24"/>
        </w:rPr>
      </w:pPr>
    </w:p>
    <w:p w14:paraId="3FA063CD" w14:textId="77777777" w:rsidR="00A0445A" w:rsidRDefault="00A0445A" w:rsidP="009C73EB">
      <w:pPr>
        <w:spacing w:line="360" w:lineRule="auto"/>
        <w:jc w:val="center"/>
        <w:rPr>
          <w:rFonts w:ascii="宋体" w:hAnsi="宋体"/>
          <w:szCs w:val="24"/>
        </w:rPr>
      </w:pPr>
    </w:p>
    <w:p w14:paraId="07218233" w14:textId="77777777" w:rsidR="008169E9" w:rsidRDefault="008169E9" w:rsidP="009C73EB">
      <w:pPr>
        <w:spacing w:line="360" w:lineRule="auto"/>
        <w:jc w:val="center"/>
        <w:rPr>
          <w:rFonts w:ascii="宋体" w:hAnsi="宋体"/>
          <w:szCs w:val="24"/>
        </w:rPr>
      </w:pPr>
    </w:p>
    <w:p w14:paraId="2B8C8006" w14:textId="77777777" w:rsidR="00094D0D" w:rsidRDefault="00094D0D" w:rsidP="009C73EB">
      <w:pPr>
        <w:spacing w:line="360" w:lineRule="auto"/>
        <w:jc w:val="center"/>
        <w:rPr>
          <w:rFonts w:ascii="宋体" w:hAnsi="宋体"/>
          <w:szCs w:val="24"/>
        </w:rPr>
      </w:pPr>
    </w:p>
    <w:p w14:paraId="48182113" w14:textId="77777777" w:rsidR="00094D0D" w:rsidRDefault="00094D0D" w:rsidP="009C73EB">
      <w:pPr>
        <w:spacing w:line="360" w:lineRule="auto"/>
        <w:jc w:val="center"/>
        <w:rPr>
          <w:rFonts w:ascii="宋体" w:hAnsi="宋体"/>
          <w:szCs w:val="24"/>
        </w:rPr>
      </w:pPr>
    </w:p>
    <w:p w14:paraId="60B9A6E6"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73" w:name="_Toc378687713"/>
      <w:bookmarkStart w:id="74" w:name="_Toc381693086"/>
      <w:bookmarkStart w:id="75" w:name="_Toc382209161"/>
      <w:r>
        <w:rPr>
          <w:rFonts w:ascii="宋体" w:hAnsi="宋体"/>
          <w:b/>
          <w:bCs/>
          <w:sz w:val="32"/>
          <w:szCs w:val="32"/>
        </w:rPr>
        <w:t>26</w:t>
      </w:r>
      <w:r w:rsidRPr="00094D0D">
        <w:rPr>
          <w:rFonts w:ascii="宋体" w:hAnsi="宋体" w:hint="eastAsia"/>
          <w:b/>
          <w:bCs/>
          <w:sz w:val="32"/>
          <w:szCs w:val="32"/>
        </w:rPr>
        <w:t>.建筑企业工伤保险一次性趸</w:t>
      </w:r>
      <w:proofErr w:type="gramStart"/>
      <w:r w:rsidRPr="00094D0D">
        <w:rPr>
          <w:rFonts w:ascii="宋体" w:hAnsi="宋体" w:hint="eastAsia"/>
          <w:b/>
          <w:bCs/>
          <w:sz w:val="32"/>
          <w:szCs w:val="32"/>
        </w:rPr>
        <w:t>缴办事</w:t>
      </w:r>
      <w:proofErr w:type="gramEnd"/>
      <w:r w:rsidRPr="00094D0D">
        <w:rPr>
          <w:rFonts w:ascii="宋体" w:hAnsi="宋体" w:hint="eastAsia"/>
          <w:b/>
          <w:bCs/>
          <w:sz w:val="32"/>
          <w:szCs w:val="32"/>
        </w:rPr>
        <w:t>指南</w:t>
      </w:r>
      <w:bookmarkEnd w:id="73"/>
      <w:bookmarkEnd w:id="74"/>
      <w:bookmarkEnd w:id="75"/>
    </w:p>
    <w:p w14:paraId="4D44ACF5" w14:textId="77777777" w:rsidR="00094D0D" w:rsidRPr="00094D0D" w:rsidRDefault="00094D0D" w:rsidP="00094D0D">
      <w:pPr>
        <w:numPr>
          <w:ilvl w:val="0"/>
          <w:numId w:val="9"/>
        </w:numPr>
        <w:spacing w:line="360" w:lineRule="auto"/>
        <w:ind w:left="992"/>
        <w:rPr>
          <w:rFonts w:ascii="宋体" w:hAnsi="宋体"/>
          <w:sz w:val="21"/>
          <w:szCs w:val="24"/>
        </w:rPr>
      </w:pPr>
      <w:r w:rsidRPr="00094D0D">
        <w:rPr>
          <w:rFonts w:ascii="宋体" w:hAnsi="宋体" w:hint="eastAsia"/>
          <w:b/>
          <w:sz w:val="21"/>
          <w:szCs w:val="24"/>
        </w:rPr>
        <w:t>受理范围</w:t>
      </w:r>
    </w:p>
    <w:p w14:paraId="5EABFFF4" w14:textId="77777777" w:rsidR="005F0000" w:rsidRDefault="00094D0D" w:rsidP="005F0000">
      <w:pPr>
        <w:spacing w:line="360" w:lineRule="auto"/>
        <w:ind w:leftChars="200" w:left="480"/>
        <w:rPr>
          <w:rFonts w:ascii="宋体" w:hAnsi="宋体"/>
          <w:sz w:val="21"/>
          <w:szCs w:val="24"/>
        </w:rPr>
      </w:pPr>
      <w:r w:rsidRPr="00094D0D">
        <w:rPr>
          <w:rFonts w:ascii="宋体" w:hAnsi="宋体" w:hint="eastAsia"/>
          <w:sz w:val="21"/>
          <w:szCs w:val="24"/>
        </w:rPr>
        <w:t>从事建设项目施工或总承包方在京住所地的建筑企业，以下简称</w:t>
      </w:r>
    </w:p>
    <w:p w14:paraId="07872263" w14:textId="77777777" w:rsidR="00094D0D" w:rsidRPr="00094D0D" w:rsidRDefault="00094D0D" w:rsidP="005F0000">
      <w:pPr>
        <w:spacing w:line="360" w:lineRule="auto"/>
        <w:ind w:left="420" w:hangingChars="200" w:hanging="420"/>
        <w:rPr>
          <w:rFonts w:ascii="宋体" w:hAnsi="宋体"/>
          <w:b/>
          <w:sz w:val="21"/>
          <w:szCs w:val="24"/>
        </w:rPr>
      </w:pPr>
      <w:r w:rsidRPr="00094D0D">
        <w:rPr>
          <w:rFonts w:ascii="宋体" w:hAnsi="宋体" w:hint="eastAsia"/>
          <w:sz w:val="21"/>
          <w:szCs w:val="24"/>
        </w:rPr>
        <w:t>“建筑企业”。</w:t>
      </w:r>
      <w:r w:rsidRPr="00094D0D">
        <w:rPr>
          <w:rFonts w:ascii="宋体" w:hAnsi="宋体" w:hint="eastAsia"/>
          <w:sz w:val="21"/>
          <w:szCs w:val="24"/>
        </w:rPr>
        <w:br/>
      </w:r>
      <w:r w:rsidRPr="00094D0D">
        <w:rPr>
          <w:rFonts w:ascii="宋体" w:hAnsi="宋体" w:hint="eastAsia"/>
          <w:b/>
          <w:sz w:val="21"/>
          <w:szCs w:val="24"/>
        </w:rPr>
        <w:t>二、业务经办流程</w:t>
      </w:r>
    </w:p>
    <w:p w14:paraId="663EF546" w14:textId="77777777" w:rsidR="005F0000" w:rsidRDefault="00094D0D" w:rsidP="00094D0D">
      <w:pPr>
        <w:spacing w:line="360" w:lineRule="auto"/>
        <w:ind w:left="420" w:hangingChars="200" w:hanging="420"/>
        <w:rPr>
          <w:rFonts w:ascii="宋体" w:hAnsi="宋体"/>
          <w:sz w:val="21"/>
          <w:szCs w:val="24"/>
        </w:rPr>
      </w:pPr>
      <w:r w:rsidRPr="00094D0D">
        <w:rPr>
          <w:rFonts w:ascii="宋体" w:hAnsi="宋体" w:hint="eastAsia"/>
          <w:sz w:val="21"/>
          <w:szCs w:val="24"/>
        </w:rPr>
        <w:t xml:space="preserve">    1、建筑企业携带工伤保险一次性趸缴表格及材料到区社保中心登记业务</w:t>
      </w:r>
      <w:proofErr w:type="gramStart"/>
      <w:r w:rsidRPr="00094D0D">
        <w:rPr>
          <w:rFonts w:ascii="宋体" w:hAnsi="宋体" w:hint="eastAsia"/>
          <w:sz w:val="21"/>
          <w:szCs w:val="24"/>
        </w:rPr>
        <w:t>岗办理</w:t>
      </w:r>
      <w:proofErr w:type="gramEnd"/>
      <w:r w:rsidRPr="00094D0D">
        <w:rPr>
          <w:rFonts w:ascii="宋体" w:hAnsi="宋体" w:hint="eastAsia"/>
          <w:sz w:val="21"/>
          <w:szCs w:val="24"/>
        </w:rPr>
        <w:t>申报登</w:t>
      </w:r>
    </w:p>
    <w:p w14:paraId="185458F2" w14:textId="77777777" w:rsidR="00094D0D" w:rsidRPr="00094D0D" w:rsidRDefault="00094D0D" w:rsidP="005F0000">
      <w:pPr>
        <w:spacing w:line="360" w:lineRule="auto"/>
        <w:rPr>
          <w:rFonts w:ascii="宋体" w:hAnsi="宋体"/>
          <w:sz w:val="21"/>
          <w:szCs w:val="24"/>
        </w:rPr>
      </w:pPr>
      <w:r w:rsidRPr="00094D0D">
        <w:rPr>
          <w:rFonts w:ascii="宋体" w:hAnsi="宋体" w:hint="eastAsia"/>
          <w:sz w:val="21"/>
          <w:szCs w:val="24"/>
        </w:rPr>
        <w:t>记手续；</w:t>
      </w:r>
    </w:p>
    <w:p w14:paraId="76E4FF92" w14:textId="77777777" w:rsidR="005F0000" w:rsidRDefault="00094D0D" w:rsidP="00094D0D">
      <w:pPr>
        <w:spacing w:line="360" w:lineRule="auto"/>
        <w:ind w:left="420" w:hangingChars="200" w:hanging="420"/>
        <w:rPr>
          <w:rFonts w:ascii="宋体" w:hAnsi="宋体"/>
          <w:sz w:val="21"/>
          <w:szCs w:val="24"/>
        </w:rPr>
      </w:pPr>
      <w:r w:rsidRPr="00094D0D">
        <w:rPr>
          <w:rFonts w:ascii="宋体" w:hAnsi="宋体" w:hint="eastAsia"/>
          <w:sz w:val="21"/>
          <w:szCs w:val="24"/>
        </w:rPr>
        <w:t xml:space="preserve">    2、建筑企业携带相关材料到区社保中心征缴业务</w:t>
      </w:r>
      <w:proofErr w:type="gramStart"/>
      <w:r w:rsidRPr="00094D0D">
        <w:rPr>
          <w:rFonts w:ascii="宋体" w:hAnsi="宋体" w:hint="eastAsia"/>
          <w:sz w:val="21"/>
          <w:szCs w:val="24"/>
        </w:rPr>
        <w:t>岗办理趸</w:t>
      </w:r>
      <w:proofErr w:type="gramEnd"/>
      <w:r w:rsidRPr="00094D0D">
        <w:rPr>
          <w:rFonts w:ascii="宋体" w:hAnsi="宋体" w:hint="eastAsia"/>
          <w:sz w:val="21"/>
          <w:szCs w:val="24"/>
        </w:rPr>
        <w:t>缴手续，打印</w:t>
      </w:r>
      <w:proofErr w:type="gramStart"/>
      <w:r w:rsidRPr="00094D0D">
        <w:rPr>
          <w:rFonts w:ascii="宋体" w:hAnsi="宋体" w:hint="eastAsia"/>
          <w:sz w:val="21"/>
          <w:szCs w:val="24"/>
        </w:rPr>
        <w:t>《</w:t>
      </w:r>
      <w:proofErr w:type="gramEnd"/>
      <w:r w:rsidRPr="00094D0D">
        <w:rPr>
          <w:rFonts w:ascii="宋体" w:hAnsi="宋体" w:hint="eastAsia"/>
          <w:sz w:val="21"/>
          <w:szCs w:val="24"/>
        </w:rPr>
        <w:t>北京市建筑</w:t>
      </w:r>
    </w:p>
    <w:p w14:paraId="4A2D8511" w14:textId="77777777" w:rsidR="00094D0D" w:rsidRPr="00094D0D" w:rsidRDefault="00094D0D" w:rsidP="00094D0D">
      <w:pPr>
        <w:spacing w:line="360" w:lineRule="auto"/>
        <w:ind w:left="420" w:hangingChars="200" w:hanging="420"/>
        <w:rPr>
          <w:rFonts w:ascii="宋体" w:hAnsi="宋体"/>
          <w:sz w:val="21"/>
          <w:szCs w:val="24"/>
        </w:rPr>
      </w:pPr>
      <w:r w:rsidRPr="00094D0D">
        <w:rPr>
          <w:rFonts w:ascii="宋体" w:hAnsi="宋体" w:hint="eastAsia"/>
          <w:sz w:val="21"/>
          <w:szCs w:val="24"/>
        </w:rPr>
        <w:t>业农民工工伤保险一次性趸缴汇总表</w:t>
      </w:r>
      <w:proofErr w:type="gramStart"/>
      <w:r w:rsidRPr="00094D0D">
        <w:rPr>
          <w:rFonts w:ascii="宋体" w:hAnsi="宋体" w:hint="eastAsia"/>
          <w:sz w:val="21"/>
          <w:szCs w:val="24"/>
        </w:rPr>
        <w:t>》</w:t>
      </w:r>
      <w:proofErr w:type="gramEnd"/>
      <w:r w:rsidRPr="00094D0D">
        <w:rPr>
          <w:rFonts w:ascii="宋体" w:hAnsi="宋体" w:hint="eastAsia"/>
          <w:sz w:val="21"/>
          <w:szCs w:val="24"/>
        </w:rPr>
        <w:t>（表四—4）；</w:t>
      </w:r>
    </w:p>
    <w:p w14:paraId="4F56AEEC" w14:textId="77777777" w:rsidR="005F0000" w:rsidRDefault="00094D0D" w:rsidP="00094D0D">
      <w:pPr>
        <w:spacing w:line="360" w:lineRule="auto"/>
        <w:ind w:left="420" w:hangingChars="200" w:hanging="420"/>
        <w:rPr>
          <w:rFonts w:ascii="宋体" w:hAnsi="宋体"/>
          <w:sz w:val="21"/>
          <w:szCs w:val="24"/>
        </w:rPr>
      </w:pPr>
      <w:r w:rsidRPr="00094D0D">
        <w:rPr>
          <w:rFonts w:ascii="宋体" w:hAnsi="宋体" w:hint="eastAsia"/>
          <w:sz w:val="21"/>
          <w:szCs w:val="24"/>
        </w:rPr>
        <w:t>3、建筑企业持社保中心征缴业务岗打印的</w:t>
      </w:r>
      <w:proofErr w:type="gramStart"/>
      <w:r w:rsidRPr="00094D0D">
        <w:rPr>
          <w:rFonts w:ascii="宋体" w:hAnsi="宋体" w:hint="eastAsia"/>
          <w:sz w:val="21"/>
          <w:szCs w:val="24"/>
        </w:rPr>
        <w:t>《</w:t>
      </w:r>
      <w:proofErr w:type="gramEnd"/>
      <w:r w:rsidRPr="00094D0D">
        <w:rPr>
          <w:rFonts w:ascii="宋体" w:hAnsi="宋体" w:hint="eastAsia"/>
          <w:sz w:val="21"/>
          <w:szCs w:val="24"/>
        </w:rPr>
        <w:t>北京市建筑业农民工工伤保险一次性趸缴</w:t>
      </w:r>
    </w:p>
    <w:p w14:paraId="4B817417" w14:textId="77777777" w:rsidR="00094D0D" w:rsidRPr="00094D0D" w:rsidRDefault="00094D0D" w:rsidP="00094D0D">
      <w:pPr>
        <w:spacing w:line="360" w:lineRule="auto"/>
        <w:ind w:left="420" w:hangingChars="200" w:hanging="420"/>
        <w:rPr>
          <w:rFonts w:ascii="宋体" w:hAnsi="宋体"/>
          <w:b/>
          <w:sz w:val="21"/>
          <w:szCs w:val="24"/>
        </w:rPr>
      </w:pPr>
      <w:r w:rsidRPr="00094D0D">
        <w:rPr>
          <w:rFonts w:ascii="宋体" w:hAnsi="宋体" w:hint="eastAsia"/>
          <w:sz w:val="21"/>
          <w:szCs w:val="24"/>
        </w:rPr>
        <w:t>汇总表</w:t>
      </w:r>
      <w:proofErr w:type="gramStart"/>
      <w:r w:rsidRPr="00094D0D">
        <w:rPr>
          <w:rFonts w:ascii="宋体" w:hAnsi="宋体" w:hint="eastAsia"/>
          <w:sz w:val="21"/>
          <w:szCs w:val="24"/>
        </w:rPr>
        <w:t>》</w:t>
      </w:r>
      <w:proofErr w:type="gramEnd"/>
      <w:r w:rsidRPr="00094D0D">
        <w:rPr>
          <w:rFonts w:ascii="宋体" w:hAnsi="宋体" w:hint="eastAsia"/>
          <w:sz w:val="21"/>
          <w:szCs w:val="24"/>
        </w:rPr>
        <w:t>到社保中心基金科缴纳工伤保险一次性</w:t>
      </w:r>
      <w:proofErr w:type="gramStart"/>
      <w:r w:rsidRPr="00094D0D">
        <w:rPr>
          <w:rFonts w:ascii="宋体" w:hAnsi="宋体" w:hint="eastAsia"/>
          <w:sz w:val="21"/>
          <w:szCs w:val="24"/>
        </w:rPr>
        <w:t>趸</w:t>
      </w:r>
      <w:proofErr w:type="gramEnd"/>
      <w:r w:rsidRPr="00094D0D">
        <w:rPr>
          <w:rFonts w:ascii="宋体" w:hAnsi="宋体" w:hint="eastAsia"/>
          <w:sz w:val="21"/>
          <w:szCs w:val="24"/>
        </w:rPr>
        <w:t>缴费用。</w:t>
      </w:r>
    </w:p>
    <w:p w14:paraId="404F86D3" w14:textId="77777777" w:rsidR="00094D0D" w:rsidRPr="00094D0D" w:rsidRDefault="00094D0D" w:rsidP="00094D0D">
      <w:pPr>
        <w:spacing w:line="360" w:lineRule="auto"/>
        <w:ind w:left="422" w:hangingChars="200" w:hanging="422"/>
        <w:rPr>
          <w:rFonts w:ascii="宋体" w:hAnsi="宋体"/>
          <w:sz w:val="21"/>
          <w:szCs w:val="24"/>
        </w:rPr>
      </w:pPr>
      <w:r w:rsidRPr="00094D0D">
        <w:rPr>
          <w:rFonts w:ascii="宋体" w:hAnsi="宋体" w:hint="eastAsia"/>
          <w:b/>
          <w:sz w:val="21"/>
          <w:szCs w:val="24"/>
        </w:rPr>
        <w:t xml:space="preserve">    三、业务办理需提交的材料</w:t>
      </w:r>
      <w:r w:rsidRPr="00094D0D">
        <w:rPr>
          <w:rFonts w:ascii="宋体" w:hAnsi="宋体" w:hint="eastAsia"/>
          <w:b/>
          <w:sz w:val="21"/>
          <w:szCs w:val="24"/>
        </w:rPr>
        <w:br/>
      </w:r>
      <w:r w:rsidRPr="00094D0D">
        <w:rPr>
          <w:rFonts w:ascii="宋体" w:hAnsi="宋体" w:hint="eastAsia"/>
          <w:sz w:val="21"/>
          <w:szCs w:val="24"/>
        </w:rPr>
        <w:t>1、《北京市社会保险单位信息登记表》一式二份，需</w:t>
      </w:r>
      <w:proofErr w:type="gramStart"/>
      <w:r w:rsidRPr="00094D0D">
        <w:rPr>
          <w:rFonts w:ascii="宋体" w:hAnsi="宋体" w:hint="eastAsia"/>
          <w:sz w:val="21"/>
          <w:szCs w:val="24"/>
        </w:rPr>
        <w:t>加盖总</w:t>
      </w:r>
      <w:proofErr w:type="gramEnd"/>
      <w:r w:rsidRPr="00094D0D">
        <w:rPr>
          <w:rFonts w:ascii="宋体" w:hAnsi="宋体" w:hint="eastAsia"/>
          <w:sz w:val="21"/>
          <w:szCs w:val="24"/>
        </w:rPr>
        <w:t>包公章；</w:t>
      </w:r>
      <w:r w:rsidRPr="00094D0D">
        <w:rPr>
          <w:rFonts w:ascii="宋体" w:hAnsi="宋体" w:hint="eastAsia"/>
          <w:sz w:val="21"/>
          <w:szCs w:val="24"/>
        </w:rPr>
        <w:br/>
        <w:t>2、中标通知书或直接发包登记单复印件一式二份，需</w:t>
      </w:r>
      <w:proofErr w:type="gramStart"/>
      <w:r w:rsidRPr="00094D0D">
        <w:rPr>
          <w:rFonts w:ascii="宋体" w:hAnsi="宋体" w:hint="eastAsia"/>
          <w:sz w:val="21"/>
          <w:szCs w:val="24"/>
        </w:rPr>
        <w:t>加盖总</w:t>
      </w:r>
      <w:proofErr w:type="gramEnd"/>
      <w:r w:rsidRPr="00094D0D">
        <w:rPr>
          <w:rFonts w:ascii="宋体" w:hAnsi="宋体" w:hint="eastAsia"/>
          <w:sz w:val="21"/>
          <w:szCs w:val="24"/>
        </w:rPr>
        <w:t>包公章；</w:t>
      </w:r>
      <w:r w:rsidRPr="00094D0D">
        <w:rPr>
          <w:rFonts w:ascii="宋体" w:hAnsi="宋体" w:hint="eastAsia"/>
          <w:sz w:val="21"/>
          <w:szCs w:val="24"/>
        </w:rPr>
        <w:br/>
        <w:t>3、建设工程施工合同书原件及复印件一式二份，需</w:t>
      </w:r>
      <w:proofErr w:type="gramStart"/>
      <w:r w:rsidRPr="00094D0D">
        <w:rPr>
          <w:rFonts w:ascii="宋体" w:hAnsi="宋体" w:hint="eastAsia"/>
          <w:sz w:val="21"/>
          <w:szCs w:val="24"/>
        </w:rPr>
        <w:t>加盖总</w:t>
      </w:r>
      <w:proofErr w:type="gramEnd"/>
      <w:r w:rsidRPr="00094D0D">
        <w:rPr>
          <w:rFonts w:ascii="宋体" w:hAnsi="宋体" w:hint="eastAsia"/>
          <w:sz w:val="21"/>
          <w:szCs w:val="24"/>
        </w:rPr>
        <w:t>包公章；</w:t>
      </w:r>
    </w:p>
    <w:p w14:paraId="45F418C8"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4、营业执照复印件一式二份；</w:t>
      </w:r>
    </w:p>
    <w:p w14:paraId="4067791D"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5、组织机构代码证书一式二份；</w:t>
      </w:r>
    </w:p>
    <w:p w14:paraId="5C9E19D0" w14:textId="77777777" w:rsidR="00094D0D" w:rsidRPr="00094D0D" w:rsidRDefault="00094D0D" w:rsidP="00094D0D">
      <w:pPr>
        <w:spacing w:line="360" w:lineRule="auto"/>
        <w:ind w:firstLineChars="200" w:firstLine="420"/>
        <w:rPr>
          <w:rFonts w:ascii="宋体" w:hAnsi="宋体"/>
          <w:b/>
          <w:sz w:val="21"/>
          <w:szCs w:val="24"/>
        </w:rPr>
      </w:pPr>
      <w:r w:rsidRPr="00094D0D">
        <w:rPr>
          <w:rFonts w:ascii="宋体" w:hAnsi="宋体" w:hint="eastAsia"/>
          <w:sz w:val="21"/>
          <w:szCs w:val="24"/>
        </w:rPr>
        <w:t>6、企业法人代表身份证复印件一式二份。</w:t>
      </w:r>
      <w:r w:rsidRPr="00094D0D">
        <w:rPr>
          <w:rFonts w:ascii="宋体" w:hAnsi="宋体" w:hint="eastAsia"/>
          <w:sz w:val="21"/>
          <w:szCs w:val="24"/>
        </w:rPr>
        <w:br/>
      </w:r>
      <w:r w:rsidRPr="00094D0D">
        <w:rPr>
          <w:rFonts w:ascii="宋体" w:hAnsi="宋体" w:hint="eastAsia"/>
          <w:b/>
          <w:sz w:val="21"/>
          <w:szCs w:val="24"/>
        </w:rPr>
        <w:t xml:space="preserve">    四、注意事项</w:t>
      </w:r>
    </w:p>
    <w:p w14:paraId="385116F5" w14:textId="77777777" w:rsidR="00094D0D" w:rsidRPr="00094D0D" w:rsidRDefault="00094D0D" w:rsidP="00094D0D">
      <w:pPr>
        <w:spacing w:line="360" w:lineRule="auto"/>
        <w:ind w:firstLine="480"/>
        <w:rPr>
          <w:rFonts w:ascii="宋体" w:hAnsi="宋体"/>
          <w:b/>
          <w:sz w:val="21"/>
          <w:szCs w:val="24"/>
        </w:rPr>
      </w:pPr>
      <w:r w:rsidRPr="00094D0D">
        <w:rPr>
          <w:rFonts w:ascii="宋体" w:hAnsi="宋体" w:hint="eastAsia"/>
          <w:sz w:val="21"/>
          <w:szCs w:val="24"/>
        </w:rPr>
        <w:t>1、办理时间：全月办理（节假日除外）；</w:t>
      </w:r>
      <w:r w:rsidRPr="00094D0D">
        <w:rPr>
          <w:rFonts w:ascii="宋体" w:hAnsi="宋体" w:hint="eastAsia"/>
          <w:sz w:val="21"/>
          <w:szCs w:val="24"/>
        </w:rPr>
        <w:br/>
      </w:r>
      <w:r w:rsidRPr="00094D0D">
        <w:rPr>
          <w:rFonts w:ascii="宋体" w:hAnsi="宋体"/>
          <w:sz w:val="21"/>
          <w:szCs w:val="24"/>
        </w:rPr>
        <w:t>2</w:t>
      </w:r>
      <w:r w:rsidRPr="00094D0D">
        <w:rPr>
          <w:rFonts w:ascii="宋体" w:hAnsi="宋体" w:hint="eastAsia"/>
          <w:sz w:val="21"/>
          <w:szCs w:val="24"/>
        </w:rPr>
        <w:t>、办理岗位：登记科→</w:t>
      </w:r>
      <w:proofErr w:type="gramStart"/>
      <w:r w:rsidRPr="00094D0D">
        <w:rPr>
          <w:rFonts w:ascii="宋体" w:hAnsi="宋体" w:hint="eastAsia"/>
          <w:sz w:val="21"/>
          <w:szCs w:val="24"/>
        </w:rPr>
        <w:t>征缴科</w:t>
      </w:r>
      <w:proofErr w:type="gramEnd"/>
      <w:r w:rsidRPr="00094D0D">
        <w:rPr>
          <w:rFonts w:ascii="宋体" w:hAnsi="宋体" w:hint="eastAsia"/>
          <w:sz w:val="21"/>
          <w:szCs w:val="24"/>
        </w:rPr>
        <w:t>→基金科；</w:t>
      </w:r>
    </w:p>
    <w:p w14:paraId="19EA790B"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3、缴费方式为“刷卡结算”缴费时间为全月；缴费方式为“支票缴费”缴费时间为每月1日至15日；每月21日</w:t>
      </w:r>
      <w:r w:rsidRPr="00094D0D">
        <w:rPr>
          <w:rFonts w:ascii="宋体" w:hAnsi="宋体"/>
          <w:sz w:val="21"/>
          <w:szCs w:val="24"/>
        </w:rPr>
        <w:t>为结账日，基金科</w:t>
      </w:r>
      <w:proofErr w:type="gramStart"/>
      <w:r w:rsidRPr="00094D0D">
        <w:rPr>
          <w:rFonts w:ascii="宋体" w:hAnsi="宋体"/>
          <w:sz w:val="21"/>
          <w:szCs w:val="24"/>
        </w:rPr>
        <w:t>不</w:t>
      </w:r>
      <w:proofErr w:type="gramEnd"/>
      <w:r w:rsidRPr="00094D0D">
        <w:rPr>
          <w:rFonts w:ascii="宋体" w:hAnsi="宋体"/>
          <w:sz w:val="21"/>
          <w:szCs w:val="24"/>
        </w:rPr>
        <w:t>收款。</w:t>
      </w:r>
    </w:p>
    <w:p w14:paraId="53324BC6" w14:textId="77777777" w:rsid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4、报送材料使用A4纸打印或复印，并按规定加盖公章。</w:t>
      </w:r>
    </w:p>
    <w:p w14:paraId="4B91CE49" w14:textId="77777777" w:rsidR="00094D0D" w:rsidRDefault="00094D0D" w:rsidP="00094D0D">
      <w:pPr>
        <w:spacing w:line="360" w:lineRule="auto"/>
        <w:ind w:firstLineChars="200" w:firstLine="420"/>
        <w:rPr>
          <w:rFonts w:ascii="宋体" w:hAnsi="宋体"/>
          <w:sz w:val="21"/>
          <w:szCs w:val="24"/>
        </w:rPr>
      </w:pPr>
    </w:p>
    <w:p w14:paraId="33A39AD1" w14:textId="77777777" w:rsidR="00094D0D" w:rsidRDefault="00094D0D" w:rsidP="00094D0D">
      <w:pPr>
        <w:spacing w:line="360" w:lineRule="auto"/>
        <w:ind w:firstLineChars="200" w:firstLine="420"/>
        <w:rPr>
          <w:rFonts w:ascii="宋体" w:hAnsi="宋体"/>
          <w:sz w:val="21"/>
          <w:szCs w:val="24"/>
        </w:rPr>
      </w:pPr>
    </w:p>
    <w:p w14:paraId="267704AA" w14:textId="77777777" w:rsidR="00094D0D" w:rsidRDefault="00094D0D" w:rsidP="00094D0D">
      <w:pPr>
        <w:spacing w:line="360" w:lineRule="auto"/>
        <w:ind w:firstLineChars="200" w:firstLine="420"/>
        <w:rPr>
          <w:rFonts w:ascii="宋体" w:hAnsi="宋体"/>
          <w:sz w:val="21"/>
          <w:szCs w:val="24"/>
        </w:rPr>
      </w:pPr>
    </w:p>
    <w:p w14:paraId="3EFAC533" w14:textId="77777777" w:rsidR="00094D0D" w:rsidRDefault="00094D0D" w:rsidP="00094D0D">
      <w:pPr>
        <w:spacing w:line="360" w:lineRule="auto"/>
        <w:ind w:firstLineChars="200" w:firstLine="420"/>
        <w:rPr>
          <w:rFonts w:ascii="宋体" w:hAnsi="宋体"/>
          <w:sz w:val="21"/>
          <w:szCs w:val="24"/>
        </w:rPr>
      </w:pPr>
    </w:p>
    <w:p w14:paraId="356C0E65" w14:textId="77777777" w:rsidR="00094D0D" w:rsidRDefault="00094D0D" w:rsidP="00094D0D">
      <w:pPr>
        <w:spacing w:line="360" w:lineRule="auto"/>
        <w:ind w:firstLineChars="200" w:firstLine="420"/>
        <w:rPr>
          <w:rFonts w:ascii="宋体" w:hAnsi="宋体"/>
          <w:sz w:val="21"/>
          <w:szCs w:val="24"/>
        </w:rPr>
      </w:pPr>
    </w:p>
    <w:p w14:paraId="0D70FC81" w14:textId="77777777" w:rsidR="00094D0D" w:rsidRDefault="00094D0D" w:rsidP="00094D0D">
      <w:pPr>
        <w:spacing w:line="360" w:lineRule="auto"/>
        <w:ind w:firstLineChars="200" w:firstLine="420"/>
        <w:rPr>
          <w:rFonts w:ascii="宋体" w:hAnsi="宋体"/>
          <w:sz w:val="21"/>
          <w:szCs w:val="24"/>
        </w:rPr>
      </w:pPr>
    </w:p>
    <w:p w14:paraId="4293A31A" w14:textId="77777777" w:rsidR="00094D0D" w:rsidRDefault="00094D0D" w:rsidP="00094D0D">
      <w:pPr>
        <w:spacing w:line="360" w:lineRule="auto"/>
        <w:ind w:firstLineChars="200" w:firstLine="420"/>
        <w:rPr>
          <w:rFonts w:ascii="宋体" w:hAnsi="宋体"/>
          <w:sz w:val="21"/>
          <w:szCs w:val="24"/>
        </w:rPr>
      </w:pPr>
    </w:p>
    <w:p w14:paraId="34E4E5CD" w14:textId="77777777" w:rsidR="00094D0D" w:rsidRDefault="00094D0D" w:rsidP="00094D0D">
      <w:pPr>
        <w:spacing w:line="360" w:lineRule="auto"/>
        <w:ind w:firstLineChars="200" w:firstLine="420"/>
        <w:rPr>
          <w:rFonts w:ascii="宋体" w:hAnsi="宋体"/>
          <w:sz w:val="21"/>
          <w:szCs w:val="24"/>
        </w:rPr>
      </w:pPr>
    </w:p>
    <w:p w14:paraId="4C50BCA5" w14:textId="77777777" w:rsidR="00094D0D" w:rsidRDefault="00094D0D" w:rsidP="00094D0D">
      <w:pPr>
        <w:spacing w:line="360" w:lineRule="auto"/>
        <w:ind w:firstLineChars="200" w:firstLine="420"/>
        <w:rPr>
          <w:rFonts w:ascii="宋体" w:hAnsi="宋体"/>
          <w:sz w:val="21"/>
          <w:szCs w:val="24"/>
        </w:rPr>
      </w:pPr>
    </w:p>
    <w:p w14:paraId="5061D13E" w14:textId="77777777" w:rsidR="00094D0D" w:rsidRDefault="00094D0D" w:rsidP="00094D0D">
      <w:pPr>
        <w:spacing w:line="360" w:lineRule="auto"/>
        <w:ind w:firstLineChars="200" w:firstLine="420"/>
        <w:rPr>
          <w:rFonts w:ascii="宋体" w:hAnsi="宋体"/>
          <w:sz w:val="21"/>
          <w:szCs w:val="24"/>
        </w:rPr>
      </w:pPr>
    </w:p>
    <w:p w14:paraId="53A5266B" w14:textId="77777777" w:rsidR="00094D0D" w:rsidRPr="00094D0D" w:rsidRDefault="00094D0D" w:rsidP="00094D0D">
      <w:pPr>
        <w:spacing w:line="360" w:lineRule="auto"/>
        <w:ind w:firstLineChars="200" w:firstLine="420"/>
        <w:rPr>
          <w:rFonts w:ascii="宋体" w:hAnsi="宋体"/>
          <w:sz w:val="21"/>
          <w:szCs w:val="24"/>
        </w:rPr>
      </w:pPr>
    </w:p>
    <w:p w14:paraId="01BFAA1F" w14:textId="77777777" w:rsidR="00094D0D" w:rsidRPr="00094D0D" w:rsidRDefault="00094D0D" w:rsidP="009C73EB">
      <w:pPr>
        <w:spacing w:line="360" w:lineRule="auto"/>
        <w:jc w:val="center"/>
        <w:rPr>
          <w:rFonts w:ascii="宋体" w:hAnsi="宋体"/>
          <w:szCs w:val="24"/>
        </w:rPr>
      </w:pPr>
    </w:p>
    <w:p w14:paraId="30EE132C" w14:textId="77777777" w:rsidR="00042A16" w:rsidRPr="00EA2F37" w:rsidRDefault="00094D0D" w:rsidP="00EA2F37">
      <w:pPr>
        <w:pStyle w:val="3"/>
      </w:pPr>
      <w:bookmarkStart w:id="76" w:name="_Toc378687714"/>
      <w:bookmarkStart w:id="77" w:name="_Toc382209162"/>
      <w:r>
        <w:t>27</w:t>
      </w:r>
      <w:r w:rsidR="00042A16" w:rsidRPr="00EA2F37">
        <w:rPr>
          <w:rFonts w:hint="eastAsia"/>
        </w:rPr>
        <w:t>.建筑企业工伤保险一次性趸缴流程图</w:t>
      </w:r>
      <w:bookmarkEnd w:id="76"/>
      <w:bookmarkEnd w:id="77"/>
      <w:r w:rsidR="00042A16" w:rsidRPr="00EA2F37">
        <w:rPr>
          <w:rFonts w:hint="eastAsia"/>
        </w:rPr>
        <w:t> </w:t>
      </w:r>
    </w:p>
    <w:p w14:paraId="38624366" w14:textId="77777777" w:rsidR="00042A16" w:rsidRPr="009C73EB" w:rsidRDefault="00B11741" w:rsidP="009C73EB">
      <w:pPr>
        <w:spacing w:line="360" w:lineRule="auto"/>
        <w:rPr>
          <w:rFonts w:ascii="宋体" w:hAnsi="宋体"/>
          <w:szCs w:val="24"/>
        </w:rPr>
      </w:pPr>
      <w:r w:rsidRPr="00B11741">
        <w:rPr>
          <w:noProof/>
        </w:rPr>
        <w:pict w14:anchorId="78779810">
          <v:group id="Group 1376" o:spid="_x0000_s2524" style="position:absolute;left:0;text-align:left;margin-left:1.65pt;margin-top:.8pt;width:414.75pt;height:645.75pt;z-index:14" coordorigin="1830,2190" coordsize="8295,12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">
            <v:rect id="_x0000_s2525" style="position:absolute;left:1830;top:13050;width:8295;height:2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0HuMIA&#10;AADdAAAADwAAAGRycy9kb3ducmV2LnhtbERPS4vCMBC+L/gfwgh7WxN1t2g1iiwIwroHH+B1aMa2&#10;2ExqE7X+eyMI3ubje8503tpKXKnxpWMN/Z4CQZw5U3KuYb9bfo1A+IBssHJMGu7kYT7rfEwxNe7G&#10;G7puQy5iCPsUNRQh1KmUPivIou+5mjhyR9dYDBE2uTQN3mK4reRAqURaLDk2FFjTb0HZaXuxGjD5&#10;Nuf/43C9+7skOM5btfw5KK0/u+1iAiJQG97il3tl4vzhIIHnN/EE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LQe4wgAAAN0AAAAPAAAAAAAAAAAAAAAAAJgCAABkcnMvZG93&#10;bnJldi54bWxQSwUGAAAAAAQABAD1AAAAhwMAAAAA&#10;" stroked="f">
              <v:textbox>
                <w:txbxContent>
                  <w:p w14:paraId="6CD960B9" w14:textId="77777777" w:rsidR="005F0000" w:rsidRPr="00610145" w:rsidRDefault="005F0000" w:rsidP="00E63B69">
                    <w:pPr>
                      <w:spacing w:line="276" w:lineRule="auto"/>
                      <w:ind w:firstLineChars="200" w:firstLine="361"/>
                      <w:rPr>
                        <w:rFonts w:ascii="宋体" w:hAnsi="宋体"/>
                        <w:b/>
                        <w:color w:val="000000"/>
                        <w:sz w:val="18"/>
                      </w:rPr>
                    </w:pPr>
                    <w:r w:rsidRPr="00610145">
                      <w:rPr>
                        <w:rFonts w:ascii="宋体" w:hAnsi="宋体" w:hint="eastAsia"/>
                        <w:b/>
                        <w:color w:val="000000"/>
                        <w:sz w:val="18"/>
                      </w:rPr>
                      <w:t>注意事项：</w:t>
                    </w:r>
                  </w:p>
                  <w:p w14:paraId="6A6088FF" w14:textId="77777777" w:rsidR="005F0000" w:rsidRPr="00610145" w:rsidRDefault="005F0000" w:rsidP="00E63B69">
                    <w:pPr>
                      <w:spacing w:line="276" w:lineRule="auto"/>
                      <w:ind w:firstLineChars="200" w:firstLine="360"/>
                      <w:rPr>
                        <w:rFonts w:ascii="宋体" w:hAnsi="宋体"/>
                        <w:sz w:val="18"/>
                      </w:rPr>
                    </w:pPr>
                    <w:r w:rsidRPr="00610145">
                      <w:rPr>
                        <w:rFonts w:ascii="宋体" w:hAnsi="宋体" w:hint="eastAsia"/>
                        <w:sz w:val="18"/>
                      </w:rPr>
                      <w:t>1．办理时间：全月办理（节假日除外）；</w:t>
                    </w:r>
                  </w:p>
                  <w:p w14:paraId="14749F24" w14:textId="77777777" w:rsidR="005F0000" w:rsidRPr="00610145" w:rsidRDefault="005F0000" w:rsidP="00E63B69">
                    <w:pPr>
                      <w:spacing w:line="276" w:lineRule="auto"/>
                      <w:ind w:firstLineChars="200" w:firstLine="360"/>
                      <w:rPr>
                        <w:rFonts w:ascii="宋体" w:hAnsi="宋体"/>
                        <w:b/>
                        <w:color w:val="000000"/>
                        <w:sz w:val="18"/>
                      </w:rPr>
                    </w:pPr>
                    <w:r w:rsidRPr="00610145">
                      <w:rPr>
                        <w:rFonts w:ascii="宋体" w:hAnsi="宋体"/>
                        <w:sz w:val="18"/>
                      </w:rPr>
                      <w:t>2</w:t>
                    </w:r>
                    <w:r w:rsidRPr="00610145">
                      <w:rPr>
                        <w:rFonts w:ascii="宋体" w:hAnsi="宋体" w:hint="eastAsia"/>
                        <w:sz w:val="18"/>
                      </w:rPr>
                      <w:t>．</w:t>
                    </w:r>
                    <w:r w:rsidR="00B06592" w:rsidRPr="00610145">
                      <w:rPr>
                        <w:rFonts w:ascii="宋体" w:hAnsi="宋体" w:hint="eastAsia"/>
                        <w:sz w:val="18"/>
                      </w:rPr>
                      <w:t>办理岗位：</w:t>
                    </w:r>
                    <w:r w:rsidRPr="00610145">
                      <w:rPr>
                        <w:rFonts w:ascii="宋体" w:hAnsi="宋体" w:hint="eastAsia"/>
                        <w:sz w:val="18"/>
                      </w:rPr>
                      <w:t>社保中心登记科→</w:t>
                    </w:r>
                    <w:proofErr w:type="gramStart"/>
                    <w:r w:rsidRPr="00610145">
                      <w:rPr>
                        <w:rFonts w:ascii="宋体" w:hAnsi="宋体" w:hint="eastAsia"/>
                        <w:sz w:val="18"/>
                      </w:rPr>
                      <w:t>征缴科</w:t>
                    </w:r>
                    <w:proofErr w:type="gramEnd"/>
                    <w:r w:rsidRPr="00610145">
                      <w:rPr>
                        <w:rFonts w:ascii="宋体" w:hAnsi="宋体" w:hint="eastAsia"/>
                        <w:sz w:val="18"/>
                      </w:rPr>
                      <w:t>→基金科；</w:t>
                    </w:r>
                  </w:p>
                  <w:p w14:paraId="5909EF42" w14:textId="77777777" w:rsidR="005F0000" w:rsidRPr="00610145" w:rsidRDefault="005F0000" w:rsidP="00E63B69">
                    <w:pPr>
                      <w:spacing w:line="276" w:lineRule="auto"/>
                      <w:ind w:firstLineChars="200" w:firstLine="360"/>
                      <w:rPr>
                        <w:rFonts w:ascii="宋体" w:hAnsi="宋体"/>
                        <w:b/>
                        <w:color w:val="000000"/>
                        <w:sz w:val="18"/>
                      </w:rPr>
                    </w:pPr>
                    <w:r w:rsidRPr="00610145">
                      <w:rPr>
                        <w:rFonts w:ascii="宋体" w:hAnsi="宋体" w:hint="eastAsia"/>
                        <w:sz w:val="18"/>
                      </w:rPr>
                      <w:t>3．缴费方式为“刷卡结算”缴费时间为全月；缴费方式为“支票缴费”缴费时间为每月1日至15日；每月21日</w:t>
                    </w:r>
                    <w:r w:rsidRPr="00610145">
                      <w:rPr>
                        <w:rFonts w:ascii="宋体" w:hAnsi="宋体"/>
                        <w:sz w:val="18"/>
                      </w:rPr>
                      <w:t>为结账日，基金科</w:t>
                    </w:r>
                    <w:proofErr w:type="gramStart"/>
                    <w:r w:rsidRPr="00610145">
                      <w:rPr>
                        <w:rFonts w:ascii="宋体" w:hAnsi="宋体"/>
                        <w:sz w:val="18"/>
                      </w:rPr>
                      <w:t>不</w:t>
                    </w:r>
                    <w:proofErr w:type="gramEnd"/>
                    <w:r w:rsidRPr="00610145">
                      <w:rPr>
                        <w:rFonts w:ascii="宋体" w:hAnsi="宋体"/>
                        <w:sz w:val="18"/>
                      </w:rPr>
                      <w:t>收款。</w:t>
                    </w:r>
                  </w:p>
                  <w:p w14:paraId="6D2CA63E" w14:textId="77777777" w:rsidR="005F0000" w:rsidRPr="00610145" w:rsidRDefault="005F0000" w:rsidP="00E63B69">
                    <w:pPr>
                      <w:spacing w:line="276" w:lineRule="auto"/>
                      <w:ind w:firstLineChars="200" w:firstLine="360"/>
                      <w:rPr>
                        <w:rFonts w:ascii="宋体" w:hAnsi="宋体"/>
                        <w:sz w:val="18"/>
                      </w:rPr>
                    </w:pPr>
                    <w:r w:rsidRPr="00610145">
                      <w:rPr>
                        <w:rFonts w:ascii="宋体" w:hAnsi="宋体" w:hint="eastAsia"/>
                        <w:sz w:val="18"/>
                      </w:rPr>
                      <w:t>4．报送材料使用A4纸打印或复印，并按规定加盖公章。</w:t>
                    </w:r>
                  </w:p>
                  <w:p w14:paraId="64F28E9C"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5</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33"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4855DAB3" w14:textId="77777777" w:rsidR="005F0000" w:rsidRPr="00610145" w:rsidRDefault="005F0000" w:rsidP="00E63B69">
                    <w:pPr>
                      <w:spacing w:line="276" w:lineRule="auto"/>
                      <w:ind w:firstLineChars="200" w:firstLine="361"/>
                      <w:rPr>
                        <w:rFonts w:ascii="宋体" w:hAnsi="宋体"/>
                        <w:b/>
                        <w:color w:val="000000"/>
                        <w:sz w:val="18"/>
                      </w:rPr>
                    </w:pPr>
                  </w:p>
                  <w:p w14:paraId="20B3F1AD" w14:textId="77777777" w:rsidR="005F0000" w:rsidRPr="00610145" w:rsidRDefault="005F0000" w:rsidP="00F11BAE">
                    <w:pPr>
                      <w:spacing w:line="276" w:lineRule="auto"/>
                      <w:rPr>
                        <w:rFonts w:ascii="宋体" w:hAnsi="宋体"/>
                        <w:sz w:val="18"/>
                      </w:rPr>
                    </w:pPr>
                    <w:r w:rsidRPr="00610145">
                      <w:rPr>
                        <w:rFonts w:ascii="宋体" w:hAnsi="宋体" w:hint="eastAsia"/>
                        <w:sz w:val="18"/>
                      </w:rPr>
                      <w:t> </w:t>
                    </w:r>
                  </w:p>
                  <w:p w14:paraId="324B3BDC" w14:textId="77777777" w:rsidR="005F0000" w:rsidRPr="00610145" w:rsidRDefault="005F0000" w:rsidP="00F11BAE">
                    <w:pPr>
                      <w:spacing w:line="276" w:lineRule="auto"/>
                      <w:rPr>
                        <w:rFonts w:ascii="宋体" w:hAnsi="宋体"/>
                        <w:sz w:val="18"/>
                      </w:rPr>
                    </w:pPr>
                  </w:p>
                </w:txbxContent>
              </v:textbox>
            </v:rect>
            <v:group id="Group 1375" o:spid="_x0000_s2526" style="position:absolute;left:2025;top:2190;width:7995;height:9142" coordorigin="2025,3300" coordsize="7995,9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OPMC8UAAADdAAAADwAAAGRycy9kb3ducmV2LnhtbERPS2vCQBC+F/wPyxR6&#10;q5sHtpK6BhFbPIhQFUpvQ3ZMQrKzIbtN4r/vFoTe5uN7ziqfTCsG6l1tWUE8j0AQF1bXXCq4nN+f&#10;lyCcR9bYWiYFN3KQr2cPK8y0HfmThpMvRQhhl6GCyvsuk9IVFRl0c9sRB+5qe4M+wL6UuscxhJtW&#10;JlH0Ig3WHBoq7GhbUdGcfoyCjxHHTRrvhkNz3d6+z4vj1yEmpZ4ep80bCE+T/xff3Xsd5qfJK/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DjzAvFAAAA3QAA&#10;AA8AAAAAAAAAAAAAAAAAqgIAAGRycy9kb3ducmV2LnhtbFBLBQYAAAAABAAEAPoAAACcAwAAAAA=&#10;">
              <v:shape id="左箭头 463" o:spid="_x0000_s2527" type="#_x0000_t66" style="position:absolute;left:6225;top:7800;width:554;height:3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AEcQA&#10;AADdAAAADwAAAGRycy9kb3ducmV2LnhtbESPQWvDMAyF74P+B6PBbquzlq0lrVvaQmG3sWzsLGwt&#10;Do3lYLtN9u+nw2A3iff03qftfgq9ulHKXWQDT/MKFLGNruPWwOfH+XENKhdkh31kMvBDGfa72d0W&#10;axdHfqdbU1olIZxrNOBLGWqts/UUMM/jQCzad0wBi6yp1S7hKOGh14uqetEBO5YGjwOdPNlLcw0G&#10;vnSf3ppVXHXX0frj+Xl9iq015uF+OmxAFZrKv/nv+tUJ/nIhuPKNj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1QBHEAAAA3QAAAA8AAAAAAAAAAAAAAAAAmAIAAGRycy9k&#10;b3ducmV2LnhtbFBLBQYAAAAABAAEAPUAAACJAwAAAAA=&#10;" fillcolor="#daeef3" strokecolor="#548dd4" strokeweight="1.5pt"/>
              <v:shape id="左箭头 463" o:spid="_x0000_s2528" type="#_x0000_t66" style="position:absolute;left:6225;top:5445;width:554;height:3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lisEA&#10;AADdAAAADwAAAGRycy9kb3ducmV2LnhtbERPTWsCMRC9F/wPYYTearaWVl2NooLQm3RbPA/JuFm6&#10;mSxJdLf/vhEEb/N4n7PaDK4VVwqx8azgdVKAINbeNFwr+Pk+vMxBxIRssPVMCv4owmY9elphaXzP&#10;X3StUi1yCMcSFdiUulLKqC05jBPfEWfu7IPDlGGopQnY53DXymlRfEiHDecGix3tLenf6uIUnGQb&#10;jtXMz5pLr+3u8D7f+1or9TwetksQiYb0EN/dnybPf5su4PZNPkG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55YrBAAAA3QAAAA8AAAAAAAAAAAAAAAAAmAIAAGRycy9kb3du&#10;cmV2LnhtbFBLBQYAAAAABAAEAPUAAACGAwAAAAA=&#10;" fillcolor="#daeef3" strokecolor="#548dd4" strokeweight="1.5pt"/>
              <v:rect id="矩形 464" o:spid="_x0000_s2529" style="position:absolute;left:6570;top:4115;width:3450;height:2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AMbsYA&#10;AADdAAAADwAAAGRycy9kb3ducmV2LnhtbESP0UrDQBBF3wX/YRnBF2k3WpQSuy21IkgRimk/YMiO&#10;SWh2dru7JvHvnQfBtxnunXvPrDaT69VAMXWeDdzPC1DEtbcdNwZOx7fZElTKyBZ7z2TghxJs1tdX&#10;KyytH/mThio3SkI4lWigzTmUWqe6JYdp7gOxaF8+OsyyxkbbiKOEu14/FMWTdtixNLQYaNdSfa6+&#10;nYHxbji80v4QLrHy+3N42fmPx8qY25tp+wwq05T/zX/X71bwFwvhl2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AMbsYAAADdAAAADwAAAAAAAAAAAAAAAACYAgAAZHJz&#10;L2Rvd25yZXYueG1sUEsFBgAAAAAEAAQA9QAAAIsDAAAAAA==&#10;" fillcolor="#fde9d9" strokecolor="#e36c0a">
                <v:stroke dashstyle="dash"/>
                <v:textbox>
                  <w:txbxContent>
                    <w:p w14:paraId="549AA8D4" w14:textId="77777777" w:rsidR="005F0000" w:rsidRPr="00610145" w:rsidRDefault="005F0000" w:rsidP="00AD1734">
                      <w:pPr>
                        <w:spacing w:line="276" w:lineRule="auto"/>
                        <w:rPr>
                          <w:rFonts w:ascii="宋体" w:hAnsi="宋体"/>
                          <w:b/>
                          <w:sz w:val="18"/>
                          <w:szCs w:val="18"/>
                        </w:rPr>
                      </w:pPr>
                      <w:r w:rsidRPr="00610145">
                        <w:rPr>
                          <w:rFonts w:ascii="宋体" w:hAnsi="宋体" w:hint="eastAsia"/>
                          <w:b/>
                          <w:sz w:val="18"/>
                          <w:szCs w:val="18"/>
                        </w:rPr>
                        <w:t>材料说明：</w:t>
                      </w:r>
                    </w:p>
                    <w:p w14:paraId="4C4BBD8F" w14:textId="77777777" w:rsidR="005F0000" w:rsidRPr="00610145" w:rsidRDefault="005F0000" w:rsidP="00AD1734">
                      <w:pPr>
                        <w:spacing w:line="276" w:lineRule="auto"/>
                        <w:rPr>
                          <w:rFonts w:ascii="宋体" w:hAnsi="宋体"/>
                          <w:sz w:val="18"/>
                          <w:szCs w:val="18"/>
                        </w:rPr>
                      </w:pPr>
                      <w:r w:rsidRPr="00610145">
                        <w:rPr>
                          <w:rFonts w:ascii="宋体" w:hAnsi="宋体" w:hint="eastAsia"/>
                          <w:sz w:val="18"/>
                          <w:szCs w:val="18"/>
                        </w:rPr>
                        <w:t>1、《北京市社会保险单位信息登记表》一式二份，需</w:t>
                      </w:r>
                      <w:proofErr w:type="gramStart"/>
                      <w:r w:rsidRPr="00610145">
                        <w:rPr>
                          <w:rFonts w:ascii="宋体" w:hAnsi="宋体" w:hint="eastAsia"/>
                          <w:sz w:val="18"/>
                          <w:szCs w:val="18"/>
                        </w:rPr>
                        <w:t>加盖总</w:t>
                      </w:r>
                      <w:proofErr w:type="gramEnd"/>
                      <w:r w:rsidRPr="00610145">
                        <w:rPr>
                          <w:rFonts w:ascii="宋体" w:hAnsi="宋体" w:hint="eastAsia"/>
                          <w:sz w:val="18"/>
                          <w:szCs w:val="18"/>
                        </w:rPr>
                        <w:t>包公章；</w:t>
                      </w:r>
                      <w:r w:rsidRPr="00610145">
                        <w:rPr>
                          <w:rFonts w:ascii="宋体" w:hAnsi="宋体" w:hint="eastAsia"/>
                          <w:sz w:val="18"/>
                          <w:szCs w:val="18"/>
                        </w:rPr>
                        <w:br/>
                        <w:t>2、中标通知书或直接发包登记单复印件一份，需</w:t>
                      </w:r>
                      <w:proofErr w:type="gramStart"/>
                      <w:r w:rsidRPr="00610145">
                        <w:rPr>
                          <w:rFonts w:ascii="宋体" w:hAnsi="宋体" w:hint="eastAsia"/>
                          <w:sz w:val="18"/>
                          <w:szCs w:val="18"/>
                        </w:rPr>
                        <w:t>加盖总</w:t>
                      </w:r>
                      <w:proofErr w:type="gramEnd"/>
                      <w:r w:rsidRPr="00610145">
                        <w:rPr>
                          <w:rFonts w:ascii="宋体" w:hAnsi="宋体" w:hint="eastAsia"/>
                          <w:sz w:val="18"/>
                          <w:szCs w:val="18"/>
                        </w:rPr>
                        <w:t>包公章；</w:t>
                      </w:r>
                      <w:r w:rsidRPr="00610145">
                        <w:rPr>
                          <w:rFonts w:ascii="宋体" w:hAnsi="宋体" w:hint="eastAsia"/>
                          <w:sz w:val="18"/>
                          <w:szCs w:val="18"/>
                        </w:rPr>
                        <w:br/>
                        <w:t>3、建设工程施工合同书原件及复印件一份，需</w:t>
                      </w:r>
                      <w:proofErr w:type="gramStart"/>
                      <w:r w:rsidRPr="00610145">
                        <w:rPr>
                          <w:rFonts w:ascii="宋体" w:hAnsi="宋体" w:hint="eastAsia"/>
                          <w:sz w:val="18"/>
                          <w:szCs w:val="18"/>
                        </w:rPr>
                        <w:t>加盖总</w:t>
                      </w:r>
                      <w:proofErr w:type="gramEnd"/>
                      <w:r w:rsidRPr="00610145">
                        <w:rPr>
                          <w:rFonts w:ascii="宋体" w:hAnsi="宋体" w:hint="eastAsia"/>
                          <w:sz w:val="18"/>
                          <w:szCs w:val="18"/>
                        </w:rPr>
                        <w:t>包公章；</w:t>
                      </w:r>
                    </w:p>
                    <w:p w14:paraId="10B3EA0C" w14:textId="77777777" w:rsidR="005F0000" w:rsidRPr="00610145" w:rsidRDefault="005F0000" w:rsidP="00AD1734">
                      <w:pPr>
                        <w:spacing w:line="276" w:lineRule="auto"/>
                        <w:rPr>
                          <w:rFonts w:ascii="宋体" w:hAnsi="宋体"/>
                          <w:sz w:val="18"/>
                          <w:szCs w:val="18"/>
                        </w:rPr>
                      </w:pPr>
                      <w:r w:rsidRPr="00610145">
                        <w:rPr>
                          <w:rFonts w:ascii="宋体" w:hAnsi="宋体" w:hint="eastAsia"/>
                          <w:sz w:val="18"/>
                          <w:szCs w:val="18"/>
                        </w:rPr>
                        <w:t>4、营业执照复印件一份；</w:t>
                      </w:r>
                    </w:p>
                    <w:p w14:paraId="612692B1" w14:textId="77777777" w:rsidR="005F0000" w:rsidRPr="00610145" w:rsidRDefault="005F0000" w:rsidP="00AD1734">
                      <w:pPr>
                        <w:spacing w:line="276" w:lineRule="auto"/>
                        <w:rPr>
                          <w:rFonts w:ascii="宋体" w:hAnsi="宋体"/>
                          <w:sz w:val="18"/>
                          <w:szCs w:val="18"/>
                        </w:rPr>
                      </w:pPr>
                      <w:r w:rsidRPr="00610145">
                        <w:rPr>
                          <w:rFonts w:ascii="宋体" w:hAnsi="宋体" w:hint="eastAsia"/>
                          <w:sz w:val="18"/>
                          <w:szCs w:val="18"/>
                        </w:rPr>
                        <w:t>5、组织机构代码证书一份；</w:t>
                      </w:r>
                    </w:p>
                    <w:p w14:paraId="1FD68351" w14:textId="77777777" w:rsidR="005F0000" w:rsidRPr="00610145" w:rsidRDefault="005F0000" w:rsidP="00AD1734">
                      <w:pPr>
                        <w:spacing w:line="276" w:lineRule="auto"/>
                        <w:rPr>
                          <w:rFonts w:ascii="宋体" w:hAnsi="宋体"/>
                          <w:i/>
                          <w:sz w:val="18"/>
                          <w:szCs w:val="18"/>
                        </w:rPr>
                      </w:pPr>
                      <w:r w:rsidRPr="00610145">
                        <w:rPr>
                          <w:rFonts w:ascii="宋体" w:hAnsi="宋体" w:hint="eastAsia"/>
                          <w:sz w:val="18"/>
                          <w:szCs w:val="18"/>
                        </w:rPr>
                        <w:t>6、企业法人代表身份证复印件一份。</w:t>
                      </w:r>
                    </w:p>
                  </w:txbxContent>
                </v:textbox>
              </v:rect>
              <v:rect id="Rectangle 1366" o:spid="_x0000_s2530" style="position:absolute;left:3036;top:4513;width:139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7Hb8EA&#10;AADdAAAADwAAAGRycy9kb3ducmV2LnhtbERP24rCMBB9F/yHMIJvmrpdRKpRdMXdxSdvHzA0Y1tM&#10;JqWJtf79ZkHwbQ7nOotVZ41oqfGVYwWTcQKCOHe64kLB5bwbzUD4gKzROCYFT/KwWvZ7C8y0e/CR&#10;2lMoRAxhn6GCMoQ6k9LnJVn0Y1cTR+7qGoshwqaQusFHDLdGfiTJVFqsODaUWNNXSfntdLcKdPqc&#10;7rd7777tpk0v7udgPk2h1HDQrecgAnXhLX65f3Wcn6YT+P8mni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ex2/BAAAA3QAAAA8AAAAAAAAAAAAAAAAAmAIAAGRycy9kb3du&#10;cmV2LnhtbFBLBQYAAAAABAAEAPUAAACGAwAAAAA=&#10;" fillcolor="#c9b5e8" strokecolor="#795d9b">
                <v:fill color2="#f0eaf9" rotate="t" angle="180" colors="0 #c9b5e8;22938f #d9cbee;1 #f0eaf9" focus="100%" type="gradient"/>
                <v:shadow on="t" color="black" opacity="24903f" origin=",.5" offset="0,.55556mm"/>
                <v:textbox>
                  <w:txbxContent>
                    <w:p w14:paraId="42D17267" w14:textId="77777777" w:rsidR="005F0000" w:rsidRPr="00E63B69" w:rsidRDefault="005F0000">
                      <w:pPr>
                        <w:rPr>
                          <w:b/>
                          <w:sz w:val="18"/>
                          <w:szCs w:val="18"/>
                        </w:rPr>
                      </w:pPr>
                      <w:r w:rsidRPr="00E63B69">
                        <w:rPr>
                          <w:rFonts w:hint="eastAsia"/>
                          <w:b/>
                          <w:sz w:val="18"/>
                          <w:szCs w:val="18"/>
                        </w:rPr>
                        <w:t>1.</w:t>
                      </w:r>
                      <w:r w:rsidRPr="00E63B69">
                        <w:rPr>
                          <w:rFonts w:hint="eastAsia"/>
                          <w:b/>
                          <w:sz w:val="18"/>
                          <w:szCs w:val="18"/>
                        </w:rPr>
                        <w:t>申报登记</w:t>
                      </w:r>
                    </w:p>
                  </w:txbxContent>
                </v:textbox>
              </v:rect>
              <v:rect id="Rectangle 1367" o:spid="_x0000_s2531" style="position:absolute;left:3060;top:6621;width:1395;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ZGMEA&#10;AADdAAAADwAAAGRycy9kb3ducmV2LnhtbERP24rCMBB9F/yHMIJvmmoXkWoUdXF38cnbBwzN2BaT&#10;SWmytf79ZkHwbQ7nOst1Z41oqfGVYwWTcQKCOHe64kLB9bIfzUH4gKzROCYFT/KwXvV7S8y0e/CJ&#10;2nMoRAxhn6GCMoQ6k9LnJVn0Y1cTR+7mGoshwqaQusFHDLdGTpNkJi1WHBtKrGlXUn4//1oFOn3O&#10;Dp8H777stk2v7vtoPkyh1HDQbRYgAnXhLX65f3Scn6ZT+P8mni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MWRjBAAAA3QAAAA8AAAAAAAAAAAAAAAAAmAIAAGRycy9kb3du&#10;cmV2LnhtbFBLBQYAAAAABAAEAPUAAACGAwAAAAA=&#10;" fillcolor="#c9b5e8" strokecolor="#795d9b">
                <v:fill color2="#f0eaf9" rotate="t" angle="180" colors="0 #c9b5e8;22938f #d9cbee;1 #f0eaf9" focus="100%" type="gradient"/>
                <v:shadow on="t" color="black" opacity="24903f" origin=",.5" offset="0,.55556mm"/>
                <v:textbox>
                  <w:txbxContent>
                    <w:p w14:paraId="4CB01E12" w14:textId="77777777" w:rsidR="005F0000" w:rsidRPr="00E63B69" w:rsidRDefault="005F0000" w:rsidP="002D77AF">
                      <w:pPr>
                        <w:rPr>
                          <w:b/>
                          <w:sz w:val="18"/>
                          <w:szCs w:val="18"/>
                        </w:rPr>
                      </w:pPr>
                      <w:r w:rsidRPr="00E63B69">
                        <w:rPr>
                          <w:rFonts w:hint="eastAsia"/>
                          <w:b/>
                          <w:sz w:val="18"/>
                          <w:szCs w:val="18"/>
                        </w:rPr>
                        <w:t>2.</w:t>
                      </w:r>
                      <w:r w:rsidRPr="00E63B69">
                        <w:rPr>
                          <w:rFonts w:hint="eastAsia"/>
                          <w:b/>
                          <w:sz w:val="18"/>
                          <w:szCs w:val="18"/>
                        </w:rPr>
                        <w:t>办理趸缴</w:t>
                      </w:r>
                    </w:p>
                  </w:txbxContent>
                </v:textbox>
              </v:rect>
              <v:rect id="Rectangle 1368" o:spid="_x0000_s2532" style="position:absolute;left:3138;top:9013;width:1332;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8g8IA&#10;AADdAAAADwAAAGRycy9kb3ducmV2LnhtbERP3WrCMBS+H/gO4QjezVQjIp1pmQ7n8GpTH+DQnLVl&#10;yUlpslrffhkMdnc+vt+zLUdnxUB9aD1rWMwzEMSVNy3XGq6Xw+MGRIjIBq1n0nCnAGUxedhibvyN&#10;P2g4x1qkEA45amhi7HIpQ9WQwzD3HXHiPn3vMCbY19L0eEvhzspllq2lw5ZTQ4Md7Ruqvs7fToNR&#10;9/Xp5RT8q9sN6uqP73Zla61n0/H5CUSkMf6L/9xvJs1XSsHvN+kE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gPyDwgAAAN0AAAAPAAAAAAAAAAAAAAAAAJgCAABkcnMvZG93&#10;bnJldi54bWxQSwUGAAAAAAQABAD1AAAAhwMAAAAA&#10;" fillcolor="#c9b5e8" strokecolor="#795d9b">
                <v:fill color2="#f0eaf9" rotate="t" angle="180" colors="0 #c9b5e8;22938f #d9cbee;1 #f0eaf9" focus="100%" type="gradient"/>
                <v:shadow on="t" color="black" opacity="24903f" origin=",.5" offset="0,.55556mm"/>
                <v:textbox>
                  <w:txbxContent>
                    <w:p w14:paraId="5DF3B987" w14:textId="77777777" w:rsidR="005F0000" w:rsidRPr="00E63B69" w:rsidRDefault="005F0000" w:rsidP="002D77AF">
                      <w:pPr>
                        <w:rPr>
                          <w:b/>
                          <w:sz w:val="18"/>
                          <w:szCs w:val="18"/>
                        </w:rPr>
                      </w:pPr>
                      <w:r w:rsidRPr="00E63B69">
                        <w:rPr>
                          <w:rFonts w:hint="eastAsia"/>
                          <w:b/>
                          <w:sz w:val="18"/>
                          <w:szCs w:val="18"/>
                        </w:rPr>
                        <w:t>3.</w:t>
                      </w:r>
                      <w:r w:rsidRPr="00E63B69">
                        <w:rPr>
                          <w:rFonts w:hint="eastAsia"/>
                          <w:b/>
                          <w:sz w:val="18"/>
                          <w:szCs w:val="18"/>
                        </w:rPr>
                        <w:t>缴费</w:t>
                      </w:r>
                    </w:p>
                  </w:txbxContent>
                </v:textbox>
              </v:rect>
              <v:rect id="矩形 464" o:spid="_x0000_s2533" style="position:absolute;left:6570;top:7193;width:3450;height:22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sKbcQA&#10;AADdAAAADwAAAGRycy9kb3ducmV2LnhtbERP3WrCMBS+H/gO4QjejJmqm0g1inMMhgzEzgc4NMe2&#10;2JxkSdZ2b78MBrs7H9/v2ewG04qOfGgsK5hNMxDEpdUNVwouH68PKxAhImtsLZOCbwqw247uNphr&#10;2/OZuiJWIoVwyFFBHaPLpQxlTQbD1DrixF2tNxgT9JXUHvsUblo5z7KlNNhwaqjR0aGm8lZ8GQX9&#10;fXd6oePJffrCHm/u+WDfnwqlJuNhvwYRaYj/4j/3m07zF4tH+P0mnS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bCm3EAAAA3QAAAA8AAAAAAAAAAAAAAAAAmAIAAGRycy9k&#10;b3ducmV2LnhtbFBLBQYAAAAABAAEAPUAAACJAwAAAAA=&#10;" fillcolor="#fde9d9" strokecolor="#e36c0a">
                <v:stroke dashstyle="dash"/>
                <v:textbox>
                  <w:txbxContent>
                    <w:p w14:paraId="1D2FD157" w14:textId="77777777" w:rsidR="005F0000" w:rsidRPr="00610145" w:rsidRDefault="005F0000" w:rsidP="00AD1734">
                      <w:pPr>
                        <w:spacing w:line="276" w:lineRule="auto"/>
                        <w:rPr>
                          <w:rFonts w:ascii="宋体" w:hAnsi="宋体"/>
                          <w:b/>
                          <w:sz w:val="18"/>
                          <w:szCs w:val="18"/>
                        </w:rPr>
                      </w:pPr>
                      <w:r w:rsidRPr="00610145">
                        <w:rPr>
                          <w:rFonts w:ascii="宋体" w:hAnsi="宋体" w:hint="eastAsia"/>
                          <w:b/>
                          <w:sz w:val="18"/>
                          <w:szCs w:val="18"/>
                        </w:rPr>
                        <w:t>材料说明：</w:t>
                      </w:r>
                    </w:p>
                    <w:p w14:paraId="4E7EBF5C" w14:textId="77777777" w:rsidR="005F0000" w:rsidRPr="00610145" w:rsidRDefault="005F0000" w:rsidP="00AD1734">
                      <w:pPr>
                        <w:spacing w:line="276" w:lineRule="auto"/>
                        <w:rPr>
                          <w:rFonts w:ascii="宋体" w:hAnsi="宋体"/>
                          <w:sz w:val="18"/>
                          <w:szCs w:val="18"/>
                        </w:rPr>
                      </w:pPr>
                      <w:r w:rsidRPr="00610145">
                        <w:rPr>
                          <w:rFonts w:ascii="宋体" w:hAnsi="宋体" w:hint="eastAsia"/>
                          <w:sz w:val="18"/>
                          <w:szCs w:val="18"/>
                        </w:rPr>
                        <w:t>1</w:t>
                      </w:r>
                      <w:r w:rsidRPr="00610145">
                        <w:rPr>
                          <w:rFonts w:ascii="宋体" w:hAnsi="宋体" w:hint="eastAsia"/>
                          <w:sz w:val="18"/>
                          <w:szCs w:val="18"/>
                        </w:rPr>
                        <w:t>、中标通知书或直接发包登记单复印件一份，需</w:t>
                      </w:r>
                      <w:proofErr w:type="gramStart"/>
                      <w:r w:rsidRPr="00610145">
                        <w:rPr>
                          <w:rFonts w:ascii="宋体" w:hAnsi="宋体" w:hint="eastAsia"/>
                          <w:sz w:val="18"/>
                          <w:szCs w:val="18"/>
                        </w:rPr>
                        <w:t>加盖总</w:t>
                      </w:r>
                      <w:proofErr w:type="gramEnd"/>
                      <w:r w:rsidRPr="00610145">
                        <w:rPr>
                          <w:rFonts w:ascii="宋体" w:hAnsi="宋体" w:hint="eastAsia"/>
                          <w:sz w:val="18"/>
                          <w:szCs w:val="18"/>
                        </w:rPr>
                        <w:t>包公章；</w:t>
                      </w:r>
                      <w:r w:rsidRPr="00610145">
                        <w:rPr>
                          <w:rFonts w:ascii="宋体" w:hAnsi="宋体" w:hint="eastAsia"/>
                          <w:sz w:val="18"/>
                          <w:szCs w:val="18"/>
                        </w:rPr>
                        <w:br/>
                        <w:t>2、建设工程施工合同书原件及复印件一份，需</w:t>
                      </w:r>
                      <w:proofErr w:type="gramStart"/>
                      <w:r w:rsidRPr="00610145">
                        <w:rPr>
                          <w:rFonts w:ascii="宋体" w:hAnsi="宋体" w:hint="eastAsia"/>
                          <w:sz w:val="18"/>
                          <w:szCs w:val="18"/>
                        </w:rPr>
                        <w:t>加盖总</w:t>
                      </w:r>
                      <w:proofErr w:type="gramEnd"/>
                      <w:r w:rsidRPr="00610145">
                        <w:rPr>
                          <w:rFonts w:ascii="宋体" w:hAnsi="宋体" w:hint="eastAsia"/>
                          <w:sz w:val="18"/>
                          <w:szCs w:val="18"/>
                        </w:rPr>
                        <w:t>包公章；</w:t>
                      </w:r>
                    </w:p>
                    <w:p w14:paraId="6F801492" w14:textId="77777777" w:rsidR="005F0000" w:rsidRPr="00610145" w:rsidRDefault="005F0000" w:rsidP="00AD1734">
                      <w:pPr>
                        <w:spacing w:line="276" w:lineRule="auto"/>
                        <w:rPr>
                          <w:rFonts w:ascii="宋体" w:hAnsi="宋体"/>
                          <w:sz w:val="18"/>
                          <w:szCs w:val="18"/>
                        </w:rPr>
                      </w:pPr>
                      <w:r w:rsidRPr="00610145">
                        <w:rPr>
                          <w:rFonts w:ascii="宋体" w:hAnsi="宋体" w:hint="eastAsia"/>
                          <w:sz w:val="18"/>
                          <w:szCs w:val="18"/>
                        </w:rPr>
                        <w:t>3、营业执照复印件一份；</w:t>
                      </w:r>
                    </w:p>
                    <w:p w14:paraId="1FA21150" w14:textId="77777777" w:rsidR="005F0000" w:rsidRPr="00610145" w:rsidRDefault="005F0000" w:rsidP="00AD1734">
                      <w:pPr>
                        <w:spacing w:line="276" w:lineRule="auto"/>
                        <w:rPr>
                          <w:rFonts w:ascii="宋体" w:hAnsi="宋体"/>
                          <w:sz w:val="18"/>
                          <w:szCs w:val="18"/>
                        </w:rPr>
                      </w:pPr>
                      <w:r w:rsidRPr="00610145">
                        <w:rPr>
                          <w:rFonts w:ascii="宋体" w:hAnsi="宋体" w:hint="eastAsia"/>
                          <w:sz w:val="18"/>
                          <w:szCs w:val="18"/>
                        </w:rPr>
                        <w:t>4、组织机构代码证书一份；</w:t>
                      </w:r>
                    </w:p>
                    <w:p w14:paraId="277EEFAC" w14:textId="77777777" w:rsidR="005F0000" w:rsidRPr="00610145" w:rsidRDefault="005F0000" w:rsidP="00AD1734">
                      <w:pPr>
                        <w:spacing w:line="276" w:lineRule="auto"/>
                        <w:rPr>
                          <w:rFonts w:ascii="宋体" w:hAnsi="宋体"/>
                          <w:i/>
                          <w:sz w:val="18"/>
                          <w:szCs w:val="18"/>
                        </w:rPr>
                      </w:pPr>
                      <w:r w:rsidRPr="00610145">
                        <w:rPr>
                          <w:rFonts w:ascii="宋体" w:hAnsi="宋体" w:hint="eastAsia"/>
                          <w:sz w:val="18"/>
                          <w:szCs w:val="18"/>
                        </w:rPr>
                        <w:t>5、企业法人代表身份证复印件一份。</w:t>
                      </w:r>
                    </w:p>
                  </w:txbxContent>
                </v:textbox>
              </v:rect>
              <v:shape id="直接箭头连接符 469" o:spid="_x0000_s2534" type="#_x0000_t32" style="position:absolute;left:4680;top:3921;width:0;height:10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irjMAAAADdAAAADwAAAGRycy9kb3ducmV2LnhtbERPS4vCMBC+C/sfwix403QVpVSjyKIi&#10;e1tf56EZm2IzKUnU+u83grC3+fieM192thF38qF2rOBrmIEgLp2uuVJwPGwGOYgQkTU2jknBkwIs&#10;Fx+9ORbaPfiX7vtYiRTCoUAFJsa2kDKUhiyGoWuJE3dx3mJM0FdSe3ykcNvIUZZNpcWaU4PBlr4N&#10;ldf9zSr4OR3ZTP2u6fLcrCmbbDfucFaq/9mtZiAidfFf/HbvdJo/Hk/g9U06QS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Iq4zAAAAA3QAAAA8AAAAAAAAAAAAAAAAA&#10;oQIAAGRycy9kb3ducmV2LnhtbFBLBQYAAAAABAAEAPkAAACOAwAAAAA=&#10;" strokecolor="#76923c">
                <v:stroke endarrow="block"/>
              </v:shape>
              <v:roundrect id="圆角矩形 465" o:spid="_x0000_s2535" style="position:absolute;left:2025;top:3300;width:5325;height:6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x/r8A&#10;AADdAAAADwAAAGRycy9kb3ducmV2LnhtbERP24rCMBB9X/Afwgi+bVMVXKlGUUEQQcTqBwzN2BaT&#10;SWmi1r83grBvczjXmS87a8SDWl87VjBMUhDEhdM1lwou5+3vFIQPyBqNY1LwIg/LRe9njpl2Tz7R&#10;Iw+liCHsM1RQhdBkUvqiIos+cQ1x5K6utRgibEupW3zGcGvkKE0n0mLNsaHChjYVFbf8bhXYkBr3&#10;dxge3drkm2uDflfsvVKDfreagQjUhX/x173Tcf54PIHPN/EE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7TH+vwAAAN0AAAAPAAAAAAAAAAAAAAAAAJgCAABkcnMvZG93bnJl&#10;di54bWxQSwUGAAAAAAQABAD1AAAAhAMAAAAA&#10;" fillcolor="#a3c4ff" strokecolor="#4579b8">
                <v:fill color2="#e5eeff" rotate="t" angle="180" colors="0 #a3c4ff;22938f #bfd5ff;1 #e5eeff" focus="100%" type="gradient"/>
                <v:shadow on="t" color="black" opacity="24903f" origin=",.5" offset="0,.55556mm"/>
                <v:textbox>
                  <w:txbxContent>
                    <w:p w14:paraId="3C8579C4" w14:textId="77777777" w:rsidR="005F0000" w:rsidRPr="00AD1734" w:rsidRDefault="005F0000" w:rsidP="00AD1734">
                      <w:pPr>
                        <w:spacing w:line="600" w:lineRule="auto"/>
                        <w:jc w:val="center"/>
                      </w:pPr>
                      <w:r w:rsidRPr="00AD1734">
                        <w:rPr>
                          <w:rFonts w:hint="eastAsia"/>
                          <w:b/>
                          <w:sz w:val="28"/>
                        </w:rPr>
                        <w:t>建筑企业工伤保险一次性趸缴流程图</w:t>
                      </w:r>
                    </w:p>
                  </w:txbxContent>
                </v:textbox>
              </v:roundrect>
              <v:rect id="矩形 457" o:spid="_x0000_s2536" style="position:absolute;left:3051;top:4993;width:3149;height:12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1Q88QA&#10;AADdAAAADwAAAGRycy9kb3ducmV2LnhtbERP22rCQBB9L/Qflin0rW7a4IXoJkihIFWhXj5gzI5J&#10;MDsbdrcm/XtXEPo2h3OdRTGYVlzJ+caygvdRAoK4tLrhSsHx8PU2A+EDssbWMin4Iw9F/vy0wEzb&#10;nnd03YdKxBD2GSqoQ+gyKX1Zk0E/sh1x5M7WGQwRukpqh30MN638SJKJNNhwbKixo8+aysv+1yjY&#10;VMlqmW7H6fi7cZtd/zM9neRaqdeXYTkHEWgI/+KHe6Xj/DSdwv2beILM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9UPP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145549A9" w14:textId="77777777" w:rsidR="005F0000" w:rsidRDefault="005F0000" w:rsidP="00F11BAE">
                      <w:pPr>
                        <w:spacing w:line="360" w:lineRule="auto"/>
                        <w:ind w:left="360" w:hangingChars="200" w:hanging="360"/>
                        <w:jc w:val="left"/>
                        <w:rPr>
                          <w:sz w:val="18"/>
                          <w:szCs w:val="18"/>
                        </w:rPr>
                      </w:pPr>
                      <w:r w:rsidRPr="00E63B69">
                        <w:rPr>
                          <w:rFonts w:hint="eastAsia"/>
                          <w:sz w:val="18"/>
                          <w:szCs w:val="18"/>
                        </w:rPr>
                        <w:t>建筑企业携带工伤保险一次性趸缴</w:t>
                      </w:r>
                    </w:p>
                    <w:p w14:paraId="26F7A51F" w14:textId="77777777" w:rsidR="005F0000" w:rsidRDefault="005F0000" w:rsidP="00F11BAE">
                      <w:pPr>
                        <w:spacing w:line="360" w:lineRule="auto"/>
                        <w:ind w:left="360" w:hangingChars="200" w:hanging="360"/>
                        <w:jc w:val="left"/>
                        <w:rPr>
                          <w:sz w:val="18"/>
                          <w:szCs w:val="18"/>
                        </w:rPr>
                      </w:pPr>
                      <w:r w:rsidRPr="00E63B69">
                        <w:rPr>
                          <w:rFonts w:hint="eastAsia"/>
                          <w:sz w:val="18"/>
                          <w:szCs w:val="18"/>
                        </w:rPr>
                        <w:t>表格及材料到区社保中心登记业务</w:t>
                      </w:r>
                    </w:p>
                    <w:p w14:paraId="0586701B" w14:textId="77777777" w:rsidR="005F0000" w:rsidRPr="00E63B69" w:rsidRDefault="005F0000" w:rsidP="00F11BAE">
                      <w:pPr>
                        <w:spacing w:line="360" w:lineRule="auto"/>
                        <w:ind w:left="360" w:hangingChars="200" w:hanging="360"/>
                        <w:jc w:val="left"/>
                        <w:rPr>
                          <w:sz w:val="18"/>
                          <w:szCs w:val="18"/>
                        </w:rPr>
                      </w:pPr>
                      <w:proofErr w:type="gramStart"/>
                      <w:r w:rsidRPr="00E63B69">
                        <w:rPr>
                          <w:rFonts w:hint="eastAsia"/>
                          <w:sz w:val="18"/>
                          <w:szCs w:val="18"/>
                        </w:rPr>
                        <w:t>岗办理</w:t>
                      </w:r>
                      <w:proofErr w:type="gramEnd"/>
                      <w:r w:rsidRPr="00E63B69">
                        <w:rPr>
                          <w:rFonts w:hint="eastAsia"/>
                          <w:sz w:val="18"/>
                          <w:szCs w:val="18"/>
                        </w:rPr>
                        <w:t>申报登记手续</w:t>
                      </w:r>
                    </w:p>
                  </w:txbxContent>
                </v:textbox>
              </v:rect>
              <v:rect id="矩形 452" o:spid="_x0000_s2537" style="position:absolute;left:3075;top:7120;width:3125;height:1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LEgcYA&#10;AADdAAAADwAAAGRycy9kb3ducmV2LnhtbESP3WrDMAyF7wd7B6PB7lZnC/0hrVvKYFC2Fvr3AGqs&#10;JqGxHGyvyd5+uhjsTuIcnfNpsRpcq+4UYuPZwOsoA0VcettwZeB8+niZgYoJ2WLrmQz8UITV8vFh&#10;gYX1PR/ofkyVkhCOBRqoU+oKrWNZk8M48h2xaFcfHCZZQ6VtwF7CXavfsmyiHTYsDTV29F5TeTt+&#10;OwPbKtus8904H382YXvo99PLRX8Z8/w0rOegEg3p3/x3vbGCn+eCK9/ICHr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uLEgc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128BC34A" w14:textId="77777777" w:rsidR="005F0000" w:rsidRDefault="005F0000" w:rsidP="00F11BAE">
                      <w:pPr>
                        <w:spacing w:line="360" w:lineRule="auto"/>
                        <w:ind w:left="360" w:hangingChars="200" w:hanging="360"/>
                        <w:jc w:val="left"/>
                        <w:rPr>
                          <w:sz w:val="18"/>
                          <w:szCs w:val="18"/>
                        </w:rPr>
                      </w:pPr>
                      <w:r w:rsidRPr="00E63B69">
                        <w:rPr>
                          <w:rFonts w:hint="eastAsia"/>
                          <w:sz w:val="18"/>
                          <w:szCs w:val="18"/>
                        </w:rPr>
                        <w:t>建筑企业携带相关材料到区社保中</w:t>
                      </w:r>
                    </w:p>
                    <w:p w14:paraId="16CFBC1C" w14:textId="77777777" w:rsidR="005F0000" w:rsidRDefault="005F0000" w:rsidP="00F11BAE">
                      <w:pPr>
                        <w:spacing w:line="360" w:lineRule="auto"/>
                        <w:ind w:left="360" w:hangingChars="200" w:hanging="360"/>
                        <w:jc w:val="left"/>
                        <w:rPr>
                          <w:sz w:val="18"/>
                          <w:szCs w:val="18"/>
                        </w:rPr>
                      </w:pPr>
                      <w:r w:rsidRPr="00E63B69">
                        <w:rPr>
                          <w:rFonts w:hint="eastAsia"/>
                          <w:sz w:val="18"/>
                          <w:szCs w:val="18"/>
                        </w:rPr>
                        <w:t>心征缴业务</w:t>
                      </w:r>
                      <w:proofErr w:type="gramStart"/>
                      <w:r w:rsidRPr="00E63B69">
                        <w:rPr>
                          <w:rFonts w:hint="eastAsia"/>
                          <w:sz w:val="18"/>
                          <w:szCs w:val="18"/>
                        </w:rPr>
                        <w:t>岗办理趸</w:t>
                      </w:r>
                      <w:proofErr w:type="gramEnd"/>
                      <w:r w:rsidRPr="00E63B69">
                        <w:rPr>
                          <w:rFonts w:hint="eastAsia"/>
                          <w:sz w:val="18"/>
                          <w:szCs w:val="18"/>
                        </w:rPr>
                        <w:t>缴手续，打印</w:t>
                      </w:r>
                    </w:p>
                    <w:p w14:paraId="3A7049ED" w14:textId="77777777" w:rsidR="005F0000" w:rsidRDefault="005F0000" w:rsidP="00F11BAE">
                      <w:pPr>
                        <w:spacing w:line="360" w:lineRule="auto"/>
                        <w:ind w:left="360" w:hangingChars="200" w:hanging="360"/>
                        <w:jc w:val="left"/>
                        <w:rPr>
                          <w:sz w:val="18"/>
                          <w:szCs w:val="18"/>
                        </w:rPr>
                      </w:pPr>
                      <w:proofErr w:type="gramStart"/>
                      <w:r w:rsidRPr="00E63B69">
                        <w:rPr>
                          <w:rFonts w:hint="eastAsia"/>
                          <w:sz w:val="18"/>
                          <w:szCs w:val="18"/>
                        </w:rPr>
                        <w:t>《</w:t>
                      </w:r>
                      <w:proofErr w:type="gramEnd"/>
                      <w:r w:rsidRPr="00E63B69">
                        <w:rPr>
                          <w:rFonts w:hint="eastAsia"/>
                          <w:sz w:val="18"/>
                          <w:szCs w:val="18"/>
                        </w:rPr>
                        <w:t>北京市建筑业农民工工伤保险一</w:t>
                      </w:r>
                    </w:p>
                    <w:p w14:paraId="00D0D514" w14:textId="77777777" w:rsidR="005F0000" w:rsidRPr="00E63B69" w:rsidRDefault="005F0000" w:rsidP="00F11BAE">
                      <w:pPr>
                        <w:spacing w:line="360" w:lineRule="auto"/>
                        <w:ind w:left="360" w:hangingChars="200" w:hanging="360"/>
                        <w:jc w:val="left"/>
                        <w:rPr>
                          <w:sz w:val="18"/>
                          <w:szCs w:val="18"/>
                        </w:rPr>
                      </w:pPr>
                      <w:proofErr w:type="gramStart"/>
                      <w:r w:rsidRPr="00E63B69">
                        <w:rPr>
                          <w:rFonts w:hint="eastAsia"/>
                          <w:sz w:val="18"/>
                          <w:szCs w:val="18"/>
                        </w:rPr>
                        <w:t>次性趸缴</w:t>
                      </w:r>
                      <w:proofErr w:type="gramEnd"/>
                      <w:r w:rsidRPr="00E63B69">
                        <w:rPr>
                          <w:rFonts w:hint="eastAsia"/>
                          <w:sz w:val="18"/>
                          <w:szCs w:val="18"/>
                        </w:rPr>
                        <w:t>汇总表</w:t>
                      </w:r>
                      <w:proofErr w:type="gramStart"/>
                      <w:r w:rsidRPr="00E63B69">
                        <w:rPr>
                          <w:rFonts w:hint="eastAsia"/>
                          <w:sz w:val="18"/>
                          <w:szCs w:val="18"/>
                        </w:rPr>
                        <w:t>》</w:t>
                      </w:r>
                      <w:proofErr w:type="gramEnd"/>
                      <w:r w:rsidRPr="00E63B69">
                        <w:rPr>
                          <w:rFonts w:hint="eastAsia"/>
                          <w:sz w:val="18"/>
                          <w:szCs w:val="18"/>
                        </w:rPr>
                        <w:t>（表四—</w:t>
                      </w:r>
                      <w:r w:rsidRPr="00E63B69">
                        <w:rPr>
                          <w:rFonts w:hint="eastAsia"/>
                          <w:sz w:val="18"/>
                          <w:szCs w:val="18"/>
                        </w:rPr>
                        <w:t>4</w:t>
                      </w:r>
                      <w:r w:rsidRPr="00E63B69">
                        <w:rPr>
                          <w:rFonts w:hint="eastAsia"/>
                          <w:sz w:val="18"/>
                          <w:szCs w:val="18"/>
                        </w:rPr>
                        <w:t>）</w:t>
                      </w:r>
                      <w:r w:rsidRPr="00E63B69">
                        <w:rPr>
                          <w:rFonts w:hint="eastAsia"/>
                          <w:sz w:val="18"/>
                          <w:szCs w:val="18"/>
                        </w:rPr>
                        <w:br/>
                      </w:r>
                    </w:p>
                  </w:txbxContent>
                </v:textbox>
              </v:rect>
              <v:rect id="矩形 450" o:spid="_x0000_s2538" style="position:absolute;left:3138;top:9508;width:3077;height:18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5hGsQA&#10;AADdAAAADwAAAGRycy9kb3ducmV2LnhtbERP3WrCMBS+F/YO4Qy8m+lWdFtnLEUQZCqo2wMcm7O2&#10;rDkpSbTd2xth4N35+H7PPB9MKy7kfGNZwfMkAUFcWt1wpeD7a/X0BsIHZI2tZVLwRx7yxcNojpm2&#10;PR/ocgyViCHsM1RQh9BlUvqyJoN+YjviyP1YZzBE6CqpHfYx3LTyJUlm0mDDsaHGjpY1lb/Hs1Gw&#10;rZJ1ke6m6fSzcdtDv389neRGqfHjUHyACDSEu/jfvdZxfpq+w+2beIJ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uYRr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018F658B" w14:textId="77777777" w:rsidR="005F0000" w:rsidRDefault="005F0000" w:rsidP="00A104C0">
                      <w:pPr>
                        <w:spacing w:line="360" w:lineRule="auto"/>
                        <w:ind w:left="360" w:hangingChars="200" w:hanging="360"/>
                        <w:rPr>
                          <w:sz w:val="18"/>
                          <w:szCs w:val="18"/>
                        </w:rPr>
                      </w:pPr>
                      <w:r w:rsidRPr="00E63B69">
                        <w:rPr>
                          <w:rFonts w:hint="eastAsia"/>
                          <w:sz w:val="18"/>
                          <w:szCs w:val="18"/>
                        </w:rPr>
                        <w:t>建筑企业持社保中心征缴业务岗打</w:t>
                      </w:r>
                    </w:p>
                    <w:p w14:paraId="7537403D" w14:textId="77777777" w:rsidR="005F0000" w:rsidRDefault="005F0000" w:rsidP="00E63B69">
                      <w:pPr>
                        <w:spacing w:line="360" w:lineRule="auto"/>
                        <w:ind w:left="360" w:hangingChars="200" w:hanging="360"/>
                        <w:rPr>
                          <w:sz w:val="18"/>
                          <w:szCs w:val="18"/>
                        </w:rPr>
                      </w:pPr>
                      <w:r w:rsidRPr="00E63B69">
                        <w:rPr>
                          <w:rFonts w:hint="eastAsia"/>
                          <w:sz w:val="18"/>
                          <w:szCs w:val="18"/>
                        </w:rPr>
                        <w:t>印的</w:t>
                      </w:r>
                      <w:proofErr w:type="gramStart"/>
                      <w:r w:rsidRPr="00E63B69">
                        <w:rPr>
                          <w:rFonts w:hint="eastAsia"/>
                          <w:sz w:val="18"/>
                          <w:szCs w:val="18"/>
                        </w:rPr>
                        <w:t>《</w:t>
                      </w:r>
                      <w:proofErr w:type="gramEnd"/>
                      <w:r w:rsidRPr="00E63B69">
                        <w:rPr>
                          <w:rFonts w:hint="eastAsia"/>
                          <w:sz w:val="18"/>
                          <w:szCs w:val="18"/>
                        </w:rPr>
                        <w:t>北京市建筑业农民工工伤保</w:t>
                      </w:r>
                    </w:p>
                    <w:p w14:paraId="63A84D95" w14:textId="77777777" w:rsidR="005F0000" w:rsidRDefault="005F0000" w:rsidP="00E63B69">
                      <w:pPr>
                        <w:spacing w:line="360" w:lineRule="auto"/>
                        <w:ind w:left="360" w:hangingChars="200" w:hanging="360"/>
                        <w:rPr>
                          <w:sz w:val="18"/>
                          <w:szCs w:val="18"/>
                        </w:rPr>
                      </w:pPr>
                      <w:r w:rsidRPr="00E63B69">
                        <w:rPr>
                          <w:rFonts w:hint="eastAsia"/>
                          <w:sz w:val="18"/>
                          <w:szCs w:val="18"/>
                        </w:rPr>
                        <w:t>险一次性趸缴汇总表</w:t>
                      </w:r>
                      <w:proofErr w:type="gramStart"/>
                      <w:r w:rsidRPr="00E63B69">
                        <w:rPr>
                          <w:rFonts w:hint="eastAsia"/>
                          <w:sz w:val="18"/>
                          <w:szCs w:val="18"/>
                        </w:rPr>
                        <w:t>》</w:t>
                      </w:r>
                      <w:proofErr w:type="gramEnd"/>
                      <w:r w:rsidRPr="00E63B69">
                        <w:rPr>
                          <w:rFonts w:hint="eastAsia"/>
                          <w:sz w:val="18"/>
                          <w:szCs w:val="18"/>
                        </w:rPr>
                        <w:t>到社保中心</w:t>
                      </w:r>
                    </w:p>
                    <w:p w14:paraId="4AB54863" w14:textId="77777777" w:rsidR="005F0000" w:rsidRDefault="005F0000" w:rsidP="00E63B69">
                      <w:pPr>
                        <w:spacing w:line="360" w:lineRule="auto"/>
                        <w:ind w:left="360" w:hangingChars="200" w:hanging="360"/>
                        <w:rPr>
                          <w:sz w:val="18"/>
                          <w:szCs w:val="18"/>
                        </w:rPr>
                      </w:pPr>
                      <w:r w:rsidRPr="00E63B69">
                        <w:rPr>
                          <w:rFonts w:hint="eastAsia"/>
                          <w:sz w:val="18"/>
                          <w:szCs w:val="18"/>
                        </w:rPr>
                        <w:t>基金科缴纳工伤保险一次性</w:t>
                      </w:r>
                      <w:proofErr w:type="gramStart"/>
                      <w:r w:rsidRPr="00E63B69">
                        <w:rPr>
                          <w:rFonts w:hint="eastAsia"/>
                          <w:sz w:val="18"/>
                          <w:szCs w:val="18"/>
                        </w:rPr>
                        <w:t>趸</w:t>
                      </w:r>
                      <w:proofErr w:type="gramEnd"/>
                      <w:r w:rsidRPr="00E63B69">
                        <w:rPr>
                          <w:rFonts w:hint="eastAsia"/>
                          <w:sz w:val="18"/>
                          <w:szCs w:val="18"/>
                        </w:rPr>
                        <w:t>缴费</w:t>
                      </w:r>
                    </w:p>
                    <w:p w14:paraId="27A6D017" w14:textId="77777777" w:rsidR="005F0000" w:rsidRPr="00E63B69" w:rsidRDefault="005F0000" w:rsidP="00E63B69">
                      <w:pPr>
                        <w:spacing w:line="360" w:lineRule="auto"/>
                        <w:ind w:left="360" w:hangingChars="200" w:hanging="360"/>
                        <w:rPr>
                          <w:sz w:val="18"/>
                          <w:szCs w:val="18"/>
                        </w:rPr>
                      </w:pPr>
                      <w:r w:rsidRPr="00E63B69">
                        <w:rPr>
                          <w:rFonts w:hint="eastAsia"/>
                          <w:sz w:val="18"/>
                          <w:szCs w:val="18"/>
                        </w:rPr>
                        <w:t>用</w:t>
                      </w:r>
                    </w:p>
                  </w:txbxContent>
                </v:textbox>
              </v:rect>
              <v:shape id="直接箭头连接符 470" o:spid="_x0000_s2539" type="#_x0000_t32" style="position:absolute;left:4668;top:6255;width:0;height:84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l7acQAAADdAAAADwAAAGRycy9kb3ducmV2LnhtbESPQW/CMAyF75P2HyJP2m2kYwxVhYCm&#10;CSbEbcB2thrTVGucKsmg/Ht8QOJm6z2/93m+HHynThRTG9jA66gARVwH23Jj4LBfv5SgUka22AUm&#10;AxdKsFw8PsyxsuHM33Ta5UZJCKcKDbic+0rrVDvymEahJxbtGKLHLGtstI14lnDf6XFRTLXHlqXB&#10;YU+fjuq/3b83sP05sJvGTTeUpVtR8f61DvtfY56fho8ZqExDvptv1xsr+G8T4ZdvZAS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uXtpxAAAAN0AAAAPAAAAAAAAAAAA&#10;AAAAAKECAABkcnMvZG93bnJldi54bWxQSwUGAAAAAAQABAD5AAAAkgMAAAAA&#10;" strokecolor="#76923c">
                <v:stroke endarrow="block"/>
              </v:shape>
              <v:shape id="直接箭头连接符 471" o:spid="_x0000_s2540" type="#_x0000_t32" style="position:absolute;left:4683;top:8631;width:0;height:8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Xe8sEAAADdAAAADwAAAGRycy9kb3ducmV2LnhtbERPS2sCMRC+F/wPYQreatZHZdkaRURF&#10;vFVtz8Nmulm6mSxJ1PXfG0HwNh/fc2aLzjbiQj7UjhUMBxkI4tLpmisFp+PmIwcRIrLGxjEpuFGA&#10;xbz3NsNCuyt/0+UQK5FCOBSowMTYFlKG0pDFMHAtceL+nLcYE/SV1B6vKdw2cpRlU2mx5tRgsKWV&#10;ofL/cLYK9j8nNlO/a7o8N2vKPrcbd/xVqv/eLb9AROriS/x073SaP54M4fFNOkHO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9d7ywQAAAN0AAAAPAAAAAAAAAAAAAAAA&#10;AKECAABkcnMvZG93bnJldi54bWxQSwUGAAAAAAQABAD5AAAAjwMAAAAA&#10;" strokecolor="#76923c">
                <v:stroke endarrow="block"/>
              </v:shape>
              <v:group id="Group 1369" o:spid="_x0000_s2541" style="position:absolute;left:3681;top:11336;width:2124;height:1106" coordorigin="3484,9555" coordsize="2640,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UuKM8UAAADdAAAADwAAAGRycy9kb3ducmV2LnhtbERPS2vCQBC+F/wPyxR6&#10;q5uHLZK6BhFbPIhQFUpvQ3ZMQrKzIbtN4r/vFoTe5uN7ziqfTCsG6l1tWUE8j0AQF1bXXCq4nN+f&#10;lyCcR9bYWiYFN3KQr2cPK8y0HfmThpMvRQhhl6GCyvsuk9IVFRl0c9sRB+5qe4M+wL6UuscxhJtW&#10;JlH0Kg3WHBoq7GhbUdGcfoyCjxHHTRrvhkNz3d6+zy/Hr0NMSj09Tps3EJ4m/y++u/c6zE8XC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1LijPFAAAA3QAA&#10;AA8AAAAAAAAAAAAAAAAAqgIAAGRycy9kb3ducmV2LnhtbFBLBQYAAAAABAAEAPoAAACcAwAAAAA=&#10;">
                <v:roundrect id="圆角矩形 461" o:spid="_x0000_s2542" style="position:absolute;left:3484;top:10035;width:2640;height:51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JLcMA&#10;AADdAAAADwAAAGRycy9kb3ducmV2LnhtbERPS2vCQBC+F/wPywi91Y1apKSuIlrB4sUXeJ1mp0lq&#10;djbsrib5964g9DYf33Om89ZU4kbOl5YVDAcJCOLM6pJzBafj+u0DhA/IGivLpKAjD/NZ72WKqbYN&#10;7+l2CLmIIexTVFCEUKdS+qwgg35ga+LI/VpnMETocqkdNjHcVHKUJBNpsOTYUGBNy4Kyy+FqFPx0&#10;X2vJu8qeu6H73uL++NeMVkq99tvFJ4hAbfgXP90bHeeP38fw+CaeI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8JLc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4F8478E1" w14:textId="77777777" w:rsidR="005F0000" w:rsidRPr="00B676F3" w:rsidRDefault="005F0000" w:rsidP="00042A16">
                        <w:pPr>
                          <w:ind w:right="-53"/>
                          <w:jc w:val="center"/>
                          <w:rPr>
                            <w:b/>
                            <w:sz w:val="28"/>
                          </w:rPr>
                        </w:pPr>
                        <w:r w:rsidRPr="00B676F3">
                          <w:rPr>
                            <w:rFonts w:hint="eastAsia"/>
                            <w:b/>
                            <w:sz w:val="28"/>
                          </w:rPr>
                          <w:t>业务办理完毕</w:t>
                        </w:r>
                      </w:p>
                    </w:txbxContent>
                  </v:textbox>
                </v:roundrect>
                <v:shape id="直接箭头连接符 472" o:spid="_x0000_s2543" type="#_x0000_t32" style="position:absolute;left:4759;top:9555;width:0;height:48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LfsAAAADdAAAADwAAAGRycy9kb3ducmV2LnhtbERPzYrCMBC+L/gOYQRva6oUlWoUdVnY&#10;67Y+wNCMTbWZlCbW6tNvFgRv8/H9zmY32Eb01PnasYLZNAFBXDpdc6XgVHx/rkD4gKyxcUwKHuRh&#10;tx19bDDT7s6/1OehEjGEfYYKTAhtJqUvDVn0U9cSR+7sOoshwq6SusN7DLeNnCfJQlqsOTYYbOlo&#10;qLzmN6tg/8j71cU0/Dxci/RyNkUabl9KTcbDfg0i0BDe4pf7R8f56XIO/9/EE+T2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37AAAAA3QAAAA8AAAAAAAAAAAAAAAAA&#10;oQIAAGRycy9kb3ducmV2LnhtbFBLBQYAAAAABAAEAPkAAACOAwAAAAA=&#10;" strokecolor="#77933c">
                  <v:stroke endarrow="block"/>
                </v:shape>
              </v:group>
            </v:group>
          </v:group>
        </w:pict>
      </w:r>
    </w:p>
    <w:p w14:paraId="2CC06451" w14:textId="77777777" w:rsidR="00042A16" w:rsidRPr="009C73EB" w:rsidRDefault="00042A16" w:rsidP="009C73EB">
      <w:pPr>
        <w:spacing w:line="360" w:lineRule="auto"/>
        <w:rPr>
          <w:rFonts w:ascii="宋体" w:hAnsi="宋体"/>
          <w:szCs w:val="24"/>
        </w:rPr>
      </w:pPr>
    </w:p>
    <w:p w14:paraId="6BD53D1B" w14:textId="77777777" w:rsidR="00A0445A" w:rsidRPr="009C73EB" w:rsidRDefault="00A0445A" w:rsidP="009C73EB">
      <w:pPr>
        <w:spacing w:line="360" w:lineRule="auto"/>
        <w:jc w:val="center"/>
        <w:rPr>
          <w:rFonts w:ascii="宋体" w:hAnsi="宋体"/>
          <w:szCs w:val="24"/>
        </w:rPr>
      </w:pPr>
    </w:p>
    <w:p w14:paraId="6E963229" w14:textId="77777777" w:rsidR="00BD7E05" w:rsidRPr="009C73EB" w:rsidRDefault="00BD7E05" w:rsidP="009C73EB">
      <w:pPr>
        <w:spacing w:line="360" w:lineRule="auto"/>
        <w:jc w:val="center"/>
        <w:rPr>
          <w:rFonts w:ascii="宋体" w:hAnsi="宋体"/>
          <w:szCs w:val="24"/>
        </w:rPr>
      </w:pPr>
    </w:p>
    <w:p w14:paraId="130F4AC1" w14:textId="77777777" w:rsidR="00BD7E05" w:rsidRPr="009C73EB" w:rsidRDefault="00BD7E05" w:rsidP="009C73EB">
      <w:pPr>
        <w:spacing w:line="360" w:lineRule="auto"/>
        <w:jc w:val="center"/>
        <w:rPr>
          <w:rFonts w:ascii="宋体" w:hAnsi="宋体"/>
          <w:szCs w:val="24"/>
        </w:rPr>
      </w:pPr>
    </w:p>
    <w:p w14:paraId="4CB38B54" w14:textId="77777777" w:rsidR="00BD7E05" w:rsidRPr="009C73EB" w:rsidRDefault="00BD7E05" w:rsidP="009C73EB">
      <w:pPr>
        <w:spacing w:line="360" w:lineRule="auto"/>
        <w:jc w:val="center"/>
        <w:rPr>
          <w:rFonts w:ascii="宋体" w:hAnsi="宋体"/>
          <w:szCs w:val="24"/>
        </w:rPr>
      </w:pPr>
    </w:p>
    <w:p w14:paraId="1EF4FEB8" w14:textId="77777777" w:rsidR="00BD7E05" w:rsidRPr="009C73EB" w:rsidRDefault="00BD7E05" w:rsidP="009C73EB">
      <w:pPr>
        <w:spacing w:line="360" w:lineRule="auto"/>
        <w:jc w:val="center"/>
        <w:rPr>
          <w:rFonts w:ascii="宋体" w:hAnsi="宋体"/>
          <w:szCs w:val="24"/>
        </w:rPr>
      </w:pPr>
    </w:p>
    <w:p w14:paraId="37DC8D38" w14:textId="77777777" w:rsidR="00BD7E05" w:rsidRPr="009C73EB" w:rsidRDefault="00BD7E05" w:rsidP="009C73EB">
      <w:pPr>
        <w:spacing w:line="360" w:lineRule="auto"/>
        <w:jc w:val="center"/>
        <w:rPr>
          <w:rFonts w:ascii="宋体" w:hAnsi="宋体"/>
          <w:szCs w:val="24"/>
        </w:rPr>
      </w:pPr>
    </w:p>
    <w:p w14:paraId="232275E9" w14:textId="77777777" w:rsidR="00BD7E05" w:rsidRPr="009C73EB" w:rsidRDefault="00BD7E05" w:rsidP="009C73EB">
      <w:pPr>
        <w:spacing w:line="360" w:lineRule="auto"/>
        <w:jc w:val="center"/>
        <w:rPr>
          <w:rFonts w:ascii="宋体" w:hAnsi="宋体"/>
          <w:szCs w:val="24"/>
        </w:rPr>
      </w:pPr>
    </w:p>
    <w:p w14:paraId="7C1239F1" w14:textId="77777777" w:rsidR="00BD7E05" w:rsidRPr="009C73EB" w:rsidRDefault="00BD7E05" w:rsidP="009C73EB">
      <w:pPr>
        <w:spacing w:line="360" w:lineRule="auto"/>
        <w:jc w:val="center"/>
        <w:rPr>
          <w:rFonts w:ascii="宋体" w:hAnsi="宋体"/>
          <w:szCs w:val="24"/>
        </w:rPr>
      </w:pPr>
    </w:p>
    <w:p w14:paraId="6245CBA2" w14:textId="77777777" w:rsidR="00BD7E05" w:rsidRPr="009C73EB" w:rsidRDefault="00BD7E05" w:rsidP="009C73EB">
      <w:pPr>
        <w:spacing w:line="360" w:lineRule="auto"/>
        <w:jc w:val="center"/>
        <w:rPr>
          <w:rFonts w:ascii="宋体" w:hAnsi="宋体"/>
          <w:szCs w:val="24"/>
        </w:rPr>
      </w:pPr>
    </w:p>
    <w:p w14:paraId="2AA1F413" w14:textId="77777777" w:rsidR="00BD7E05" w:rsidRPr="009C73EB" w:rsidRDefault="00BD7E05" w:rsidP="009C73EB">
      <w:pPr>
        <w:spacing w:line="360" w:lineRule="auto"/>
        <w:jc w:val="center"/>
        <w:rPr>
          <w:rFonts w:ascii="宋体" w:hAnsi="宋体"/>
          <w:szCs w:val="24"/>
        </w:rPr>
      </w:pPr>
    </w:p>
    <w:p w14:paraId="221D37CC" w14:textId="77777777" w:rsidR="00BD7E05" w:rsidRPr="009C73EB" w:rsidRDefault="00BD7E05" w:rsidP="009C73EB">
      <w:pPr>
        <w:spacing w:line="360" w:lineRule="auto"/>
        <w:jc w:val="center"/>
        <w:rPr>
          <w:rFonts w:ascii="宋体" w:hAnsi="宋体"/>
          <w:szCs w:val="24"/>
        </w:rPr>
      </w:pPr>
    </w:p>
    <w:p w14:paraId="55F25E1B" w14:textId="77777777" w:rsidR="00BD7E05" w:rsidRPr="009C73EB" w:rsidRDefault="00BD7E05" w:rsidP="009C73EB">
      <w:pPr>
        <w:spacing w:line="360" w:lineRule="auto"/>
        <w:jc w:val="center"/>
        <w:rPr>
          <w:rFonts w:ascii="宋体" w:hAnsi="宋体"/>
          <w:szCs w:val="24"/>
        </w:rPr>
      </w:pPr>
    </w:p>
    <w:p w14:paraId="4E111936" w14:textId="77777777" w:rsidR="00BD7E05" w:rsidRPr="009C73EB" w:rsidRDefault="00BD7E05" w:rsidP="009C73EB">
      <w:pPr>
        <w:spacing w:line="360" w:lineRule="auto"/>
        <w:jc w:val="center"/>
        <w:rPr>
          <w:rFonts w:ascii="宋体" w:hAnsi="宋体"/>
          <w:szCs w:val="24"/>
        </w:rPr>
      </w:pPr>
    </w:p>
    <w:p w14:paraId="0100F993" w14:textId="77777777" w:rsidR="00BD7E05" w:rsidRPr="009C73EB" w:rsidRDefault="00BD7E05" w:rsidP="009C73EB">
      <w:pPr>
        <w:spacing w:line="360" w:lineRule="auto"/>
        <w:jc w:val="center"/>
        <w:rPr>
          <w:rFonts w:ascii="宋体" w:hAnsi="宋体"/>
          <w:szCs w:val="24"/>
        </w:rPr>
      </w:pPr>
    </w:p>
    <w:p w14:paraId="1D731E6C" w14:textId="77777777" w:rsidR="00BD7E05" w:rsidRPr="009C73EB" w:rsidRDefault="00BD7E05" w:rsidP="009C73EB">
      <w:pPr>
        <w:spacing w:line="360" w:lineRule="auto"/>
        <w:jc w:val="center"/>
        <w:rPr>
          <w:rFonts w:ascii="宋体" w:hAnsi="宋体"/>
          <w:szCs w:val="24"/>
        </w:rPr>
      </w:pPr>
    </w:p>
    <w:p w14:paraId="6462DA8B" w14:textId="77777777" w:rsidR="00BD7E05" w:rsidRPr="009C73EB" w:rsidRDefault="00BD7E05" w:rsidP="009C73EB">
      <w:pPr>
        <w:spacing w:line="360" w:lineRule="auto"/>
        <w:jc w:val="center"/>
        <w:rPr>
          <w:rFonts w:ascii="宋体" w:hAnsi="宋体"/>
          <w:szCs w:val="24"/>
        </w:rPr>
      </w:pPr>
    </w:p>
    <w:p w14:paraId="3F66EC83" w14:textId="77777777" w:rsidR="00BD7E05" w:rsidRPr="009C73EB" w:rsidRDefault="00BD7E05" w:rsidP="009C73EB">
      <w:pPr>
        <w:spacing w:line="360" w:lineRule="auto"/>
        <w:jc w:val="center"/>
        <w:rPr>
          <w:rFonts w:ascii="宋体" w:hAnsi="宋体"/>
          <w:szCs w:val="24"/>
        </w:rPr>
      </w:pPr>
    </w:p>
    <w:p w14:paraId="6A8C2FDC" w14:textId="77777777" w:rsidR="00BD7E05" w:rsidRPr="009C73EB" w:rsidRDefault="00BD7E05" w:rsidP="009C73EB">
      <w:pPr>
        <w:spacing w:line="360" w:lineRule="auto"/>
        <w:jc w:val="center"/>
        <w:rPr>
          <w:rFonts w:ascii="宋体" w:hAnsi="宋体"/>
          <w:szCs w:val="24"/>
        </w:rPr>
      </w:pPr>
    </w:p>
    <w:p w14:paraId="1F14F5B2" w14:textId="77777777" w:rsidR="00BD7E05" w:rsidRPr="009C73EB" w:rsidRDefault="00BD7E05" w:rsidP="009C73EB">
      <w:pPr>
        <w:spacing w:line="360" w:lineRule="auto"/>
        <w:jc w:val="center"/>
        <w:rPr>
          <w:rFonts w:ascii="宋体" w:hAnsi="宋体"/>
          <w:szCs w:val="24"/>
        </w:rPr>
      </w:pPr>
    </w:p>
    <w:p w14:paraId="0222814A" w14:textId="77777777" w:rsidR="00BD7E05" w:rsidRPr="009C73EB" w:rsidRDefault="00BD7E05" w:rsidP="009C73EB">
      <w:pPr>
        <w:spacing w:line="360" w:lineRule="auto"/>
        <w:jc w:val="center"/>
        <w:rPr>
          <w:rFonts w:ascii="宋体" w:hAnsi="宋体"/>
          <w:szCs w:val="24"/>
        </w:rPr>
      </w:pPr>
    </w:p>
    <w:p w14:paraId="00C69C46" w14:textId="77777777" w:rsidR="00BD7E05" w:rsidRPr="009C73EB" w:rsidRDefault="00BD7E05" w:rsidP="009C73EB">
      <w:pPr>
        <w:spacing w:line="360" w:lineRule="auto"/>
        <w:jc w:val="center"/>
        <w:rPr>
          <w:rFonts w:ascii="宋体" w:hAnsi="宋体"/>
          <w:szCs w:val="24"/>
        </w:rPr>
      </w:pPr>
    </w:p>
    <w:p w14:paraId="5E65D93C" w14:textId="77777777" w:rsidR="00BD7E05" w:rsidRPr="009C73EB" w:rsidRDefault="00BD7E05" w:rsidP="009C73EB">
      <w:pPr>
        <w:spacing w:line="360" w:lineRule="auto"/>
        <w:jc w:val="center"/>
        <w:rPr>
          <w:rFonts w:ascii="宋体" w:hAnsi="宋体"/>
          <w:szCs w:val="24"/>
        </w:rPr>
      </w:pPr>
    </w:p>
    <w:p w14:paraId="044BBF4B" w14:textId="77777777" w:rsidR="00BD7E05" w:rsidRPr="009C73EB" w:rsidRDefault="00BD7E05" w:rsidP="009C73EB">
      <w:pPr>
        <w:spacing w:line="360" w:lineRule="auto"/>
        <w:jc w:val="center"/>
        <w:rPr>
          <w:rFonts w:ascii="宋体" w:hAnsi="宋体"/>
          <w:szCs w:val="24"/>
        </w:rPr>
      </w:pPr>
    </w:p>
    <w:p w14:paraId="68F64136" w14:textId="77777777" w:rsidR="00BD7E05" w:rsidRPr="009C73EB" w:rsidRDefault="00BD7E05" w:rsidP="009C73EB">
      <w:pPr>
        <w:spacing w:line="360" w:lineRule="auto"/>
        <w:jc w:val="center"/>
        <w:rPr>
          <w:rFonts w:ascii="宋体" w:hAnsi="宋体"/>
          <w:szCs w:val="24"/>
        </w:rPr>
      </w:pPr>
    </w:p>
    <w:p w14:paraId="4A30B1D2" w14:textId="77777777" w:rsidR="00BD7E05" w:rsidRPr="009C73EB" w:rsidRDefault="00BD7E05" w:rsidP="009C73EB">
      <w:pPr>
        <w:spacing w:line="360" w:lineRule="auto"/>
        <w:jc w:val="center"/>
        <w:rPr>
          <w:rFonts w:ascii="宋体" w:hAnsi="宋体"/>
          <w:szCs w:val="24"/>
        </w:rPr>
      </w:pPr>
    </w:p>
    <w:p w14:paraId="4922B322" w14:textId="77777777" w:rsidR="00BD7E05" w:rsidRPr="009C73EB" w:rsidRDefault="00BD7E05" w:rsidP="00EA2F37">
      <w:pPr>
        <w:spacing w:line="360" w:lineRule="auto"/>
        <w:rPr>
          <w:rFonts w:ascii="宋体" w:hAnsi="宋体"/>
          <w:szCs w:val="24"/>
        </w:rPr>
      </w:pPr>
    </w:p>
    <w:p w14:paraId="533F0421" w14:textId="77777777" w:rsidR="00004402" w:rsidRPr="009C73EB" w:rsidRDefault="00004402" w:rsidP="009C73EB">
      <w:pPr>
        <w:spacing w:line="360" w:lineRule="auto"/>
        <w:ind w:firstLine="480"/>
        <w:rPr>
          <w:rFonts w:ascii="宋体" w:hAnsi="宋体"/>
          <w:szCs w:val="24"/>
        </w:rPr>
      </w:pPr>
    </w:p>
    <w:p w14:paraId="338E4B98" w14:textId="77777777" w:rsidR="00004402" w:rsidRDefault="00004402" w:rsidP="009C73EB">
      <w:pPr>
        <w:spacing w:line="360" w:lineRule="auto"/>
        <w:ind w:firstLine="480"/>
        <w:rPr>
          <w:rFonts w:ascii="宋体" w:hAnsi="宋体"/>
          <w:szCs w:val="24"/>
        </w:rPr>
      </w:pPr>
    </w:p>
    <w:p w14:paraId="74F6C561" w14:textId="77777777" w:rsidR="00094D0D" w:rsidRDefault="00094D0D" w:rsidP="009C73EB">
      <w:pPr>
        <w:spacing w:line="360" w:lineRule="auto"/>
        <w:ind w:firstLine="480"/>
        <w:rPr>
          <w:rFonts w:ascii="宋体" w:hAnsi="宋体"/>
          <w:szCs w:val="24"/>
        </w:rPr>
      </w:pPr>
    </w:p>
    <w:p w14:paraId="39FF1F29"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78" w:name="_Toc378687715"/>
      <w:bookmarkStart w:id="79" w:name="_Toc381693088"/>
      <w:bookmarkStart w:id="80" w:name="_Toc382209163"/>
      <w:r>
        <w:rPr>
          <w:rFonts w:ascii="宋体" w:hAnsi="宋体"/>
          <w:b/>
          <w:bCs/>
          <w:sz w:val="32"/>
          <w:szCs w:val="32"/>
        </w:rPr>
        <w:t>28</w:t>
      </w:r>
      <w:r w:rsidRPr="00094D0D">
        <w:rPr>
          <w:rFonts w:ascii="宋体" w:hAnsi="宋体" w:hint="eastAsia"/>
          <w:b/>
          <w:bCs/>
          <w:sz w:val="32"/>
          <w:szCs w:val="32"/>
        </w:rPr>
        <w:t>.用人</w:t>
      </w:r>
      <w:r w:rsidRPr="00094D0D">
        <w:rPr>
          <w:rFonts w:ascii="宋体" w:hAnsi="宋体"/>
          <w:b/>
          <w:bCs/>
          <w:sz w:val="32"/>
          <w:szCs w:val="32"/>
        </w:rPr>
        <w:t>单位参加社会保险人员缴费工资申报</w:t>
      </w:r>
      <w:r w:rsidRPr="00094D0D">
        <w:rPr>
          <w:rFonts w:ascii="宋体" w:hAnsi="宋体" w:hint="eastAsia"/>
          <w:b/>
          <w:bCs/>
          <w:sz w:val="32"/>
          <w:szCs w:val="32"/>
        </w:rPr>
        <w:t>办事</w:t>
      </w:r>
      <w:r w:rsidRPr="00094D0D">
        <w:rPr>
          <w:rFonts w:ascii="宋体" w:hAnsi="宋体"/>
          <w:b/>
          <w:bCs/>
          <w:sz w:val="32"/>
          <w:szCs w:val="32"/>
        </w:rPr>
        <w:t>指南</w:t>
      </w:r>
      <w:bookmarkEnd w:id="78"/>
      <w:bookmarkEnd w:id="79"/>
      <w:bookmarkEnd w:id="80"/>
    </w:p>
    <w:p w14:paraId="0B5B4ABA" w14:textId="77777777" w:rsidR="00B06592" w:rsidRDefault="00094D0D" w:rsidP="00516F38">
      <w:pPr>
        <w:spacing w:line="300" w:lineRule="auto"/>
        <w:ind w:leftChars="200" w:left="480"/>
        <w:rPr>
          <w:rFonts w:ascii="宋体" w:hAnsi="宋体"/>
          <w:b/>
          <w:sz w:val="21"/>
          <w:szCs w:val="24"/>
        </w:rPr>
      </w:pPr>
      <w:r w:rsidRPr="00094D0D">
        <w:rPr>
          <w:rFonts w:ascii="宋体" w:hAnsi="宋体" w:hint="eastAsia"/>
          <w:b/>
          <w:sz w:val="21"/>
          <w:szCs w:val="24"/>
        </w:rPr>
        <w:t>一、受理范围</w:t>
      </w:r>
    </w:p>
    <w:p w14:paraId="484E8B73" w14:textId="77777777" w:rsidR="005F0000" w:rsidRDefault="00094D0D" w:rsidP="00516F38">
      <w:pPr>
        <w:spacing w:line="300" w:lineRule="auto"/>
        <w:ind w:leftChars="200" w:left="480"/>
        <w:rPr>
          <w:rFonts w:ascii="宋体" w:hAnsi="宋体"/>
          <w:sz w:val="21"/>
          <w:szCs w:val="24"/>
        </w:rPr>
      </w:pPr>
      <w:r w:rsidRPr="00094D0D">
        <w:rPr>
          <w:rFonts w:ascii="宋体" w:hAnsi="宋体" w:hint="eastAsia"/>
          <w:sz w:val="21"/>
          <w:szCs w:val="24"/>
        </w:rPr>
        <w:t>办理社会保险登记的用人单位，</w:t>
      </w:r>
      <w:r w:rsidRPr="00094D0D">
        <w:rPr>
          <w:rFonts w:ascii="宋体" w:hAnsi="宋体"/>
          <w:sz w:val="21"/>
          <w:szCs w:val="24"/>
        </w:rPr>
        <w:t>以下简称“</w:t>
      </w:r>
      <w:r w:rsidRPr="00094D0D">
        <w:rPr>
          <w:rFonts w:ascii="宋体" w:hAnsi="宋体" w:hint="eastAsia"/>
          <w:sz w:val="21"/>
          <w:szCs w:val="24"/>
        </w:rPr>
        <w:t>用人</w:t>
      </w:r>
      <w:r w:rsidRPr="00094D0D">
        <w:rPr>
          <w:rFonts w:ascii="宋体" w:hAnsi="宋体"/>
          <w:sz w:val="21"/>
          <w:szCs w:val="24"/>
        </w:rPr>
        <w:t>单位”</w:t>
      </w:r>
      <w:r w:rsidRPr="00094D0D">
        <w:rPr>
          <w:rFonts w:ascii="宋体" w:hAnsi="宋体" w:hint="eastAsia"/>
          <w:sz w:val="21"/>
          <w:szCs w:val="24"/>
        </w:rPr>
        <w:t>。</w:t>
      </w:r>
      <w:r w:rsidRPr="00094D0D">
        <w:rPr>
          <w:rFonts w:ascii="宋体" w:hAnsi="宋体" w:hint="eastAsia"/>
          <w:sz w:val="21"/>
          <w:szCs w:val="24"/>
        </w:rPr>
        <w:br/>
      </w:r>
      <w:r w:rsidRPr="00094D0D">
        <w:rPr>
          <w:rFonts w:ascii="宋体" w:hAnsi="宋体" w:hint="eastAsia"/>
          <w:b/>
          <w:sz w:val="21"/>
          <w:szCs w:val="24"/>
        </w:rPr>
        <w:t>二、业务经办</w:t>
      </w:r>
      <w:r w:rsidRPr="00094D0D">
        <w:rPr>
          <w:rFonts w:ascii="宋体" w:hAnsi="宋体"/>
          <w:b/>
          <w:sz w:val="21"/>
          <w:szCs w:val="24"/>
        </w:rPr>
        <w:t>流程</w:t>
      </w:r>
      <w:r w:rsidRPr="00094D0D">
        <w:rPr>
          <w:rFonts w:ascii="宋体" w:hAnsi="宋体" w:hint="eastAsia"/>
          <w:sz w:val="21"/>
          <w:szCs w:val="24"/>
        </w:rPr>
        <w:br/>
      </w:r>
      <w:r w:rsidRPr="00094D0D">
        <w:rPr>
          <w:rFonts w:ascii="宋体" w:hAnsi="宋体" w:hint="eastAsia"/>
          <w:b/>
          <w:sz w:val="21"/>
          <w:szCs w:val="24"/>
        </w:rPr>
        <w:t>方式</w:t>
      </w:r>
      <w:proofErr w:type="gramStart"/>
      <w:r w:rsidRPr="00094D0D">
        <w:rPr>
          <w:rFonts w:ascii="宋体" w:hAnsi="宋体" w:hint="eastAsia"/>
          <w:b/>
          <w:sz w:val="21"/>
          <w:szCs w:val="24"/>
        </w:rPr>
        <w:t>一</w:t>
      </w:r>
      <w:proofErr w:type="gramEnd"/>
      <w:r w:rsidRPr="00094D0D">
        <w:rPr>
          <w:rFonts w:ascii="宋体" w:hAnsi="宋体" w:hint="eastAsia"/>
          <w:b/>
          <w:sz w:val="21"/>
          <w:szCs w:val="24"/>
        </w:rPr>
        <w:t>：使用网上申报系统进行申报</w:t>
      </w:r>
      <w:r w:rsidRPr="00094D0D">
        <w:rPr>
          <w:rFonts w:ascii="宋体" w:hAnsi="宋体" w:hint="eastAsia"/>
          <w:b/>
          <w:sz w:val="21"/>
          <w:szCs w:val="24"/>
        </w:rPr>
        <w:br/>
      </w:r>
      <w:r w:rsidRPr="00094D0D">
        <w:rPr>
          <w:rFonts w:ascii="宋体" w:hAnsi="宋体" w:hint="eastAsia"/>
          <w:sz w:val="21"/>
          <w:szCs w:val="24"/>
        </w:rPr>
        <w:t>1、用人单位登录</w:t>
      </w:r>
      <w:r w:rsidRPr="00094D0D">
        <w:rPr>
          <w:rFonts w:ascii="宋体" w:hAnsi="宋体" w:hint="eastAsia"/>
          <w:b/>
          <w:sz w:val="21"/>
          <w:szCs w:val="24"/>
        </w:rPr>
        <w:t>“北京市社会保险网上服务平台”</w:t>
      </w:r>
      <w:r w:rsidRPr="00094D0D">
        <w:rPr>
          <w:rFonts w:ascii="宋体" w:hAnsi="宋体" w:hint="eastAsia"/>
          <w:sz w:val="21"/>
          <w:szCs w:val="24"/>
        </w:rPr>
        <w:t>点击</w:t>
      </w:r>
      <w:r w:rsidRPr="00094D0D">
        <w:rPr>
          <w:rFonts w:ascii="宋体" w:hAnsi="宋体" w:hint="eastAsia"/>
          <w:b/>
          <w:sz w:val="21"/>
          <w:szCs w:val="24"/>
        </w:rPr>
        <w:t>“单位用户登录”</w:t>
      </w:r>
      <w:r w:rsidRPr="00094D0D">
        <w:rPr>
          <w:rFonts w:ascii="宋体" w:hAnsi="宋体" w:hint="eastAsia"/>
          <w:sz w:val="21"/>
          <w:szCs w:val="24"/>
        </w:rPr>
        <w:t>，使用单位数</w:t>
      </w:r>
    </w:p>
    <w:p w14:paraId="0848985E" w14:textId="77777777" w:rsidR="005F0000"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字证书（USB Key），进入网上申报系统；</w:t>
      </w:r>
      <w:r w:rsidRPr="00094D0D">
        <w:rPr>
          <w:rFonts w:ascii="宋体" w:hAnsi="宋体" w:hint="eastAsia"/>
          <w:sz w:val="21"/>
          <w:szCs w:val="24"/>
        </w:rPr>
        <w:br/>
        <w:t>2、用人单位通过</w:t>
      </w:r>
      <w:r w:rsidRPr="00094D0D">
        <w:rPr>
          <w:rFonts w:ascii="宋体" w:hAnsi="宋体" w:hint="eastAsia"/>
          <w:b/>
          <w:sz w:val="21"/>
          <w:szCs w:val="24"/>
        </w:rPr>
        <w:t>“申报业务管理”</w:t>
      </w:r>
      <w:r w:rsidRPr="00094D0D">
        <w:rPr>
          <w:rFonts w:ascii="宋体" w:hAnsi="宋体" w:hint="eastAsia"/>
          <w:sz w:val="21"/>
          <w:szCs w:val="24"/>
        </w:rPr>
        <w:t>中的</w:t>
      </w:r>
      <w:r w:rsidRPr="00094D0D">
        <w:rPr>
          <w:rFonts w:ascii="宋体" w:hAnsi="宋体" w:hint="eastAsia"/>
          <w:b/>
          <w:sz w:val="21"/>
          <w:szCs w:val="24"/>
        </w:rPr>
        <w:t>“职工上年月均工资收入申报”</w:t>
      </w:r>
      <w:r w:rsidRPr="00094D0D">
        <w:rPr>
          <w:rFonts w:ascii="宋体" w:hAnsi="宋体" w:hint="eastAsia"/>
          <w:sz w:val="21"/>
          <w:szCs w:val="24"/>
        </w:rPr>
        <w:t>模块录入职工</w:t>
      </w:r>
    </w:p>
    <w:p w14:paraId="6409FC9A" w14:textId="77777777" w:rsidR="005F0000" w:rsidRDefault="00094D0D" w:rsidP="00516F38">
      <w:pPr>
        <w:spacing w:line="300" w:lineRule="auto"/>
        <w:ind w:left="420" w:hangingChars="200" w:hanging="420"/>
        <w:rPr>
          <w:rFonts w:ascii="宋体" w:hAnsi="宋体"/>
          <w:b/>
          <w:sz w:val="21"/>
          <w:szCs w:val="24"/>
        </w:rPr>
      </w:pPr>
      <w:r w:rsidRPr="00094D0D">
        <w:rPr>
          <w:rFonts w:ascii="宋体" w:hAnsi="宋体" w:hint="eastAsia"/>
          <w:sz w:val="21"/>
          <w:szCs w:val="24"/>
        </w:rPr>
        <w:t>缴费工资信息并提交；</w:t>
      </w:r>
      <w:r w:rsidRPr="00094D0D">
        <w:rPr>
          <w:rFonts w:ascii="宋体" w:hAnsi="宋体" w:hint="eastAsia"/>
          <w:sz w:val="21"/>
          <w:szCs w:val="24"/>
        </w:rPr>
        <w:br/>
        <w:t>3、提交业务两小时后，用人单位可再次进入</w:t>
      </w:r>
      <w:r w:rsidRPr="00094D0D">
        <w:rPr>
          <w:rFonts w:ascii="宋体" w:hAnsi="宋体" w:hint="eastAsia"/>
          <w:b/>
          <w:sz w:val="21"/>
          <w:szCs w:val="24"/>
        </w:rPr>
        <w:t>“申报业务管理”</w:t>
      </w:r>
      <w:r w:rsidRPr="00094D0D">
        <w:rPr>
          <w:rFonts w:ascii="宋体" w:hAnsi="宋体" w:hint="eastAsia"/>
          <w:sz w:val="21"/>
          <w:szCs w:val="24"/>
        </w:rPr>
        <w:t>中的</w:t>
      </w:r>
      <w:r w:rsidRPr="00094D0D">
        <w:rPr>
          <w:rFonts w:ascii="宋体" w:hAnsi="宋体" w:hint="eastAsia"/>
          <w:b/>
          <w:sz w:val="21"/>
          <w:szCs w:val="24"/>
        </w:rPr>
        <w:t>“职工上年月均工</w:t>
      </w:r>
    </w:p>
    <w:p w14:paraId="6E2C9176" w14:textId="77777777" w:rsidR="005F0000" w:rsidRDefault="00094D0D" w:rsidP="00516F38">
      <w:pPr>
        <w:spacing w:line="300" w:lineRule="auto"/>
        <w:ind w:left="422" w:hangingChars="200" w:hanging="422"/>
        <w:rPr>
          <w:rFonts w:ascii="宋体" w:hAnsi="宋体"/>
          <w:b/>
          <w:sz w:val="21"/>
          <w:szCs w:val="24"/>
        </w:rPr>
      </w:pPr>
      <w:proofErr w:type="gramStart"/>
      <w:r w:rsidRPr="00094D0D">
        <w:rPr>
          <w:rFonts w:ascii="宋体" w:hAnsi="宋体" w:hint="eastAsia"/>
          <w:b/>
          <w:sz w:val="21"/>
          <w:szCs w:val="24"/>
        </w:rPr>
        <w:t>资收入</w:t>
      </w:r>
      <w:proofErr w:type="gramEnd"/>
      <w:r w:rsidRPr="00094D0D">
        <w:rPr>
          <w:rFonts w:ascii="宋体" w:hAnsi="宋体" w:hint="eastAsia"/>
          <w:b/>
          <w:sz w:val="21"/>
          <w:szCs w:val="24"/>
        </w:rPr>
        <w:t>申报</w:t>
      </w:r>
      <w:proofErr w:type="gramStart"/>
      <w:r w:rsidRPr="00094D0D">
        <w:rPr>
          <w:rFonts w:ascii="宋体" w:hAnsi="宋体" w:hint="eastAsia"/>
          <w:b/>
          <w:sz w:val="21"/>
          <w:szCs w:val="24"/>
        </w:rPr>
        <w:t>”</w:t>
      </w:r>
      <w:proofErr w:type="gramEnd"/>
      <w:r w:rsidRPr="00094D0D">
        <w:rPr>
          <w:rFonts w:ascii="宋体" w:hAnsi="宋体" w:hint="eastAsia"/>
          <w:sz w:val="21"/>
          <w:szCs w:val="24"/>
        </w:rPr>
        <w:t>模块查看是否有未核定成功的职工；</w:t>
      </w:r>
      <w:r w:rsidRPr="00094D0D">
        <w:rPr>
          <w:rFonts w:ascii="宋体" w:hAnsi="宋体" w:hint="eastAsia"/>
          <w:sz w:val="21"/>
          <w:szCs w:val="24"/>
        </w:rPr>
        <w:br/>
        <w:t>4、用人单位进入</w:t>
      </w:r>
      <w:r w:rsidRPr="00094D0D">
        <w:rPr>
          <w:rFonts w:ascii="宋体" w:hAnsi="宋体" w:hint="eastAsia"/>
          <w:b/>
          <w:sz w:val="21"/>
          <w:szCs w:val="24"/>
        </w:rPr>
        <w:t>“业务报表查询”</w:t>
      </w:r>
      <w:r w:rsidRPr="00094D0D">
        <w:rPr>
          <w:rFonts w:ascii="宋体" w:hAnsi="宋体" w:hint="eastAsia"/>
          <w:sz w:val="21"/>
          <w:szCs w:val="24"/>
        </w:rPr>
        <w:t>，打印《职工上年月均工资收入申报表》，留存备查。</w:t>
      </w:r>
      <w:r w:rsidRPr="00094D0D">
        <w:rPr>
          <w:rFonts w:ascii="宋体" w:hAnsi="宋体" w:hint="eastAsia"/>
          <w:sz w:val="21"/>
          <w:szCs w:val="24"/>
        </w:rPr>
        <w:br/>
      </w:r>
      <w:r w:rsidRPr="00094D0D">
        <w:rPr>
          <w:rFonts w:ascii="宋体" w:hAnsi="宋体" w:hint="eastAsia"/>
          <w:b/>
          <w:sz w:val="21"/>
          <w:szCs w:val="24"/>
        </w:rPr>
        <w:t>方式二：使用企业版软件进行申报</w:t>
      </w:r>
      <w:r w:rsidRPr="00094D0D">
        <w:rPr>
          <w:rFonts w:ascii="宋体" w:hAnsi="宋体" w:hint="eastAsia"/>
          <w:b/>
          <w:sz w:val="21"/>
          <w:szCs w:val="24"/>
        </w:rPr>
        <w:br/>
      </w:r>
      <w:r w:rsidRPr="00094D0D">
        <w:rPr>
          <w:rFonts w:ascii="宋体" w:hAnsi="宋体" w:hint="eastAsia"/>
          <w:sz w:val="21"/>
          <w:szCs w:val="24"/>
        </w:rPr>
        <w:t>1、用人单位登录</w:t>
      </w:r>
      <w:r w:rsidRPr="00094D0D">
        <w:rPr>
          <w:rFonts w:ascii="宋体" w:hAnsi="宋体" w:hint="eastAsia"/>
          <w:b/>
          <w:sz w:val="21"/>
          <w:szCs w:val="24"/>
        </w:rPr>
        <w:t>“北京市社会保险网上服务平台”</w:t>
      </w:r>
      <w:r w:rsidRPr="00094D0D">
        <w:rPr>
          <w:rFonts w:ascii="宋体" w:hAnsi="宋体" w:hint="eastAsia"/>
          <w:sz w:val="21"/>
          <w:szCs w:val="24"/>
        </w:rPr>
        <w:t>，进入</w:t>
      </w:r>
      <w:r w:rsidRPr="00094D0D">
        <w:rPr>
          <w:rFonts w:ascii="宋体" w:hAnsi="宋体" w:hint="eastAsia"/>
          <w:b/>
          <w:sz w:val="21"/>
          <w:szCs w:val="24"/>
        </w:rPr>
        <w:t>“下载专区”</w:t>
      </w:r>
      <w:r w:rsidRPr="00094D0D">
        <w:rPr>
          <w:rFonts w:ascii="宋体" w:hAnsi="宋体" w:hint="eastAsia"/>
          <w:sz w:val="21"/>
          <w:szCs w:val="24"/>
        </w:rPr>
        <w:t>， 下载并安装</w:t>
      </w:r>
      <w:r w:rsidRPr="00094D0D">
        <w:rPr>
          <w:rFonts w:ascii="宋体" w:hAnsi="宋体" w:hint="eastAsia"/>
          <w:b/>
          <w:sz w:val="21"/>
          <w:szCs w:val="24"/>
        </w:rPr>
        <w:t>“五</w:t>
      </w:r>
    </w:p>
    <w:p w14:paraId="3ED53CD3" w14:textId="77777777" w:rsidR="005F0000" w:rsidRDefault="00094D0D" w:rsidP="00516F38">
      <w:pPr>
        <w:spacing w:line="300" w:lineRule="auto"/>
        <w:ind w:left="422" w:hangingChars="200" w:hanging="422"/>
        <w:rPr>
          <w:rFonts w:ascii="宋体" w:hAnsi="宋体"/>
          <w:sz w:val="21"/>
          <w:szCs w:val="24"/>
        </w:rPr>
      </w:pPr>
      <w:r w:rsidRPr="00094D0D">
        <w:rPr>
          <w:rFonts w:ascii="宋体" w:hAnsi="宋体" w:hint="eastAsia"/>
          <w:b/>
          <w:sz w:val="21"/>
          <w:szCs w:val="24"/>
        </w:rPr>
        <w:t>险合一</w:t>
      </w:r>
      <w:r w:rsidRPr="00094D0D">
        <w:rPr>
          <w:rFonts w:ascii="宋体" w:hAnsi="宋体"/>
          <w:b/>
          <w:sz w:val="21"/>
          <w:szCs w:val="24"/>
        </w:rPr>
        <w:t>采集软件（</w:t>
      </w:r>
      <w:r w:rsidRPr="00094D0D">
        <w:rPr>
          <w:rFonts w:ascii="宋体" w:hAnsi="宋体" w:hint="eastAsia"/>
          <w:b/>
          <w:sz w:val="21"/>
          <w:szCs w:val="24"/>
        </w:rPr>
        <w:t>普通单位版）</w:t>
      </w:r>
      <w:proofErr w:type="gramStart"/>
      <w:r w:rsidRPr="00094D0D">
        <w:rPr>
          <w:rFonts w:ascii="宋体" w:hAnsi="宋体" w:hint="eastAsia"/>
          <w:b/>
          <w:sz w:val="21"/>
          <w:szCs w:val="24"/>
        </w:rPr>
        <w:t>”</w:t>
      </w:r>
      <w:proofErr w:type="gramEnd"/>
      <w:r w:rsidRPr="00094D0D">
        <w:rPr>
          <w:rFonts w:ascii="宋体" w:hAnsi="宋体" w:hint="eastAsia"/>
          <w:sz w:val="21"/>
          <w:szCs w:val="24"/>
        </w:rPr>
        <w:t>安装程序及最新版升级补丁；</w:t>
      </w:r>
      <w:r w:rsidRPr="00094D0D">
        <w:rPr>
          <w:rFonts w:ascii="宋体" w:hAnsi="宋体" w:hint="eastAsia"/>
          <w:sz w:val="21"/>
          <w:szCs w:val="24"/>
        </w:rPr>
        <w:br/>
        <w:t>2、用人单位携带《社保登记证》原件及U盘到社保中心登记业务岗，</w:t>
      </w:r>
      <w:proofErr w:type="gramStart"/>
      <w:r w:rsidRPr="00094D0D">
        <w:rPr>
          <w:rFonts w:ascii="宋体" w:hAnsi="宋体" w:hint="eastAsia"/>
          <w:sz w:val="21"/>
          <w:szCs w:val="24"/>
        </w:rPr>
        <w:t>下卸本</w:t>
      </w:r>
      <w:proofErr w:type="gramEnd"/>
      <w:r w:rsidRPr="00094D0D">
        <w:rPr>
          <w:rFonts w:ascii="宋体" w:hAnsi="宋体" w:hint="eastAsia"/>
          <w:sz w:val="21"/>
          <w:szCs w:val="24"/>
        </w:rPr>
        <w:t>单位社保</w:t>
      </w:r>
    </w:p>
    <w:p w14:paraId="158B464B" w14:textId="77777777" w:rsidR="005F0000"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数据并通过软件中“基础数据导入”将本单位社保数据导入到软件中；</w:t>
      </w:r>
      <w:r w:rsidRPr="00094D0D">
        <w:rPr>
          <w:rFonts w:ascii="宋体" w:hAnsi="宋体" w:hint="eastAsia"/>
          <w:sz w:val="21"/>
          <w:szCs w:val="24"/>
        </w:rPr>
        <w:br/>
        <w:t>3、用人单位通过</w:t>
      </w:r>
      <w:r w:rsidRPr="00094D0D">
        <w:rPr>
          <w:rFonts w:ascii="宋体" w:hAnsi="宋体" w:hint="eastAsia"/>
          <w:b/>
          <w:sz w:val="21"/>
          <w:szCs w:val="24"/>
        </w:rPr>
        <w:t>“工资核定”</w:t>
      </w:r>
      <w:r w:rsidRPr="00094D0D">
        <w:rPr>
          <w:rFonts w:ascii="宋体" w:hAnsi="宋体" w:hint="eastAsia"/>
          <w:sz w:val="21"/>
          <w:szCs w:val="24"/>
        </w:rPr>
        <w:t>中的</w:t>
      </w:r>
      <w:r w:rsidRPr="00094D0D">
        <w:rPr>
          <w:rFonts w:ascii="宋体" w:hAnsi="宋体" w:hint="eastAsia"/>
          <w:b/>
          <w:sz w:val="21"/>
          <w:szCs w:val="24"/>
        </w:rPr>
        <w:t>“工资变更”</w:t>
      </w:r>
      <w:r w:rsidRPr="00094D0D">
        <w:rPr>
          <w:rFonts w:ascii="宋体" w:hAnsi="宋体" w:hint="eastAsia"/>
          <w:sz w:val="21"/>
          <w:szCs w:val="24"/>
        </w:rPr>
        <w:t>模块录入职工上年月均工资收入信息</w:t>
      </w:r>
    </w:p>
    <w:p w14:paraId="1B146458" w14:textId="77777777" w:rsidR="005F0000"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并生成报盘文件，存至U盘；</w:t>
      </w:r>
      <w:r w:rsidRPr="00094D0D">
        <w:rPr>
          <w:rFonts w:ascii="宋体" w:hAnsi="宋体" w:hint="eastAsia"/>
          <w:sz w:val="21"/>
          <w:szCs w:val="24"/>
        </w:rPr>
        <w:br/>
        <w:t>4、用人单位在“工资变更”模块内汇总打印</w:t>
      </w:r>
      <w:proofErr w:type="gramStart"/>
      <w:r w:rsidRPr="00094D0D">
        <w:rPr>
          <w:rFonts w:ascii="宋体" w:hAnsi="宋体" w:hint="eastAsia"/>
          <w:sz w:val="21"/>
          <w:szCs w:val="24"/>
        </w:rPr>
        <w:t>《</w:t>
      </w:r>
      <w:proofErr w:type="gramEnd"/>
      <w:r w:rsidRPr="00094D0D">
        <w:rPr>
          <w:rFonts w:ascii="宋体" w:hAnsi="宋体" w:hint="eastAsia"/>
          <w:sz w:val="21"/>
          <w:szCs w:val="24"/>
        </w:rPr>
        <w:t>北京市XX年社会保险缴费工资申报汇总</w:t>
      </w:r>
    </w:p>
    <w:p w14:paraId="785A472D" w14:textId="77777777" w:rsidR="00094D0D" w:rsidRPr="00094D0D"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表</w:t>
      </w:r>
      <w:proofErr w:type="gramStart"/>
      <w:r w:rsidRPr="00094D0D">
        <w:rPr>
          <w:rFonts w:ascii="宋体" w:hAnsi="宋体" w:hint="eastAsia"/>
          <w:sz w:val="21"/>
          <w:szCs w:val="24"/>
        </w:rPr>
        <w:t>》</w:t>
      </w:r>
      <w:proofErr w:type="gramEnd"/>
      <w:r w:rsidRPr="00094D0D">
        <w:rPr>
          <w:rFonts w:ascii="宋体" w:hAnsi="宋体" w:hint="eastAsia"/>
          <w:sz w:val="21"/>
          <w:szCs w:val="24"/>
        </w:rPr>
        <w:t>一式二份（医疗和</w:t>
      </w:r>
      <w:proofErr w:type="gramStart"/>
      <w:r w:rsidRPr="00094D0D">
        <w:rPr>
          <w:rFonts w:ascii="宋体" w:hAnsi="宋体" w:hint="eastAsia"/>
          <w:sz w:val="21"/>
          <w:szCs w:val="24"/>
        </w:rPr>
        <w:t>四险各</w:t>
      </w:r>
      <w:proofErr w:type="gramEnd"/>
      <w:r w:rsidRPr="00094D0D">
        <w:rPr>
          <w:rFonts w:ascii="宋体" w:hAnsi="宋体" w:hint="eastAsia"/>
          <w:sz w:val="21"/>
          <w:szCs w:val="24"/>
        </w:rPr>
        <w:t>二份）；</w:t>
      </w:r>
      <w:r w:rsidRPr="00094D0D">
        <w:rPr>
          <w:rFonts w:ascii="宋体" w:hAnsi="宋体" w:hint="eastAsia"/>
          <w:sz w:val="21"/>
          <w:szCs w:val="24"/>
        </w:rPr>
        <w:br/>
        <w:t>5、用人单位携带相关材料到社保中心登记业务</w:t>
      </w:r>
      <w:proofErr w:type="gramStart"/>
      <w:r w:rsidRPr="00094D0D">
        <w:rPr>
          <w:rFonts w:ascii="宋体" w:hAnsi="宋体" w:hint="eastAsia"/>
          <w:sz w:val="21"/>
          <w:szCs w:val="24"/>
        </w:rPr>
        <w:t>岗办理</w:t>
      </w:r>
      <w:proofErr w:type="gramEnd"/>
      <w:r w:rsidRPr="00094D0D">
        <w:rPr>
          <w:rFonts w:ascii="宋体" w:hAnsi="宋体" w:hint="eastAsia"/>
          <w:sz w:val="21"/>
          <w:szCs w:val="24"/>
        </w:rPr>
        <w:t>缴费工资申报手续。</w:t>
      </w:r>
      <w:r w:rsidRPr="00094D0D">
        <w:rPr>
          <w:rFonts w:ascii="宋体" w:hAnsi="宋体" w:hint="eastAsia"/>
          <w:sz w:val="21"/>
          <w:szCs w:val="24"/>
        </w:rPr>
        <w:br/>
      </w:r>
      <w:r w:rsidRPr="00094D0D">
        <w:rPr>
          <w:rFonts w:ascii="宋体" w:hAnsi="宋体" w:hint="eastAsia"/>
          <w:b/>
          <w:sz w:val="21"/>
          <w:szCs w:val="24"/>
        </w:rPr>
        <w:t>三、业务办理</w:t>
      </w:r>
      <w:r w:rsidRPr="00094D0D">
        <w:rPr>
          <w:rFonts w:ascii="宋体" w:hAnsi="宋体"/>
          <w:b/>
          <w:sz w:val="21"/>
          <w:szCs w:val="24"/>
        </w:rPr>
        <w:t>需</w:t>
      </w:r>
      <w:r w:rsidRPr="00094D0D">
        <w:rPr>
          <w:rFonts w:ascii="宋体" w:hAnsi="宋体" w:hint="eastAsia"/>
          <w:b/>
          <w:sz w:val="21"/>
          <w:szCs w:val="24"/>
        </w:rPr>
        <w:t>提交的材料</w:t>
      </w:r>
    </w:p>
    <w:p w14:paraId="3A6986EE" w14:textId="77777777" w:rsidR="005F0000" w:rsidRDefault="00094D0D" w:rsidP="00516F38">
      <w:pPr>
        <w:spacing w:line="300" w:lineRule="auto"/>
        <w:ind w:leftChars="200" w:left="480"/>
        <w:rPr>
          <w:rFonts w:ascii="宋体" w:hAnsi="宋体"/>
          <w:sz w:val="21"/>
          <w:szCs w:val="24"/>
        </w:rPr>
      </w:pPr>
      <w:r w:rsidRPr="00094D0D">
        <w:rPr>
          <w:rFonts w:ascii="宋体" w:hAnsi="宋体" w:hint="eastAsia"/>
          <w:sz w:val="21"/>
          <w:szCs w:val="24"/>
        </w:rPr>
        <w:t>1、《北京市____年社会保险缴费工资申报汇总表》，医疗、</w:t>
      </w:r>
      <w:proofErr w:type="gramStart"/>
      <w:r w:rsidRPr="00094D0D">
        <w:rPr>
          <w:rFonts w:ascii="宋体" w:hAnsi="宋体" w:hint="eastAsia"/>
          <w:sz w:val="21"/>
          <w:szCs w:val="24"/>
        </w:rPr>
        <w:t>四险各</w:t>
      </w:r>
      <w:proofErr w:type="gramEnd"/>
      <w:r w:rsidRPr="00094D0D">
        <w:rPr>
          <w:rFonts w:ascii="宋体" w:hAnsi="宋体" w:hint="eastAsia"/>
          <w:sz w:val="21"/>
          <w:szCs w:val="24"/>
        </w:rPr>
        <w:t>一式二份，加盖单位</w:t>
      </w:r>
    </w:p>
    <w:p w14:paraId="7D6A1C6B" w14:textId="77777777" w:rsidR="00516F38"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lastRenderedPageBreak/>
        <w:t>公章；</w:t>
      </w:r>
      <w:r w:rsidRPr="00094D0D">
        <w:rPr>
          <w:rFonts w:ascii="宋体" w:hAnsi="宋体" w:hint="eastAsia"/>
          <w:sz w:val="21"/>
          <w:szCs w:val="24"/>
        </w:rPr>
        <w:br/>
        <w:t>2、存有申报上一年月平均缴费工资信息的U盘；</w:t>
      </w:r>
    </w:p>
    <w:p w14:paraId="6AD12B68" w14:textId="77777777" w:rsidR="005F0000" w:rsidRDefault="00094D0D" w:rsidP="00516F38">
      <w:pPr>
        <w:spacing w:line="300" w:lineRule="auto"/>
        <w:ind w:leftChars="177" w:left="463" w:hangingChars="18" w:hanging="38"/>
        <w:rPr>
          <w:rFonts w:ascii="宋体" w:hAnsi="宋体"/>
          <w:sz w:val="21"/>
          <w:szCs w:val="24"/>
        </w:rPr>
      </w:pPr>
      <w:r w:rsidRPr="00094D0D">
        <w:rPr>
          <w:rFonts w:ascii="宋体" w:hAnsi="宋体"/>
          <w:sz w:val="21"/>
          <w:szCs w:val="24"/>
        </w:rPr>
        <w:t>3</w:t>
      </w:r>
      <w:r w:rsidRPr="00094D0D">
        <w:rPr>
          <w:rFonts w:ascii="宋体" w:hAnsi="宋体" w:hint="eastAsia"/>
          <w:sz w:val="21"/>
          <w:szCs w:val="24"/>
        </w:rPr>
        <w:t>、使用</w:t>
      </w:r>
      <w:r w:rsidRPr="00094D0D">
        <w:rPr>
          <w:rFonts w:ascii="宋体" w:hAnsi="宋体"/>
          <w:sz w:val="21"/>
          <w:szCs w:val="24"/>
        </w:rPr>
        <w:t>网上申报系统进行缴费工资申报的</w:t>
      </w:r>
      <w:r w:rsidRPr="00094D0D">
        <w:rPr>
          <w:rFonts w:ascii="宋体" w:hAnsi="宋体" w:hint="eastAsia"/>
          <w:sz w:val="21"/>
          <w:szCs w:val="24"/>
        </w:rPr>
        <w:t>，</w:t>
      </w:r>
      <w:r w:rsidRPr="00094D0D">
        <w:rPr>
          <w:rFonts w:ascii="宋体" w:hAnsi="宋体"/>
          <w:sz w:val="21"/>
          <w:szCs w:val="24"/>
        </w:rPr>
        <w:t>申报成功后无需到社保中心提交材料</w:t>
      </w:r>
      <w:r w:rsidRPr="00094D0D">
        <w:rPr>
          <w:rFonts w:ascii="宋体" w:hAnsi="宋体" w:hint="eastAsia"/>
          <w:sz w:val="21"/>
          <w:szCs w:val="24"/>
        </w:rPr>
        <w:t>。</w:t>
      </w:r>
      <w:r w:rsidRPr="00094D0D">
        <w:rPr>
          <w:rFonts w:ascii="宋体" w:hAnsi="宋体" w:hint="eastAsia"/>
          <w:sz w:val="21"/>
          <w:szCs w:val="24"/>
        </w:rPr>
        <w:br/>
      </w:r>
      <w:r w:rsidRPr="00094D0D">
        <w:rPr>
          <w:rFonts w:ascii="宋体" w:hAnsi="宋体" w:hint="eastAsia"/>
          <w:b/>
          <w:sz w:val="21"/>
          <w:szCs w:val="24"/>
        </w:rPr>
        <w:t>四、注意事项</w:t>
      </w:r>
      <w:r w:rsidRPr="00094D0D">
        <w:rPr>
          <w:rFonts w:ascii="宋体" w:hAnsi="宋体" w:hint="eastAsia"/>
          <w:sz w:val="21"/>
          <w:szCs w:val="24"/>
        </w:rPr>
        <w:br/>
        <w:t>1、业务办理时间：每年3月中旬至4月20号（节假日除外）（具体办理时间以北京市</w:t>
      </w:r>
    </w:p>
    <w:p w14:paraId="757B1C67" w14:textId="77777777" w:rsidR="00094D0D" w:rsidRPr="00094D0D"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社会保险基金管理中心具体部署时间为准）。</w:t>
      </w:r>
      <w:r w:rsidRPr="00094D0D">
        <w:rPr>
          <w:rFonts w:ascii="宋体" w:hAnsi="宋体" w:hint="eastAsia"/>
          <w:sz w:val="21"/>
          <w:szCs w:val="24"/>
        </w:rPr>
        <w:br/>
      </w:r>
      <w:r w:rsidRPr="00094D0D">
        <w:rPr>
          <w:rFonts w:ascii="宋体" w:hAnsi="宋体"/>
          <w:sz w:val="21"/>
          <w:szCs w:val="24"/>
        </w:rPr>
        <w:t>2</w:t>
      </w:r>
      <w:r w:rsidRPr="00094D0D">
        <w:rPr>
          <w:rFonts w:ascii="宋体" w:hAnsi="宋体" w:hint="eastAsia"/>
          <w:sz w:val="21"/>
          <w:szCs w:val="24"/>
        </w:rPr>
        <w:t>、</w:t>
      </w:r>
      <w:r w:rsidRPr="00094D0D">
        <w:rPr>
          <w:rFonts w:ascii="宋体" w:hAnsi="宋体"/>
          <w:sz w:val="21"/>
          <w:szCs w:val="24"/>
        </w:rPr>
        <w:t>业务办理岗位：</w:t>
      </w:r>
      <w:r w:rsidRPr="00094D0D">
        <w:rPr>
          <w:rFonts w:ascii="宋体" w:hAnsi="宋体" w:hint="eastAsia"/>
          <w:sz w:val="21"/>
          <w:szCs w:val="24"/>
        </w:rPr>
        <w:t>社保中心</w:t>
      </w:r>
      <w:r w:rsidRPr="00094D0D">
        <w:rPr>
          <w:rFonts w:ascii="宋体" w:hAnsi="宋体"/>
          <w:sz w:val="21"/>
          <w:szCs w:val="24"/>
        </w:rPr>
        <w:t>登记业务岗</w:t>
      </w:r>
      <w:r w:rsidRPr="00094D0D">
        <w:rPr>
          <w:rFonts w:ascii="宋体" w:hAnsi="宋体" w:hint="eastAsia"/>
          <w:sz w:val="21"/>
          <w:szCs w:val="24"/>
        </w:rPr>
        <w:t>。</w:t>
      </w:r>
      <w:r w:rsidRPr="00094D0D">
        <w:rPr>
          <w:rFonts w:ascii="宋体" w:hAnsi="宋体" w:hint="eastAsia"/>
          <w:sz w:val="21"/>
          <w:szCs w:val="24"/>
        </w:rPr>
        <w:br/>
      </w:r>
      <w:r w:rsidRPr="00094D0D">
        <w:rPr>
          <w:rFonts w:ascii="宋体" w:hAnsi="宋体"/>
          <w:sz w:val="21"/>
          <w:szCs w:val="24"/>
        </w:rPr>
        <w:t>3</w:t>
      </w:r>
      <w:r w:rsidRPr="00094D0D">
        <w:rPr>
          <w:rFonts w:ascii="宋体" w:hAnsi="宋体" w:hint="eastAsia"/>
          <w:sz w:val="21"/>
          <w:szCs w:val="24"/>
        </w:rPr>
        <w:t>、职工社会保险缴费工资按照本人上一年月平均工资计算；新参加工作或</w:t>
      </w:r>
    </w:p>
    <w:p w14:paraId="0EFDA3B7" w14:textId="77777777" w:rsidR="00094D0D" w:rsidRPr="00094D0D"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失业后再就业的人员，转业、复员、退伍军人，由机关或其他企、事业单位转入</w:t>
      </w:r>
    </w:p>
    <w:p w14:paraId="337E668B" w14:textId="77777777" w:rsidR="00094D0D" w:rsidRPr="00094D0D"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企业的人员，以进入本企业工作第一个月的工资作为当年的缴费工资；从第二年</w:t>
      </w:r>
    </w:p>
    <w:p w14:paraId="1330ABC7" w14:textId="77777777" w:rsidR="00094D0D" w:rsidRPr="00094D0D" w:rsidRDefault="00094D0D" w:rsidP="00516F38">
      <w:pPr>
        <w:spacing w:line="300" w:lineRule="auto"/>
        <w:ind w:left="420" w:hangingChars="200" w:hanging="420"/>
        <w:rPr>
          <w:rFonts w:ascii="宋体" w:hAnsi="宋体"/>
          <w:sz w:val="21"/>
          <w:szCs w:val="24"/>
        </w:rPr>
      </w:pPr>
      <w:r w:rsidRPr="00094D0D">
        <w:rPr>
          <w:rFonts w:ascii="宋体" w:hAnsi="宋体" w:hint="eastAsia"/>
          <w:sz w:val="21"/>
          <w:szCs w:val="24"/>
        </w:rPr>
        <w:t>起，以本人上一年在本企业实发工资的月平均工资作为缴费工资。</w:t>
      </w:r>
      <w:r w:rsidRPr="00094D0D">
        <w:rPr>
          <w:rFonts w:ascii="宋体" w:hAnsi="宋体" w:hint="eastAsia"/>
          <w:sz w:val="21"/>
          <w:szCs w:val="24"/>
        </w:rPr>
        <w:br/>
      </w:r>
      <w:r w:rsidRPr="00094D0D">
        <w:rPr>
          <w:rFonts w:ascii="宋体" w:hAnsi="宋体"/>
          <w:sz w:val="21"/>
          <w:szCs w:val="24"/>
        </w:rPr>
        <w:t>4</w:t>
      </w:r>
      <w:r w:rsidRPr="00094D0D">
        <w:rPr>
          <w:rFonts w:ascii="宋体" w:hAnsi="宋体" w:hint="eastAsia"/>
          <w:sz w:val="21"/>
          <w:szCs w:val="24"/>
        </w:rPr>
        <w:t>、北京</w:t>
      </w:r>
      <w:r w:rsidRPr="00094D0D">
        <w:rPr>
          <w:rFonts w:ascii="宋体" w:hAnsi="宋体"/>
          <w:sz w:val="21"/>
          <w:szCs w:val="24"/>
        </w:rPr>
        <w:t>市社会保险网上服务平台：</w:t>
      </w:r>
      <w:hyperlink r:id="rId34" w:history="1">
        <w:r w:rsidRPr="00094D0D">
          <w:rPr>
            <w:rFonts w:ascii="宋体" w:hAnsi="宋体" w:hint="eastAsia"/>
            <w:color w:val="0000FF"/>
            <w:sz w:val="21"/>
            <w:szCs w:val="24"/>
            <w:u w:val="single"/>
          </w:rPr>
          <w:t>http://www.bjrbj.gov.cn/csibiz/</w:t>
        </w:r>
      </w:hyperlink>
      <w:r w:rsidRPr="00094D0D">
        <w:rPr>
          <w:rFonts w:ascii="宋体" w:hAnsi="宋体" w:hint="eastAsia"/>
          <w:sz w:val="21"/>
          <w:szCs w:val="24"/>
        </w:rPr>
        <w:t>。</w:t>
      </w:r>
    </w:p>
    <w:p w14:paraId="4D3ABD7F" w14:textId="77777777" w:rsidR="00094D0D" w:rsidRPr="00094D0D" w:rsidRDefault="00094D0D" w:rsidP="00516F38">
      <w:pPr>
        <w:spacing w:line="300" w:lineRule="auto"/>
        <w:ind w:firstLineChars="200" w:firstLine="420"/>
        <w:rPr>
          <w:rFonts w:ascii="宋体" w:hAnsi="宋体"/>
          <w:sz w:val="21"/>
          <w:szCs w:val="24"/>
        </w:rPr>
      </w:pPr>
      <w:r w:rsidRPr="00094D0D">
        <w:rPr>
          <w:rFonts w:ascii="宋体" w:hAnsi="宋体"/>
          <w:sz w:val="21"/>
          <w:szCs w:val="24"/>
        </w:rPr>
        <w:t>5</w:t>
      </w:r>
      <w:r w:rsidRPr="00094D0D">
        <w:rPr>
          <w:rFonts w:ascii="宋体" w:hAnsi="宋体" w:hint="eastAsia"/>
          <w:sz w:val="21"/>
          <w:szCs w:val="24"/>
        </w:rPr>
        <w:t>、开通网上</w:t>
      </w:r>
      <w:r w:rsidRPr="00094D0D">
        <w:rPr>
          <w:rFonts w:ascii="宋体" w:hAnsi="宋体"/>
          <w:sz w:val="21"/>
          <w:szCs w:val="24"/>
        </w:rPr>
        <w:t>申报业务的用人单位</w:t>
      </w:r>
      <w:r w:rsidRPr="00094D0D">
        <w:rPr>
          <w:rFonts w:ascii="宋体" w:hAnsi="宋体" w:hint="eastAsia"/>
          <w:sz w:val="21"/>
          <w:szCs w:val="24"/>
        </w:rPr>
        <w:t>，</w:t>
      </w:r>
      <w:proofErr w:type="gramStart"/>
      <w:r w:rsidRPr="00094D0D">
        <w:rPr>
          <w:rFonts w:ascii="宋体" w:hAnsi="宋体"/>
          <w:sz w:val="21"/>
          <w:szCs w:val="24"/>
        </w:rPr>
        <w:t>请统一</w:t>
      </w:r>
      <w:proofErr w:type="gramEnd"/>
      <w:r w:rsidRPr="00094D0D">
        <w:rPr>
          <w:rFonts w:ascii="宋体" w:hAnsi="宋体"/>
          <w:sz w:val="21"/>
          <w:szCs w:val="24"/>
        </w:rPr>
        <w:t>使用</w:t>
      </w:r>
      <w:r w:rsidRPr="00094D0D">
        <w:rPr>
          <w:rFonts w:ascii="宋体" w:hAnsi="宋体" w:hint="eastAsia"/>
          <w:sz w:val="21"/>
          <w:szCs w:val="24"/>
        </w:rPr>
        <w:t>北京</w:t>
      </w:r>
      <w:r w:rsidRPr="00094D0D">
        <w:rPr>
          <w:rFonts w:ascii="宋体" w:hAnsi="宋体"/>
          <w:sz w:val="21"/>
          <w:szCs w:val="24"/>
        </w:rPr>
        <w:t>市社会保险</w:t>
      </w:r>
      <w:r w:rsidRPr="00094D0D">
        <w:rPr>
          <w:rFonts w:ascii="宋体" w:hAnsi="宋体" w:hint="eastAsia"/>
          <w:sz w:val="21"/>
          <w:szCs w:val="24"/>
        </w:rPr>
        <w:t>网上</w:t>
      </w:r>
      <w:r w:rsidRPr="00094D0D">
        <w:rPr>
          <w:rFonts w:ascii="宋体" w:hAnsi="宋体"/>
          <w:sz w:val="21"/>
          <w:szCs w:val="24"/>
        </w:rPr>
        <w:t>服务</w:t>
      </w:r>
      <w:r w:rsidRPr="00094D0D">
        <w:rPr>
          <w:rFonts w:ascii="宋体" w:hAnsi="宋体" w:hint="eastAsia"/>
          <w:sz w:val="21"/>
          <w:szCs w:val="24"/>
        </w:rPr>
        <w:t>平台</w:t>
      </w:r>
      <w:r w:rsidRPr="00094D0D">
        <w:rPr>
          <w:rFonts w:ascii="宋体" w:hAnsi="宋体"/>
          <w:sz w:val="21"/>
          <w:szCs w:val="24"/>
        </w:rPr>
        <w:t>办理缴费工资申报业务</w:t>
      </w:r>
      <w:r w:rsidRPr="00094D0D">
        <w:rPr>
          <w:rFonts w:ascii="宋体" w:hAnsi="宋体" w:hint="eastAsia"/>
          <w:sz w:val="21"/>
          <w:szCs w:val="24"/>
        </w:rPr>
        <w:t>。</w:t>
      </w:r>
      <w:r w:rsidRPr="00094D0D">
        <w:rPr>
          <w:rFonts w:ascii="宋体" w:hAnsi="宋体"/>
          <w:sz w:val="21"/>
          <w:szCs w:val="24"/>
        </w:rPr>
        <w:t>单位用户登</w:t>
      </w:r>
      <w:r w:rsidRPr="00094D0D">
        <w:rPr>
          <w:rFonts w:ascii="宋体" w:hAnsi="宋体" w:hint="eastAsia"/>
          <w:sz w:val="21"/>
          <w:szCs w:val="24"/>
        </w:rPr>
        <w:t>录</w:t>
      </w:r>
      <w:r w:rsidRPr="00094D0D">
        <w:rPr>
          <w:rFonts w:ascii="宋体" w:hAnsi="宋体"/>
          <w:sz w:val="21"/>
          <w:szCs w:val="24"/>
        </w:rPr>
        <w:t>界面下方的“用户指南”</w:t>
      </w:r>
      <w:r w:rsidRPr="00094D0D">
        <w:rPr>
          <w:rFonts w:ascii="宋体" w:hAnsi="宋体" w:hint="eastAsia"/>
          <w:sz w:val="21"/>
          <w:szCs w:val="24"/>
        </w:rPr>
        <w:t>中的</w:t>
      </w:r>
      <w:r w:rsidRPr="00094D0D">
        <w:rPr>
          <w:rFonts w:ascii="宋体" w:hAnsi="宋体"/>
          <w:sz w:val="21"/>
          <w:szCs w:val="24"/>
        </w:rPr>
        <w:t>“职工上年月均工资收入申报”模块对缴费工资申报业务</w:t>
      </w:r>
      <w:r w:rsidRPr="00094D0D">
        <w:rPr>
          <w:rFonts w:ascii="宋体" w:hAnsi="宋体" w:hint="eastAsia"/>
          <w:sz w:val="21"/>
          <w:szCs w:val="24"/>
        </w:rPr>
        <w:t>操作</w:t>
      </w:r>
      <w:r w:rsidRPr="00094D0D">
        <w:rPr>
          <w:rFonts w:ascii="宋体" w:hAnsi="宋体"/>
          <w:sz w:val="21"/>
          <w:szCs w:val="24"/>
        </w:rPr>
        <w:t>进行了详细的</w:t>
      </w:r>
      <w:r w:rsidRPr="00094D0D">
        <w:rPr>
          <w:rFonts w:ascii="宋体" w:hAnsi="宋体" w:hint="eastAsia"/>
          <w:sz w:val="21"/>
          <w:szCs w:val="24"/>
        </w:rPr>
        <w:t>说明，</w:t>
      </w:r>
      <w:r w:rsidRPr="00094D0D">
        <w:rPr>
          <w:rFonts w:ascii="宋体" w:hAnsi="宋体"/>
          <w:sz w:val="21"/>
          <w:szCs w:val="24"/>
        </w:rPr>
        <w:t>请参照该</w:t>
      </w:r>
      <w:r w:rsidRPr="00094D0D">
        <w:rPr>
          <w:rFonts w:ascii="宋体" w:hAnsi="宋体" w:hint="eastAsia"/>
          <w:sz w:val="21"/>
          <w:szCs w:val="24"/>
        </w:rPr>
        <w:t>用户</w:t>
      </w:r>
      <w:r w:rsidRPr="00094D0D">
        <w:rPr>
          <w:rFonts w:ascii="宋体" w:hAnsi="宋体"/>
          <w:sz w:val="21"/>
          <w:szCs w:val="24"/>
        </w:rPr>
        <w:t>指南操作。如有</w:t>
      </w:r>
      <w:r w:rsidRPr="00094D0D">
        <w:rPr>
          <w:rFonts w:ascii="宋体" w:hAnsi="宋体" w:hint="eastAsia"/>
          <w:sz w:val="21"/>
          <w:szCs w:val="24"/>
        </w:rPr>
        <w:t>疑问</w:t>
      </w:r>
      <w:r w:rsidRPr="00094D0D">
        <w:rPr>
          <w:rFonts w:ascii="宋体" w:hAnsi="宋体"/>
          <w:sz w:val="21"/>
          <w:szCs w:val="24"/>
        </w:rPr>
        <w:t>请拨打</w:t>
      </w:r>
      <w:r w:rsidRPr="00094D0D">
        <w:rPr>
          <w:rFonts w:ascii="宋体" w:hAnsi="宋体" w:hint="eastAsia"/>
          <w:sz w:val="21"/>
          <w:szCs w:val="24"/>
        </w:rPr>
        <w:t>技术</w:t>
      </w:r>
      <w:r w:rsidRPr="00094D0D">
        <w:rPr>
          <w:rFonts w:ascii="宋体" w:hAnsi="宋体"/>
          <w:sz w:val="21"/>
          <w:szCs w:val="24"/>
        </w:rPr>
        <w:t>支持电话</w:t>
      </w:r>
      <w:r w:rsidRPr="00094D0D">
        <w:rPr>
          <w:rFonts w:ascii="宋体" w:hAnsi="宋体" w:hint="eastAsia"/>
          <w:sz w:val="21"/>
          <w:szCs w:val="24"/>
        </w:rPr>
        <w:t>96102。</w:t>
      </w:r>
    </w:p>
    <w:p w14:paraId="6184808F" w14:textId="77777777" w:rsidR="00094D0D" w:rsidRPr="00C16051" w:rsidRDefault="00094D0D" w:rsidP="00C16051">
      <w:pPr>
        <w:spacing w:line="300" w:lineRule="auto"/>
        <w:ind w:firstLine="480"/>
        <w:rPr>
          <w:rFonts w:ascii="宋体" w:hAnsi="宋体"/>
          <w:sz w:val="21"/>
          <w:szCs w:val="24"/>
        </w:rPr>
      </w:pPr>
      <w:r w:rsidRPr="00094D0D">
        <w:rPr>
          <w:rFonts w:ascii="宋体" w:hAnsi="宋体" w:hint="eastAsia"/>
          <w:sz w:val="21"/>
          <w:szCs w:val="24"/>
        </w:rPr>
        <w:t>6、报送材料使用A4纸打印或复印，并按规定加盖公章。</w:t>
      </w:r>
    </w:p>
    <w:p w14:paraId="3344DC78" w14:textId="77777777" w:rsidR="00072C86" w:rsidRPr="00EA2F37" w:rsidRDefault="00B11741" w:rsidP="00516F38">
      <w:pPr>
        <w:pStyle w:val="3"/>
      </w:pPr>
      <w:bookmarkStart w:id="81" w:name="_Toc378687716"/>
      <w:bookmarkStart w:id="82" w:name="_Toc382209164"/>
      <w:r>
        <w:rPr>
          <w:noProof/>
        </w:rPr>
        <w:pict w14:anchorId="1F1189A3">
          <v:group id="组合 1966" o:spid="_x0000_s2544" style="position:absolute;left:0;text-align:left;margin-left:.15pt;margin-top:27.15pt;width:444pt;height:557.25pt;z-index:29;mso-height-relative:margin" coordorigin=",-553" coordsize="56388,82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">
            <v:group id="组合 1616" o:spid="_x0000_s2545" style="position:absolute;top:-553;width:56388;height:82235" coordorigin=",-553" coordsize="56388,82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K0AqcQAAADdAAAA&#10;DwAAAAAAAAAAAAAAAACqAgAAZHJzL2Rvd25yZXYueG1sUEsFBgAAAAAEAAQA+gAAAJsDAAAAAA==&#10;">
              <v:group id="_x0000_s2546" style="position:absolute;top:-553;width:56388;height:82235" coordorigin="95,399" coordsize="56388,822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MTETsMAAADdAAAADwAAAGRycy9kb3ducmV2LnhtbERPS4vCMBC+L/gfwgje&#10;NK2iLl2jiKh4EMEHLHsbmrEtNpPSxLb++82CsLf5+J6zWHWmFA3VrrCsIB5FIIhTqwvOFNyuu+En&#10;COeRNZaWScGLHKyWvY8FJtq2fKbm4jMRQtglqCD3vkqkdGlOBt3IVsSBu9vaoA+wzqSusQ3hppTj&#10;KJpJgwWHhhwr2uSUPi5Po2DfYruexNvm+LhvXj/X6en7GJNSg363/gLhqfP/4rf7oMP8aTyH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xMROwwAAAN0AAAAP&#10;AAAAAAAAAAAAAAAAAKoCAABkcnMvZG93bnJldi54bWxQSwUGAAAAAAQABAD6AAAAmgMAAAAA&#10;">
                <v:group id="组合 334" o:spid="_x0000_s2547" style="position:absolute;left:95;top:8477;width:19181;height:64862" coordorigin="-23,286" coordsize="23758,648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VtQPMcAAADdAAAADwAAAGRycy9kb3ducmV2LnhtbESPT2vCQBDF7wW/wzKC&#10;t7pJi0VSNyJSiwcpVAultyE7+YPZ2ZBdk/jtO4dCbzO8N+/9ZrOdXKsG6kPj2UC6TEARF942XBn4&#10;uhwe16BCRLbYeiYDdwqwzWcPG8ysH/mThnOslIRwyNBAHWOXaR2KmhyGpe+IRSt97zDK2lfa9jhK&#10;uGv1U5K8aIcNS0ONHe1rKq7nmzPwPuK4e07fhtO13N9/LquP71NKxizm0+4VVKQp/pv/ro9W8Fep&#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eVtQPMcAAADd&#10;AAAADwAAAAAAAAAAAAAAAACqAgAAZHJzL2Rvd25yZXYueG1sUEsFBgAAAAAEAAQA+gAAAJ4DAAAA&#10;AA==&#10;">
                  <v:shape id="AutoShape 22" o:spid="_x0000_s2548" type="#_x0000_t32" style="position:absolute;left:12084;top:51336;width:0;height:36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lTAsQAAADdAAAADwAAAGRycy9kb3ducmV2LnhtbERPS27CMBDdV+IO1iCxKw6tSmnAIFp+&#10;bSUWBQ4wxEMSEY+DbSDcvkaq1N08ve+MJo2pxIWcLy0r6HUTEMSZ1SXnCnbbxeMAhA/IGivLpOBG&#10;Hibj1sMIU22v/EOXTchFDGGfooIihDqV0mcFGfRdWxNH7mCdwRChy6V2eI3hppJPSdKXBkuODQXW&#10;9FFQdtycjYLytPpy7997ft3OcK2fb2a+qJZKddrNdAgiUBP+xX/uTx3nv/Te4P5NPEGO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eVMCxAAAAN0AAAAPAAAAAAAAAAAA&#10;AAAAAKECAABkcnMvZG93bnJldi54bWxQSwUGAAAAAAQABAD5AAAAkgMAAAAA&#10;" strokecolor="#77933c" strokeweight="1pt">
                    <v:stroke endarrow="block"/>
                    <v:shadow color="#4e6128" offset="1pt"/>
                  </v:shape>
                  <v:shape id="AutoShape 20" o:spid="_x0000_s2549" type="#_x0000_t32" style="position:absolute;left:11825;top:36102;width:0;height:36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8wIsYAAADdAAAADwAAAGRycy9kb3ducmV2LnhtbESPQU8CQQyF7yT8h0lJvMksEMSsDERF&#10;FEw8CP6AulN3N+x01pkBln9vDybc2rzX977Ol51r1IlCrD0bGA0zUMSFtzWXBr7269t7UDEhW2w8&#10;k4ELRVgu+r055taf+ZNOu1QqCeGYo4EqpTbXOhYVOYxD3xKL9uODwyRrKLUNeJZw1+hxlt1phzVL&#10;Q4UtPVdUHHZHZ6D+fduGp/dvnu1X+GEnF/eybl6NuRl0jw+gEnXpav6/3ljBn46FX76REf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vMCLGAAAA3QAAAA8AAAAAAAAA&#10;AAAAAAAAoQIAAGRycy9kb3ducmV2LnhtbFBLBQYAAAAABAAEAPkAAACUAwAAAAA=&#10;" strokecolor="#77933c" strokeweight="1pt">
                    <v:stroke endarrow="block"/>
                    <v:shadow color="#4e6128" offset="1pt"/>
                  </v:shape>
                  <v:shape id="AutoShape 18" o:spid="_x0000_s2550" type="#_x0000_t32" style="position:absolute;left:11235;top:21148;width:0;height:36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OVucMAAADdAAAADwAAAGRycy9kb3ducmV2LnhtbERPyW7CMBC9V+o/WFOJW3EAlaKAQbSs&#10;ReLA8gHTeJpExONgGwh/XyNV6m2e3jqjSWMqcSXnS8sKOu0EBHFmdcm5guNh8ToA4QOyxsoyKbiT&#10;h8n4+WmEqbY33tF1H3IRQ9inqKAIoU6l9FlBBn3b1sSR+7HOYIjQ5VI7vMVwU8lukvSlwZJjQ4E1&#10;fRaUnfYXo6A8r77cx+ab3w8z3Ore3cwX1VKp1kszHYII1IR/8Z97reP8t24HHt/EE+T4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jlbnDAAAA3QAAAA8AAAAAAAAAAAAA&#10;AAAAoQIAAGRycy9kb3ducmV2LnhtbFBLBQYAAAAABAAEAPkAAACRAwAAAAA=&#10;" strokecolor="#77933c" strokeweight="1pt">
                    <v:stroke endarrow="block"/>
                    <v:shadow color="#4e6128" offset="1pt"/>
                  </v:shape>
                  <v:shape id="Rectangle 38" o:spid="_x0000_s2551" type="#_x0000_t176" style="position:absolute;left:803;top:286;width:20999;height:35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P3sMA&#10;AADdAAAADwAAAGRycy9kb3ducmV2LnhtbERPzWrCQBC+C77DMkJvujHQYqNrsC1qDyLU9gGG7Jik&#10;zc6GzGrSt+8WBG/z8f3OKh9co67USe3ZwHyWgCIuvK25NPD1uZ0uQElAtth4JgO/JJCvx6MVZtb3&#10;/EHXUyhVDGHJ0EAVQptpLUVFDmXmW+LInX3nMETYldp22Mdw1+g0SZ60w5pjQ4UtvVZU/JwuzkA4&#10;7nYHfhPZt/v0e3i+yMtxuzDmYTJslqACDeEuvrnfbZz/mKbw/008Q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vP3sMAAADdAAAADwAAAAAAAAAAAAAAAACYAgAAZHJzL2Rv&#10;d25yZXYueG1sUEsFBgAAAAAEAAQA9QAAAIgDAAAAAA==&#10;" fillcolor="#9eeaff" strokecolor="#46aac5">
                    <v:fill color2="#e4f9ff" rotate="t" angle="180" colors="0 #9eeaff;22938f #bbefff;1 #e4f9ff" focus="100%" type="gradient"/>
                    <v:shadow on="t" color="black" opacity="24903f" origin=",.5" offset="0,.55556mm"/>
                    <v:textbox>
                      <w:txbxContent>
                        <w:p w14:paraId="2667B8DF" w14:textId="77777777" w:rsidR="005F0000" w:rsidRPr="00610145" w:rsidRDefault="005F0000" w:rsidP="00D164F2">
                          <w:pPr>
                            <w:spacing w:line="360" w:lineRule="auto"/>
                            <w:jc w:val="center"/>
                            <w:rPr>
                              <w:rFonts w:ascii="宋体" w:hAnsi="宋体"/>
                              <w:b/>
                              <w:sz w:val="21"/>
                            </w:rPr>
                          </w:pPr>
                          <w:r w:rsidRPr="00610145">
                            <w:rPr>
                              <w:rFonts w:ascii="宋体" w:hAnsi="宋体" w:hint="eastAsia"/>
                              <w:b/>
                              <w:sz w:val="21"/>
                            </w:rPr>
                            <w:t>网上申报方式（</w:t>
                          </w:r>
                          <w:r w:rsidRPr="00610145">
                            <w:rPr>
                              <w:rFonts w:ascii="宋体" w:hAnsi="宋体"/>
                              <w:b/>
                              <w:sz w:val="21"/>
                            </w:rPr>
                            <w:t>推荐）</w:t>
                          </w:r>
                        </w:p>
                      </w:txbxContent>
                    </v:textbox>
                  </v:shape>
                  <v:shape id="AutoShape 40" o:spid="_x0000_s2552" type="#_x0000_t32" style="position:absolute;left:11522;top:3333;width:7;height:33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DOZcEAAADdAAAADwAAAGRycy9kb3ducmV2LnhtbERP24rCMBB9X/Afwgi+rel6Q7pG8cLC&#10;vtr6AUMzNtVmUppYq1+/WRB8m8O5zmrT21p01PrKsYKvcQKCuHC64lLBKf/5XILwAVlj7ZgUPMjD&#10;Zj34WGGq3Z2P1GWhFDGEfYoKTAhNKqUvDFn0Y9cQR+7sWoshwraUusV7DLe1nCTJQlqsODYYbGhv&#10;qLhmN6tg+8i65cXU/Nxd89nlbPJZuB2UGg377TeIQH14i1/uXx3nzydT+P8mni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4M5lwQAAAN0AAAAPAAAAAAAAAAAAAAAA&#10;AKECAABkcnMvZG93bnJldi54bWxQSwUGAAAAAAQABAD5AAAAjwMAAAAA&#10;" strokecolor="#77933c">
                    <v:stroke endarrow="block"/>
                  </v:shape>
                  <v:rect id="Rectangle 39" o:spid="_x0000_s2553" style="position:absolute;left:95;top:6572;width:23146;height:153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GxEcMA&#10;AADdAAAADwAAAGRycy9kb3ducmV2LnhtbERP3UrDMBS+F3yHcARvxKWWKaMuLTocm3ez7gHOmmNb&#10;bE66JOuytzeC4N35+H7PsopmEBM531tW8DDLQBA3VvfcKth/ru8XIHxA1jhYJgUX8lCV11dLLLQ9&#10;8wdNdWhFCmFfoIIuhLGQ0jcdGfQzOxIn7ss6gyFB10rt8JzCzSDzLHuSBntODR2OtOqo+a5PRsH7&#10;3SLGmvLTZnd8Wx8czV8n3Cp1exNfnkEEiuFf/Ofe6jT/MZ/D7zfpB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GxEc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5B222B74" w14:textId="77777777" w:rsidR="005F0000" w:rsidRPr="00610145" w:rsidRDefault="005F0000" w:rsidP="00D164F2">
                          <w:pPr>
                            <w:spacing w:line="276" w:lineRule="auto"/>
                            <w:rPr>
                              <w:rFonts w:ascii="宋体" w:hAnsi="宋体"/>
                              <w:b/>
                              <w:sz w:val="18"/>
                              <w:szCs w:val="18"/>
                            </w:rPr>
                          </w:pPr>
                          <w:r w:rsidRPr="00610145">
                            <w:rPr>
                              <w:rFonts w:ascii="宋体" w:hAnsi="宋体" w:hint="eastAsia"/>
                              <w:b/>
                              <w:sz w:val="18"/>
                              <w:szCs w:val="18"/>
                            </w:rPr>
                            <w:t>安装BJCA数字证书后登陆网上申报系统：</w:t>
                          </w:r>
                        </w:p>
                        <w:p w14:paraId="48E9E060" w14:textId="77777777" w:rsidR="005F0000" w:rsidRPr="00610145" w:rsidRDefault="005F0000" w:rsidP="00D164F2">
                          <w:pPr>
                            <w:spacing w:line="276" w:lineRule="auto"/>
                            <w:rPr>
                              <w:rFonts w:ascii="宋体" w:hAnsi="宋体"/>
                              <w:sz w:val="18"/>
                              <w:szCs w:val="18"/>
                            </w:rPr>
                          </w:pPr>
                          <w:r w:rsidRPr="00610145">
                            <w:rPr>
                              <w:rFonts w:ascii="宋体" w:hAnsi="宋体" w:hint="eastAsia"/>
                              <w:sz w:val="18"/>
                              <w:szCs w:val="18"/>
                            </w:rPr>
                            <w:t>用人单位登陆北京市社会保险网上服务平台，</w:t>
                          </w:r>
                          <w:r w:rsidRPr="00610145">
                            <w:rPr>
                              <w:rFonts w:ascii="宋体" w:hAnsi="宋体"/>
                              <w:sz w:val="18"/>
                              <w:szCs w:val="18"/>
                            </w:rPr>
                            <w:t>点击</w:t>
                          </w:r>
                          <w:r w:rsidRPr="00610145">
                            <w:rPr>
                              <w:rFonts w:ascii="宋体" w:hAnsi="宋体" w:hint="eastAsia"/>
                              <w:b/>
                              <w:sz w:val="18"/>
                              <w:szCs w:val="18"/>
                            </w:rPr>
                            <w:t>“单位用户登录”</w:t>
                          </w:r>
                          <w:r w:rsidRPr="00610145">
                            <w:rPr>
                              <w:rFonts w:ascii="宋体" w:hAnsi="宋体" w:hint="eastAsia"/>
                              <w:sz w:val="18"/>
                              <w:szCs w:val="18"/>
                            </w:rPr>
                            <w:t>，使用单位数字证书（USB Key），进入网上申报系统。</w:t>
                          </w:r>
                        </w:p>
                      </w:txbxContent>
                    </v:textbox>
                  </v:rect>
                  <v:rect id="Rectangle 17" o:spid="_x0000_s2554" style="position:absolute;left:-23;top:24767;width:23146;height:110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0UisMA&#10;AADdAAAADwAAAGRycy9kb3ducmV2LnhtbERP3U7CMBS+J/EdmmPijYHOBQwZFKJGAt7h4AEO62Fb&#10;XE9nW0Z9e2tiwt358v2e5TqaTgzkfGtZwdMkA0FcWd1yreB42IznIHxA1thZJgU/5GG9uhstsdD2&#10;yp80lKEWKYR9gQqaEPpCSl81ZNBPbE+cuLN1BkOCrpba4TWFm07mWfYsDbacGhrs6a2h6qu8GAUf&#10;j/MYS8ov2/33++bkaPo64E6ph/v4sgARKIab+N+902n+LJ/B3zfp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C0Ui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82F9314" w14:textId="77777777" w:rsidR="005F0000" w:rsidRPr="00610145" w:rsidRDefault="005F0000" w:rsidP="00D164F2">
                          <w:pPr>
                            <w:rPr>
                              <w:rFonts w:ascii="宋体" w:hAnsi="宋体"/>
                              <w:b/>
                              <w:sz w:val="18"/>
                              <w:szCs w:val="18"/>
                            </w:rPr>
                          </w:pPr>
                          <w:r w:rsidRPr="00610145">
                            <w:rPr>
                              <w:rFonts w:ascii="宋体" w:hAnsi="宋体" w:hint="eastAsia"/>
                              <w:b/>
                              <w:sz w:val="18"/>
                              <w:szCs w:val="18"/>
                            </w:rPr>
                            <w:t>网上</w:t>
                          </w:r>
                          <w:r w:rsidRPr="00610145">
                            <w:rPr>
                              <w:rFonts w:ascii="宋体" w:hAnsi="宋体"/>
                              <w:b/>
                              <w:sz w:val="18"/>
                              <w:szCs w:val="18"/>
                            </w:rPr>
                            <w:t>申报业务操作</w:t>
                          </w:r>
                          <w:r w:rsidRPr="00610145">
                            <w:rPr>
                              <w:rFonts w:ascii="宋体" w:hAnsi="宋体" w:hint="eastAsia"/>
                              <w:b/>
                              <w:sz w:val="18"/>
                              <w:szCs w:val="18"/>
                            </w:rPr>
                            <w:t>：</w:t>
                          </w:r>
                        </w:p>
                        <w:p w14:paraId="242A291B" w14:textId="77777777" w:rsidR="005F0000" w:rsidRPr="00610145" w:rsidRDefault="005F0000" w:rsidP="00D164F2">
                          <w:pPr>
                            <w:rPr>
                              <w:rFonts w:ascii="宋体" w:hAnsi="宋体"/>
                              <w:b/>
                              <w:sz w:val="18"/>
                              <w:szCs w:val="18"/>
                            </w:rPr>
                          </w:pPr>
                          <w:r w:rsidRPr="00610145">
                            <w:rPr>
                              <w:rFonts w:ascii="宋体" w:hAnsi="宋体" w:hint="eastAsia"/>
                              <w:sz w:val="18"/>
                              <w:szCs w:val="18"/>
                            </w:rPr>
                            <w:t>用人单位通过</w:t>
                          </w:r>
                          <w:r w:rsidRPr="00610145">
                            <w:rPr>
                              <w:rFonts w:ascii="宋体" w:hAnsi="宋体" w:hint="eastAsia"/>
                              <w:b/>
                              <w:sz w:val="18"/>
                              <w:szCs w:val="18"/>
                            </w:rPr>
                            <w:t xml:space="preserve">“申报业务管理” </w:t>
                          </w:r>
                          <w:r w:rsidRPr="00610145">
                            <w:rPr>
                              <w:rFonts w:ascii="宋体" w:hAnsi="宋体" w:hint="eastAsia"/>
                              <w:sz w:val="18"/>
                              <w:szCs w:val="18"/>
                            </w:rPr>
                            <w:t>中的</w:t>
                          </w:r>
                          <w:r w:rsidRPr="00610145">
                            <w:rPr>
                              <w:rFonts w:ascii="宋体" w:hAnsi="宋体" w:hint="eastAsia"/>
                              <w:b/>
                              <w:sz w:val="18"/>
                              <w:szCs w:val="18"/>
                            </w:rPr>
                            <w:t>“职工上年月均</w:t>
                          </w:r>
                          <w:r w:rsidRPr="00610145">
                            <w:rPr>
                              <w:rFonts w:ascii="宋体" w:hAnsi="宋体"/>
                              <w:b/>
                              <w:sz w:val="18"/>
                              <w:szCs w:val="18"/>
                            </w:rPr>
                            <w:t>工资收入</w:t>
                          </w:r>
                          <w:r w:rsidRPr="00610145">
                            <w:rPr>
                              <w:rFonts w:ascii="宋体" w:hAnsi="宋体" w:hint="eastAsia"/>
                              <w:b/>
                              <w:sz w:val="18"/>
                              <w:szCs w:val="18"/>
                            </w:rPr>
                            <w:t xml:space="preserve">申报” </w:t>
                          </w:r>
                          <w:r w:rsidRPr="00610145">
                            <w:rPr>
                              <w:rFonts w:ascii="宋体" w:hAnsi="宋体" w:hint="eastAsia"/>
                              <w:sz w:val="18"/>
                              <w:szCs w:val="18"/>
                            </w:rPr>
                            <w:t>模块录入</w:t>
                          </w:r>
                          <w:r w:rsidRPr="00610145">
                            <w:rPr>
                              <w:rFonts w:ascii="宋体" w:hAnsi="宋体"/>
                              <w:sz w:val="18"/>
                              <w:szCs w:val="18"/>
                            </w:rPr>
                            <w:t>职工缴费工资信息并提交。</w:t>
                          </w:r>
                        </w:p>
                      </w:txbxContent>
                    </v:textbox>
                  </v:rect>
                  <v:rect id="Rectangle 19" o:spid="_x0000_s2555" style="position:absolute;left:590;top:39718;width:23145;height:111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cMA&#10;AADdAAAADwAAAGRycy9kb3ducmV2LnhtbERP3U7CMBS+N/EdmmPCjZGORQgZFKJGAtzh9AEO63Fb&#10;XE9HW0Z9e0pi4t358v2e5TqaTgzkfGtZwWScgSCurG65VvD1uXmag/ABWWNnmRT8kof16v5uiYW2&#10;F/6goQy1SCHsC1TQhNAXUvqqIYN+bHvixH1bZzAk6GqpHV5SuOlknmUzabDl1NBgT28NVT/l2SjY&#10;P85jLCk/bw+n983R0fPrgDulRg/xZQEiUAz/4j/3Tqf503wGt2/SCXJ1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K/c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908D4A5" w14:textId="77777777" w:rsidR="005F0000" w:rsidRPr="00610145" w:rsidRDefault="005F0000" w:rsidP="00D164F2">
                          <w:pPr>
                            <w:rPr>
                              <w:rFonts w:ascii="宋体" w:hAnsi="宋体"/>
                              <w:sz w:val="18"/>
                              <w:szCs w:val="18"/>
                            </w:rPr>
                          </w:pPr>
                          <w:r w:rsidRPr="00610145">
                            <w:rPr>
                              <w:rFonts w:ascii="宋体" w:hAnsi="宋体" w:hint="eastAsia"/>
                              <w:b/>
                              <w:sz w:val="18"/>
                              <w:szCs w:val="18"/>
                            </w:rPr>
                            <w:t>查询业务办理</w:t>
                          </w:r>
                          <w:r w:rsidRPr="00610145">
                            <w:rPr>
                              <w:rFonts w:ascii="宋体" w:hAnsi="宋体"/>
                              <w:b/>
                              <w:sz w:val="18"/>
                              <w:szCs w:val="18"/>
                            </w:rPr>
                            <w:t>回馈</w:t>
                          </w:r>
                          <w:r w:rsidRPr="00610145">
                            <w:rPr>
                              <w:rFonts w:ascii="宋体" w:hAnsi="宋体" w:hint="eastAsia"/>
                              <w:b/>
                              <w:sz w:val="18"/>
                              <w:szCs w:val="18"/>
                            </w:rPr>
                            <w:t>：</w:t>
                          </w:r>
                        </w:p>
                        <w:p w14:paraId="32D265E1" w14:textId="77777777" w:rsidR="005F0000" w:rsidRPr="00610145" w:rsidRDefault="005F0000" w:rsidP="00D164F2">
                          <w:pPr>
                            <w:rPr>
                              <w:rFonts w:ascii="宋体" w:hAnsi="宋体"/>
                              <w:sz w:val="18"/>
                              <w:szCs w:val="18"/>
                            </w:rPr>
                          </w:pPr>
                          <w:r w:rsidRPr="00610145">
                            <w:rPr>
                              <w:rFonts w:ascii="宋体" w:hAnsi="宋体" w:hint="eastAsia"/>
                              <w:sz w:val="18"/>
                              <w:szCs w:val="18"/>
                            </w:rPr>
                            <w:t>提交</w:t>
                          </w:r>
                          <w:r w:rsidRPr="00610145">
                            <w:rPr>
                              <w:rFonts w:ascii="宋体" w:hAnsi="宋体"/>
                              <w:sz w:val="18"/>
                              <w:szCs w:val="18"/>
                            </w:rPr>
                            <w:t>业务两个小时后，用人单位再次进入</w:t>
                          </w:r>
                          <w:r w:rsidRPr="00610145">
                            <w:rPr>
                              <w:rFonts w:ascii="宋体" w:hAnsi="宋体" w:hint="eastAsia"/>
                              <w:sz w:val="18"/>
                              <w:szCs w:val="18"/>
                            </w:rPr>
                            <w:t>“申报业务</w:t>
                          </w:r>
                          <w:r w:rsidRPr="00610145">
                            <w:rPr>
                              <w:rFonts w:ascii="宋体" w:hAnsi="宋体"/>
                              <w:sz w:val="18"/>
                              <w:szCs w:val="18"/>
                            </w:rPr>
                            <w:t>管理模块</w:t>
                          </w:r>
                          <w:r w:rsidRPr="00610145">
                            <w:rPr>
                              <w:rFonts w:ascii="宋体" w:hAnsi="宋体" w:hint="eastAsia"/>
                              <w:sz w:val="18"/>
                              <w:szCs w:val="18"/>
                            </w:rPr>
                            <w:t>”中</w:t>
                          </w:r>
                          <w:r w:rsidRPr="00610145">
                            <w:rPr>
                              <w:rFonts w:ascii="宋体" w:hAnsi="宋体"/>
                              <w:sz w:val="18"/>
                              <w:szCs w:val="18"/>
                            </w:rPr>
                            <w:t>的</w:t>
                          </w:r>
                          <w:r w:rsidRPr="00610145">
                            <w:rPr>
                              <w:rFonts w:ascii="宋体" w:hAnsi="宋体" w:hint="eastAsia"/>
                              <w:sz w:val="18"/>
                              <w:szCs w:val="18"/>
                            </w:rPr>
                            <w:t>“职工</w:t>
                          </w:r>
                          <w:r w:rsidRPr="00610145">
                            <w:rPr>
                              <w:rFonts w:ascii="宋体" w:hAnsi="宋体"/>
                              <w:sz w:val="18"/>
                              <w:szCs w:val="18"/>
                            </w:rPr>
                            <w:t>上年</w:t>
                          </w:r>
                          <w:r w:rsidRPr="00610145">
                            <w:rPr>
                              <w:rFonts w:ascii="宋体" w:hAnsi="宋体" w:hint="eastAsia"/>
                              <w:sz w:val="18"/>
                              <w:szCs w:val="18"/>
                            </w:rPr>
                            <w:t>月</w:t>
                          </w:r>
                          <w:r w:rsidRPr="00610145">
                            <w:rPr>
                              <w:rFonts w:ascii="宋体" w:hAnsi="宋体"/>
                              <w:sz w:val="18"/>
                              <w:szCs w:val="18"/>
                            </w:rPr>
                            <w:t>均工资收入申报</w:t>
                          </w:r>
                          <w:r w:rsidRPr="00610145">
                            <w:rPr>
                              <w:rFonts w:ascii="宋体" w:hAnsi="宋体" w:hint="eastAsia"/>
                              <w:sz w:val="18"/>
                              <w:szCs w:val="18"/>
                            </w:rPr>
                            <w:t>”模块</w:t>
                          </w:r>
                          <w:r w:rsidRPr="00610145">
                            <w:rPr>
                              <w:rFonts w:ascii="宋体" w:hAnsi="宋体"/>
                              <w:sz w:val="18"/>
                              <w:szCs w:val="18"/>
                            </w:rPr>
                            <w:t>查看</w:t>
                          </w:r>
                          <w:r w:rsidRPr="00610145">
                            <w:rPr>
                              <w:rFonts w:ascii="宋体" w:hAnsi="宋体" w:hint="eastAsia"/>
                              <w:sz w:val="18"/>
                              <w:szCs w:val="18"/>
                            </w:rPr>
                            <w:t>是否</w:t>
                          </w:r>
                          <w:r w:rsidRPr="00610145">
                            <w:rPr>
                              <w:rFonts w:ascii="宋体" w:hAnsi="宋体"/>
                              <w:sz w:val="18"/>
                              <w:szCs w:val="18"/>
                            </w:rPr>
                            <w:t>有未核定成功的职工。</w:t>
                          </w:r>
                        </w:p>
                        <w:p w14:paraId="4C9B46F6" w14:textId="77777777" w:rsidR="005F0000" w:rsidRPr="00610145" w:rsidRDefault="005F0000" w:rsidP="00D164F2">
                          <w:pPr>
                            <w:rPr>
                              <w:rFonts w:ascii="宋体" w:hAnsi="宋体"/>
                              <w:sz w:val="18"/>
                              <w:szCs w:val="18"/>
                            </w:rPr>
                          </w:pPr>
                        </w:p>
                        <w:p w14:paraId="7BFE21DE" w14:textId="77777777" w:rsidR="005F0000" w:rsidRPr="00610145" w:rsidRDefault="005F0000" w:rsidP="00D164F2">
                          <w:pPr>
                            <w:rPr>
                              <w:rFonts w:ascii="宋体" w:hAnsi="宋体"/>
                              <w:sz w:val="18"/>
                              <w:szCs w:val="18"/>
                            </w:rPr>
                          </w:pPr>
                        </w:p>
                      </w:txbxContent>
                    </v:textbox>
                  </v:rect>
                  <v:rect id="Rectangle 21" o:spid="_x0000_s2556" style="position:absolute;left:331;top:55235;width:23146;height:99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MvZsMA&#10;AADdAAAADwAAAGRycy9kb3ducmV2LnhtbERP3U7CMBS+N/EdmkPijYHOBZVMChEiEe508ACH9bgt&#10;rKezLaO8vTUx8e58+X7PfBlNJwZyvrWs4GGSgSCurG65VnDYb8YzED4ga+wsk4IreVgubm/mWGh7&#10;4U8aylCLFMK+QAVNCH0hpa8aMugntidO3Jd1BkOCrpba4SWFm07mWfYkDbacGhrsad1QdSrPRsHu&#10;fhZjSfn5/eP7bXN0NF0NuFXqbhRfX0AEiuFf/Ofe6jT/MX+G32/SC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MvZ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7226EC49" w14:textId="77777777" w:rsidR="005F0000" w:rsidRPr="00610145" w:rsidRDefault="005F0000" w:rsidP="00D164F2">
                          <w:pPr>
                            <w:rPr>
                              <w:rFonts w:ascii="宋体" w:hAnsi="宋体"/>
                              <w:b/>
                              <w:sz w:val="18"/>
                              <w:szCs w:val="18"/>
                            </w:rPr>
                          </w:pPr>
                          <w:r w:rsidRPr="00610145">
                            <w:rPr>
                              <w:rFonts w:ascii="宋体" w:hAnsi="宋体" w:hint="eastAsia"/>
                              <w:b/>
                              <w:sz w:val="18"/>
                              <w:szCs w:val="18"/>
                            </w:rPr>
                            <w:t>报表</w:t>
                          </w:r>
                          <w:r w:rsidRPr="00610145">
                            <w:rPr>
                              <w:rFonts w:ascii="宋体" w:hAnsi="宋体"/>
                              <w:b/>
                              <w:sz w:val="18"/>
                              <w:szCs w:val="18"/>
                            </w:rPr>
                            <w:t>打印：</w:t>
                          </w:r>
                        </w:p>
                        <w:p w14:paraId="5A43A18E" w14:textId="77777777" w:rsidR="005F0000" w:rsidRPr="00610145" w:rsidRDefault="005F0000" w:rsidP="00D164F2">
                          <w:pPr>
                            <w:rPr>
                              <w:rFonts w:ascii="宋体" w:hAnsi="宋体"/>
                              <w:sz w:val="18"/>
                              <w:szCs w:val="18"/>
                            </w:rPr>
                          </w:pPr>
                          <w:r w:rsidRPr="00610145">
                            <w:rPr>
                              <w:rFonts w:ascii="宋体" w:hAnsi="宋体"/>
                              <w:sz w:val="18"/>
                              <w:szCs w:val="18"/>
                            </w:rPr>
                            <w:t>用人单位进入</w:t>
                          </w:r>
                          <w:r w:rsidRPr="00610145">
                            <w:rPr>
                              <w:rFonts w:ascii="宋体" w:hAnsi="宋体" w:hint="eastAsia"/>
                              <w:b/>
                              <w:sz w:val="18"/>
                              <w:szCs w:val="18"/>
                            </w:rPr>
                            <w:t>“业务报表</w:t>
                          </w:r>
                          <w:r w:rsidRPr="00610145">
                            <w:rPr>
                              <w:rFonts w:ascii="宋体" w:hAnsi="宋体"/>
                              <w:b/>
                              <w:sz w:val="18"/>
                              <w:szCs w:val="18"/>
                            </w:rPr>
                            <w:t>查询</w:t>
                          </w:r>
                          <w:r w:rsidRPr="00610145">
                            <w:rPr>
                              <w:rFonts w:ascii="宋体" w:hAnsi="宋体" w:hint="eastAsia"/>
                              <w:b/>
                              <w:sz w:val="18"/>
                              <w:szCs w:val="18"/>
                            </w:rPr>
                            <w:t>”</w:t>
                          </w:r>
                          <w:r w:rsidRPr="00610145">
                            <w:rPr>
                              <w:rFonts w:ascii="宋体" w:hAnsi="宋体" w:hint="eastAsia"/>
                              <w:sz w:val="18"/>
                              <w:szCs w:val="18"/>
                            </w:rPr>
                            <w:t>模块</w:t>
                          </w:r>
                          <w:r w:rsidRPr="00610145">
                            <w:rPr>
                              <w:rFonts w:ascii="宋体" w:hAnsi="宋体"/>
                              <w:sz w:val="18"/>
                              <w:szCs w:val="18"/>
                            </w:rPr>
                            <w:t>，打印出《</w:t>
                          </w:r>
                          <w:r w:rsidRPr="00610145">
                            <w:rPr>
                              <w:rFonts w:ascii="宋体" w:hAnsi="宋体" w:hint="eastAsia"/>
                              <w:sz w:val="18"/>
                              <w:szCs w:val="18"/>
                            </w:rPr>
                            <w:t>职工</w:t>
                          </w:r>
                          <w:r w:rsidRPr="00610145">
                            <w:rPr>
                              <w:rFonts w:ascii="宋体" w:hAnsi="宋体"/>
                              <w:sz w:val="18"/>
                              <w:szCs w:val="18"/>
                            </w:rPr>
                            <w:t>上年余额均工资收入申请表》</w:t>
                          </w:r>
                          <w:r w:rsidRPr="00610145">
                            <w:rPr>
                              <w:rFonts w:ascii="宋体" w:hAnsi="宋体" w:hint="eastAsia"/>
                              <w:sz w:val="18"/>
                              <w:szCs w:val="18"/>
                            </w:rPr>
                            <w:t>，</w:t>
                          </w:r>
                          <w:r w:rsidRPr="00610145">
                            <w:rPr>
                              <w:rFonts w:ascii="宋体" w:hAnsi="宋体"/>
                              <w:sz w:val="18"/>
                              <w:szCs w:val="18"/>
                            </w:rPr>
                            <w:t>留存</w:t>
                          </w:r>
                          <w:r w:rsidRPr="00610145">
                            <w:rPr>
                              <w:rFonts w:ascii="宋体" w:hAnsi="宋体" w:hint="eastAsia"/>
                              <w:sz w:val="18"/>
                              <w:szCs w:val="18"/>
                            </w:rPr>
                            <w:t>备查</w:t>
                          </w:r>
                          <w:r w:rsidRPr="00610145">
                            <w:rPr>
                              <w:rFonts w:ascii="宋体" w:hAnsi="宋体"/>
                              <w:sz w:val="18"/>
                              <w:szCs w:val="18"/>
                            </w:rPr>
                            <w:t xml:space="preserve">。 </w:t>
                          </w:r>
                        </w:p>
                      </w:txbxContent>
                    </v:textbox>
                  </v:rect>
                </v:group>
                <v:group id="组合 317" o:spid="_x0000_s2557" style="position:absolute;left:8972;top:73082;width:35909;height:9553" coordorigin="154,-3118" coordsize="48482,9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N5qBxgAAAN0A&#10;AAAPAAAAAAAAAAAAAAAAAKoCAABkcnMvZG93bnJldi54bWxQSwUGAAAAAAQABAD6AAAAnQMAAAAA&#10;">
                  <v:line id="直接连接符 49" o:spid="_x0000_s2558" style="position:absolute;visibility:visible" from="154,-3118" to="154,-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jKd8MAAADdAAAADwAAAGRycy9kb3ducmV2LnhtbERPTWvCQBC9F/wPywi91Y2BSpO6igqK&#10;Bw9W7X2anSbR7GzcXTX+e7dQ8DaP9znjaWcacSXna8sKhoMEBHFhdc2lgsN++fYBwgdkjY1lUnAn&#10;D9NJ72WMubY3/qLrLpQihrDPUUEVQptL6YuKDPqBbYkj92udwRChK6V2eIvhppFpkoykwZpjQ4Ut&#10;LSoqTruLURDOx9V86zY/32WaXdxwY5dnt1bqtd/NPkEE6sJT/O9e6zj/Pc3g75t4gp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IynfDAAAA3QAAAA8AAAAAAAAAAAAA&#10;AAAAoQIAAGRycy9kb3ducmV2LnhtbFBLBQYAAAAABAAEAPkAAACRAwAAAAA=&#10;" strokecolor="#77933c"/>
                  <v:shape id="AutoShape 8" o:spid="_x0000_s2559" type="#_x0000_t176" style="position:absolute;left:14067;top:2015;width:21836;height:41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ymC8gA&#10;AADdAAAADwAAAGRycy9kb3ducmV2LnhtbESPQW/CMAyF70j7D5EncUGQbohp6wiITSBx6AW2A7tZ&#10;jWm7NU6XBOj+/XxA4mbrPb/3eb7sXavOFGLj2cDDJANFXHrbcGXg82MzfgYVE7LF1jMZ+KMIy8Xd&#10;YI659Rfe0XmfKiUhHHM0UKfU5VrHsiaHceI7YtGOPjhMsoZK24AXCXetfsyyJ+2wYWmosaP3msqf&#10;/ckZmH5l4TBav33Ttji+rH6bonC7aMzwvl+9gkrUp5v5er21gj+bCr98IyPox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GfKYLyAAAAN0AAAAPAAAAAAAAAAAAAAAAAJgCAABk&#10;cnMvZG93bnJldi54bWxQSwUGAAAAAAQABAD1AAAAjQMAAAAA&#10;" fillcolor="#ffa2a1" strokecolor="#be4b48">
                    <v:fill color2="#ffe5e5" rotate="t" angle="180" colors="0 #ffa2a1;22938f #ffbebd;1 #ffe5e5" focus="100%" type="gradient"/>
                    <v:shadow on="t" color="black" opacity="24903f" origin=",.5" offset="0,.55556mm"/>
                    <v:textbox>
                      <w:txbxContent>
                        <w:p w14:paraId="778CDD28" w14:textId="77777777" w:rsidR="005F0000" w:rsidRPr="00610145" w:rsidRDefault="005F0000" w:rsidP="00D164F2">
                          <w:pPr>
                            <w:jc w:val="center"/>
                            <w:rPr>
                              <w:rFonts w:ascii="宋体" w:hAnsi="宋体"/>
                              <w:b/>
                              <w:sz w:val="28"/>
                              <w:szCs w:val="18"/>
                            </w:rPr>
                          </w:pPr>
                          <w:r w:rsidRPr="00610145">
                            <w:rPr>
                              <w:rFonts w:ascii="宋体" w:hAnsi="宋体" w:hint="eastAsia"/>
                              <w:b/>
                              <w:sz w:val="28"/>
                              <w:szCs w:val="18"/>
                            </w:rPr>
                            <w:t>业务办理完毕</w:t>
                          </w:r>
                        </w:p>
                      </w:txbxContent>
                    </v:textbox>
                  </v:shape>
                  <v:line id="直接连接符 51" o:spid="_x0000_s2560" style="position:absolute;visibility:visible" from="154,-547" to="48636,-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dQrMQAAADdAAAADwAAAGRycy9kb3ducmV2LnhtbERPPW/CMBDdK/U/WFepW3FCBSoBBxUk&#10;EANDoWU/4muSNj4H24Tw73ElpG739D5vNu9NIzpyvrasIB0kIIgLq2suFXx9rl7eQPiArLGxTAqu&#10;5GGePz7MMNP2wjvq9qEUMYR9hgqqENpMSl9UZNAPbEscuW/rDIYIXSm1w0sMN40cJslYGqw5NlTY&#10;0rKi4nd/NgrC6We9+HDb46EcTs4u3drVyW2Uen7q36cgAvXhX3x3b3ScP3pN4e+beILM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J1CsxAAAAN0AAAAPAAAAAAAAAAAA&#10;AAAAAKECAABkcnMvZG93bnJldi54bWxQSwUGAAAAAAQABAD5AAAAkgMAAAAA&#10;" strokecolor="#77933c"/>
                  <v:shape id="直接箭头连接符 54" o:spid="_x0000_s2561" type="#_x0000_t32" style="position:absolute;left:24823;top:-356;width:0;height:25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X9I8EAAADdAAAADwAAAGRycy9kb3ducmV2LnhtbERP24rCMBB9X/Afwgi+rel6Q7pG8cLC&#10;vtr6AUMzNtVmUppYq1+/WRB8m8O5zmrT21p01PrKsYKvcQKCuHC64lLBKf/5XILwAVlj7ZgUPMjD&#10;Zj34WGGq3Z2P1GWhFDGEfYoKTAhNKqUvDFn0Y9cQR+7sWoshwraUusV7DLe1nCTJQlqsODYYbGhv&#10;qLhmN6tg+8i65cXU/Nxd89nlbPJZuB2UGg377TeIQH14i1/uXx3nz6cT+P8mni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df0jwQAAAN0AAAAPAAAAAAAAAAAAAAAA&#10;AKECAABkcnMvZG93bnJldi54bWxQSwUGAAAAAAQABAD5AAAAjwMAAAAA&#10;" strokecolor="#77933c">
                    <v:stroke endarrow="block"/>
                  </v:shape>
                  <v:line id="直接连接符 55" o:spid="_x0000_s2562" style="position:absolute;visibility:visible" from="48445,-3023" to="48445,-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rQMMAAADdAAAADwAAAGRycy9kb3ducmV2LnhtbERPTWsCMRC9C/0PYQreNKtiqatRVFA8&#10;eKhW7+Nm3N12M1mTqOu/N4WCt3m8z5nMGlOJGzlfWlbQ6yYgiDOrS84VHL5XnU8QPiBrrCyTggd5&#10;mE3fWhNMtb3zjm77kIsYwj5FBUUIdSqlzwoy6Lu2Jo7c2TqDIUKXS+3wHsNNJftJ8iENlhwbCqxp&#10;WVD2u78aBeHys158ue3pmPdHV9fb2tXFbZRqvzfzMYhATXiJ/90bHecPBwP4+yae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25a0DDAAAA3QAAAA8AAAAAAAAAAAAA&#10;AAAAoQIAAGRycy9kb3ducmV2LnhtbFBLBQYAAAAABAAEAPkAAACRAwAAAAA=&#10;" strokecolor="#77933c"/>
                </v:group>
                <v:group id="组合 353" o:spid="_x0000_s2563" style="position:absolute;left:8191;top:399;width:38386;height:8364" coordorigin="-1238,399" coordsize="38385,83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6MGWcUAAADdAAAADwAAAGRycy9kb3ducmV2LnhtbERPTWvCQBC9F/wPyxS8&#10;NZtoUyTNKiJVPIRCVSi9DdkxCWZnQ3abxH/fLRR6m8f7nHwzmVYM1LvGsoIkikEQl1Y3XCm4nPdP&#10;KxDOI2tsLZOCOznYrGcPOWbajvxBw8lXIoSwy1BB7X2XSenKmgy6yHbEgbva3qAPsK+k7nEM4aaV&#10;izh+kQYbDg01drSrqbydvo2Cw4jjdpm8DcXturt/ndP3zyIhpeaP0/YVhKfJ/4v/3Ecd5qfLZ/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OjBlnFAAAA3QAA&#10;AA8AAAAAAAAAAAAAAAAAqgIAAGRycy9kb3ducmV2LnhtbFBLBQYAAAAABAAEAPoAAACcAwAAAAA=&#10;">
                  <v:shape id="流程图: 可选过程 348" o:spid="_x0000_s2564" type="#_x0000_t176" style="position:absolute;left:-1238;top:399;width:38385;height:4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pZ3bwA&#10;AADdAAAADwAAAGRycy9kb3ducmV2LnhtbERPyQrCMBC9C/5DGMGbpiouVKOIoHh1+YCxmS7YTGoT&#10;a/17Iwje5vHWWW1aU4qGaldYVjAaRiCIE6sLzhRcL/vBAoTzyBpLy6TgTQ42625nhbG2Lz5Rc/aZ&#10;CCHsYlSQe1/FUrokJ4NuaCviwKW2NugDrDOpa3yFcFPKcRTNpMGCQ0OOFe1ySu7np1FwfGS3xt/0&#10;ROLuUDqey3T2TJXq99rtEoSn1v/FP/dRh/nTyRS+34QT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7ilndvAAAAN0AAAAPAAAAAAAAAAAAAAAAAJgCAABkcnMvZG93bnJldi54&#10;bWxQSwUGAAAAAAQABAD1AAAAgQMAAAAA&#10;" fillcolor="#a3c4ff" strokecolor="#4a7ebb">
                    <v:fill color2="#e5eeff" rotate="t" angle="180" colors="0 #a3c4ff;22938f #bfd5ff;1 #e5eeff" focus="100%" type="gradient"/>
                    <v:shadow on="t" color="black" opacity="24903f" origin=",.5" offset="0,.55556mm"/>
                    <v:textbox>
                      <w:txbxContent>
                        <w:p w14:paraId="02B3C6FA" w14:textId="77777777" w:rsidR="005F0000" w:rsidRPr="00610145" w:rsidRDefault="005F0000" w:rsidP="00D164F2">
                          <w:pPr>
                            <w:spacing w:line="360" w:lineRule="auto"/>
                            <w:jc w:val="center"/>
                            <w:rPr>
                              <w:rFonts w:ascii="宋体" w:hAnsi="宋体"/>
                              <w:b/>
                              <w:sz w:val="28"/>
                              <w:szCs w:val="18"/>
                            </w:rPr>
                          </w:pPr>
                          <w:r w:rsidRPr="00610145">
                            <w:rPr>
                              <w:rFonts w:ascii="宋体" w:hAnsi="宋体" w:hint="eastAsia"/>
                              <w:b/>
                              <w:sz w:val="28"/>
                              <w:szCs w:val="18"/>
                            </w:rPr>
                            <w:t>用人</w:t>
                          </w:r>
                          <w:r w:rsidRPr="00610145">
                            <w:rPr>
                              <w:rFonts w:ascii="宋体" w:hAnsi="宋体"/>
                              <w:b/>
                              <w:sz w:val="28"/>
                              <w:szCs w:val="18"/>
                            </w:rPr>
                            <w:t>单位参保人</w:t>
                          </w:r>
                          <w:r w:rsidRPr="00610145">
                            <w:rPr>
                              <w:rFonts w:ascii="宋体" w:hAnsi="宋体" w:hint="eastAsia"/>
                              <w:b/>
                              <w:sz w:val="28"/>
                              <w:szCs w:val="18"/>
                            </w:rPr>
                            <w:t>员</w:t>
                          </w:r>
                          <w:r w:rsidRPr="00610145">
                            <w:rPr>
                              <w:rFonts w:ascii="宋体" w:hAnsi="宋体"/>
                              <w:b/>
                              <w:sz w:val="28"/>
                              <w:szCs w:val="18"/>
                            </w:rPr>
                            <w:t>缴费工资申报</w:t>
                          </w:r>
                          <w:r w:rsidRPr="00610145">
                            <w:rPr>
                              <w:rFonts w:ascii="宋体" w:hAnsi="宋体" w:hint="eastAsia"/>
                              <w:b/>
                              <w:sz w:val="28"/>
                              <w:szCs w:val="18"/>
                            </w:rPr>
                            <w:t>流程图</w:t>
                          </w:r>
                        </w:p>
                      </w:txbxContent>
                    </v:textbox>
                  </v:shape>
                  <v:group id="组合 350" o:spid="_x0000_s2565" style="position:absolute;top:4572;width:34607;height:4191" coordsize="47815,4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D09tcQAAADdAAAA&#10;DwAAAAAAAAAAAAAAAACqAgAAZHJzL2Rvd25yZXYueG1sUEsFBgAAAAAEAAQA+gAAAJsDAAAAAA==&#10;">
                    <v:shape id="直接箭头连接符 347" o:spid="_x0000_s2566" type="#_x0000_t32" style="position:absolute;left:24955;width:0;height:22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gpV8QAAADdAAAADwAAAGRycy9kb3ducmV2LnhtbERPTWvCQBC9F/wPywje6kZLa4muQQRL&#10;sFDR9tLbkB2zwexszG5M/PfdQqG3ebzPWWWDrcWNWl85VjCbJiCIC6crLhV8fe4eX0H4gKyxdkwK&#10;7uQhW48eVphq1/ORbqdQihjCPkUFJoQmldIXhiz6qWuII3d2rcUQYVtK3WIfw20t50nyIi1WHBsM&#10;NrQ1VFxOnVVA20P98X7F+z73rjO75m345rlSk/GwWYIINIR/8Z8713H+89MCfr+JJ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GClXxAAAAN0AAAAPAAAAAAAAAAAA&#10;AAAAAKECAABkcnMvZG93bnJldi54bWxQSwUGAAAAAAQABAD5AAAAkgMAAAAA&#10;" strokecolor="#77933c"/>
                    <v:group id="组合 349" o:spid="_x0000_s2567" style="position:absolute;top:2053;width:47815;height:2249" coordorigin=",-41" coordsize="47815,22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u4MXMcAAADd&#10;AAAADwAAAAAAAAAAAAAAAACqAgAAZHJzL2Rvd25yZXYueG1sUEsFBgAAAAAEAAQA+gAAAJ4DAAAA&#10;AA==&#10;">
                      <v:shape id="直接箭头连接符 344" o:spid="_x0000_s2568" type="#_x0000_t32" style="position:absolute;width:47815;height:9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J4F8MAAADdAAAADwAAAGRycy9kb3ducmV2LnhtbERPTWsCMRC9F/wPYQRvmrVbi26NUkpF&#10;kV5cBa9DMt0NbibLJur235tCobd5vM9ZrnvXiBt1wXpWMJ1kIIi1N5YrBafjZjwHESKywcYzKfih&#10;AOvV4GmJhfF3PtCtjJVIIRwKVFDH2BZSBl2TwzDxLXHivn3nMCbYVdJ0eE/hrpHPWfYqHVpODTW2&#10;9FGTvpRXp0C/7C9264/TT7vVX82szPPr4azUaNi/v4GI1Md/8Z97Z9L8Wb6A32/SC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SeBfDAAAA3QAAAA8AAAAAAAAAAAAA&#10;AAAAoQIAAGRycy9kb3ducmV2LnhtbFBLBQYAAAAABAAEAPkAAACRAwAAAAA=&#10;" strokecolor="#77933c"/>
                      <v:shape id="直接箭头连接符 345" o:spid="_x0000_s2569" type="#_x0000_t32" style="position:absolute;top:95;width:0;height:1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21ssQAAADdAAAADwAAAGRycy9kb3ducmV2LnhtbESPQW/CMAyF75P4D5GRuI10qJtQR0Bs&#10;CGnXtfwAqzFNoXGqJpSyXz8fJu1m6z2/93mzm3ynRhpiG9jAyzIDRVwH23Jj4FQdn9egYkK22AUm&#10;Aw+KsNvOnjZY2HDnbxrL1CgJ4VigAZdSX2gda0ce4zL0xKKdw+AxyTo02g54l3Df6VWWvWmPLUuD&#10;w54+HdXX8uYN7B/luL64jn8+rlV+ObsqT7eDMYv5tH8HlWhK/+a/6y8r+K+58Ms3MoL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7bWyxAAAAN0AAAAPAAAAAAAAAAAA&#10;AAAAAKECAABkcnMvZG93bnJldi54bWxQSwUGAAAAAAQABAD5AAAAkgMAAAAA&#10;" strokecolor="#77933c">
                        <v:stroke endarrow="block"/>
                      </v:shape>
                      <v:shape id="直接箭头连接符 346" o:spid="_x0000_s2570" type="#_x0000_t32" style="position:absolute;left:47815;top:-41;width:0;height:224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l6m8YAAADdAAAADwAAAGRycy9kb3ducmV2LnhtbERPS2sCMRC+C/6HMIIXqVnFStkaRQRr&#10;iwcffUBvw2bcXdxMtpvUTf+9KQje5uN7zmwRTCUu1LjSsoLRMAFBnFldcq7g43398ATCeWSNlWVS&#10;8EcOFvNuZ4apti0f6HL0uYgh7FJUUHhfp1K6rCCDbmhr4sidbGPQR9jkUjfYxnBTyXGSTKXBkmND&#10;gTWtCsrOx1+j4DsMVm8vYb8+fbZfu2q8/dlsM1Sq3wvLZxCegr+Lb+5XHec/Tkbw/008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G5epvGAAAA3QAAAA8AAAAAAAAA&#10;AAAAAAAAoQIAAGRycy9kb3ducmV2LnhtbFBLBQYAAAAABAAEAPkAAACUAwAAAAA=&#10;" strokecolor="#77933c">
                        <v:stroke endarrow="block"/>
                      </v:shape>
                    </v:group>
                  </v:group>
                </v:group>
                <v:group id="组合 354" o:spid="_x0000_s2571" style="position:absolute;left:32670;top:8572;width:23813;height:65548" coordsize="23812,655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BIy8UAAADdAAAADwAAAGRycy9kb3ducmV2LnhtbERPTWvCQBC9F/wPywi9&#10;NZvYpkjMKiJWPIRCVSi9DdkxCWZnQ3abxH/fLRR6m8f7nHwzmVYM1LvGsoIkikEQl1Y3XCm4nN+e&#10;liCcR9bYWiYFd3KwWc8ecsy0HfmDhpOvRAhhl6GC2vsuk9KVNRl0ke2IA3e1vUEfYF9J3eMYwk0r&#10;F3H8Kg02HBpq7GhXU3k7fRsFhxHH7XOyH4rbdXf/Oqfvn0VCSj3Op+0KhKfJ/4v/3Ecd5qcvC/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sASMvFAAAA3QAA&#10;AA8AAAAAAAAAAAAAAAAAqgIAAGRycy9kb3ducmV2LnhtbFBLBQYAAAAABAAEAPoAAACcAwAAAAA=&#10;">
                  <v:shape id="直接箭头连接符 332" o:spid="_x0000_s2572" type="#_x0000_t32" style="position:absolute;left:11620;top:2476;width:6;height:3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8rxcEAAADdAAAADwAAAGRycy9kb3ducmV2LnhtbERPzYrCMBC+L+w7hFnwtqa7dkWqUdwV&#10;wautDzA0Y1NtJqWJtfr0RhD2Nh/f7yxWg21ET52vHSv4GicgiEuna64UHIrt5wyED8gaG8ek4EYe&#10;Vsv3twVm2l15T30eKhFD2GeowITQZlL60pBFP3YtceSOrrMYIuwqqTu8xnDbyO8kmUqLNccGgy39&#10;GSrP+cUqWN/yfnYyDd9/z0V6OpoiDZeNUqOPYT0HEWgI/+KXe6fj/J90As9v4gly+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PyvFwQAAAN0AAAAPAAAAAAAAAAAAAAAA&#10;AKECAABkcnMvZG93bnJldi54bWxQSwUGAAAAAAQABAD5AAAAjwMAAAAA&#10;" strokecolor="#77933c">
                    <v:stroke endarrow="block"/>
                  </v:shape>
                  <v:rect id="矩形 329" o:spid="_x0000_s2573" style="position:absolute;left:666;top:21524;width:23146;height:105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5UscMA&#10;AADdAAAADwAAAGRycy9kb3ducmV2LnhtbERP3U7CMBS+N/EdmmPCjYFOMg0ZFKIEIt7h4AEO62Fb&#10;XE9HW0Z9e2ti4t358v2exSqaTgzkfGtZwdMkA0FcWd1yreB42I5nIHxA1thZJgXf5GG1vL9bYKHt&#10;jT9pKEMtUgj7AhU0IfSFlL5qyKCf2J44cWfrDIYEXS21w1sKN52cZtmLNNhyamiwp3VD1Vd5NQo+&#10;HmcxljS9vu8vm+3JUf424E6p0UN8nYMIFMO/+M+902n+c57D7zfpB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5Usc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37CCF49" w14:textId="77777777" w:rsidR="005F0000" w:rsidRPr="00610145" w:rsidRDefault="005F0000" w:rsidP="00D164F2">
                          <w:pPr>
                            <w:rPr>
                              <w:rFonts w:ascii="宋体" w:hAnsi="宋体"/>
                              <w:sz w:val="18"/>
                              <w:szCs w:val="18"/>
                            </w:rPr>
                          </w:pPr>
                          <w:proofErr w:type="gramStart"/>
                          <w:r w:rsidRPr="00610145">
                            <w:rPr>
                              <w:rFonts w:ascii="宋体" w:hAnsi="宋体" w:hint="eastAsia"/>
                              <w:b/>
                              <w:sz w:val="18"/>
                              <w:szCs w:val="18"/>
                            </w:rPr>
                            <w:t>下卸</w:t>
                          </w:r>
                          <w:r w:rsidRPr="00610145">
                            <w:rPr>
                              <w:rFonts w:ascii="宋体" w:hAnsi="宋体"/>
                              <w:b/>
                              <w:sz w:val="18"/>
                              <w:szCs w:val="18"/>
                            </w:rPr>
                            <w:t>数据</w:t>
                          </w:r>
                          <w:proofErr w:type="gramEnd"/>
                          <w:r w:rsidRPr="00610145">
                            <w:rPr>
                              <w:rFonts w:ascii="宋体" w:hAnsi="宋体"/>
                              <w:b/>
                              <w:sz w:val="18"/>
                              <w:szCs w:val="18"/>
                            </w:rPr>
                            <w:t>并导入到软件中：</w:t>
                          </w:r>
                        </w:p>
                        <w:p w14:paraId="6628CA2E" w14:textId="77777777" w:rsidR="005F0000" w:rsidRPr="00610145" w:rsidRDefault="005F0000" w:rsidP="00D164F2">
                          <w:pPr>
                            <w:rPr>
                              <w:rFonts w:ascii="宋体" w:hAnsi="宋体"/>
                              <w:sz w:val="18"/>
                              <w:szCs w:val="18"/>
                            </w:rPr>
                          </w:pPr>
                          <w:r w:rsidRPr="00610145">
                            <w:rPr>
                              <w:rFonts w:ascii="宋体" w:hAnsi="宋体"/>
                              <w:sz w:val="18"/>
                              <w:szCs w:val="18"/>
                            </w:rPr>
                            <w:t>携带《</w:t>
                          </w:r>
                          <w:r w:rsidRPr="00610145">
                            <w:rPr>
                              <w:rFonts w:ascii="宋体" w:hAnsi="宋体" w:hint="eastAsia"/>
                              <w:sz w:val="18"/>
                              <w:szCs w:val="18"/>
                            </w:rPr>
                            <w:t>社保</w:t>
                          </w:r>
                          <w:r w:rsidRPr="00610145">
                            <w:rPr>
                              <w:rFonts w:ascii="宋体" w:hAnsi="宋体"/>
                              <w:sz w:val="18"/>
                              <w:szCs w:val="18"/>
                            </w:rPr>
                            <w:t>登记证》</w:t>
                          </w:r>
                          <w:r w:rsidRPr="00610145">
                            <w:rPr>
                              <w:rFonts w:ascii="宋体" w:hAnsi="宋体" w:hint="eastAsia"/>
                              <w:sz w:val="18"/>
                              <w:szCs w:val="18"/>
                            </w:rPr>
                            <w:t>原件</w:t>
                          </w:r>
                          <w:r w:rsidRPr="00610145">
                            <w:rPr>
                              <w:rFonts w:ascii="宋体" w:hAnsi="宋体"/>
                              <w:sz w:val="18"/>
                              <w:szCs w:val="18"/>
                            </w:rPr>
                            <w:t>及U盘</w:t>
                          </w:r>
                          <w:r w:rsidRPr="00610145">
                            <w:rPr>
                              <w:rFonts w:ascii="宋体" w:hAnsi="宋体" w:hint="eastAsia"/>
                              <w:sz w:val="18"/>
                              <w:szCs w:val="18"/>
                            </w:rPr>
                            <w:t>到</w:t>
                          </w:r>
                          <w:r w:rsidRPr="00610145">
                            <w:rPr>
                              <w:rFonts w:ascii="宋体" w:hAnsi="宋体"/>
                              <w:sz w:val="18"/>
                              <w:szCs w:val="18"/>
                            </w:rPr>
                            <w:t>社保中心</w:t>
                          </w:r>
                          <w:r w:rsidRPr="00610145">
                            <w:rPr>
                              <w:rFonts w:ascii="宋体" w:hAnsi="宋体" w:hint="eastAsia"/>
                              <w:sz w:val="18"/>
                              <w:szCs w:val="18"/>
                            </w:rPr>
                            <w:t>业务</w:t>
                          </w:r>
                          <w:r w:rsidRPr="00610145">
                            <w:rPr>
                              <w:rFonts w:ascii="宋体" w:hAnsi="宋体"/>
                              <w:sz w:val="18"/>
                              <w:szCs w:val="18"/>
                            </w:rPr>
                            <w:t>窗口</w:t>
                          </w:r>
                          <w:proofErr w:type="gramStart"/>
                          <w:r w:rsidRPr="00610145">
                            <w:rPr>
                              <w:rFonts w:ascii="宋体" w:hAnsi="宋体"/>
                              <w:sz w:val="18"/>
                              <w:szCs w:val="18"/>
                            </w:rPr>
                            <w:t>下卸本</w:t>
                          </w:r>
                          <w:proofErr w:type="gramEnd"/>
                          <w:r w:rsidRPr="00610145">
                            <w:rPr>
                              <w:rFonts w:ascii="宋体" w:hAnsi="宋体"/>
                              <w:sz w:val="18"/>
                              <w:szCs w:val="18"/>
                            </w:rPr>
                            <w:t>单位社保数据，通过</w:t>
                          </w:r>
                          <w:r w:rsidRPr="00610145">
                            <w:rPr>
                              <w:rFonts w:ascii="宋体" w:hAnsi="宋体" w:hint="eastAsia"/>
                              <w:sz w:val="18"/>
                              <w:szCs w:val="18"/>
                            </w:rPr>
                            <w:t>“企业版”软件</w:t>
                          </w:r>
                          <w:r w:rsidRPr="00610145">
                            <w:rPr>
                              <w:rFonts w:ascii="宋体" w:hAnsi="宋体"/>
                              <w:sz w:val="18"/>
                              <w:szCs w:val="18"/>
                            </w:rPr>
                            <w:t>中</w:t>
                          </w:r>
                          <w:r w:rsidRPr="00610145">
                            <w:rPr>
                              <w:rFonts w:ascii="宋体" w:hAnsi="宋体" w:hint="eastAsia"/>
                              <w:sz w:val="18"/>
                              <w:szCs w:val="18"/>
                            </w:rPr>
                            <w:t>“基础</w:t>
                          </w:r>
                          <w:r w:rsidRPr="00610145">
                            <w:rPr>
                              <w:rFonts w:ascii="宋体" w:hAnsi="宋体"/>
                              <w:sz w:val="18"/>
                              <w:szCs w:val="18"/>
                            </w:rPr>
                            <w:t>数据导入</w:t>
                          </w:r>
                          <w:r w:rsidRPr="00610145">
                            <w:rPr>
                              <w:rFonts w:ascii="宋体" w:hAnsi="宋体" w:hint="eastAsia"/>
                              <w:sz w:val="18"/>
                              <w:szCs w:val="18"/>
                            </w:rPr>
                            <w:t>”模块</w:t>
                          </w:r>
                          <w:r w:rsidRPr="00610145">
                            <w:rPr>
                              <w:rFonts w:ascii="宋体" w:hAnsi="宋体"/>
                              <w:sz w:val="18"/>
                              <w:szCs w:val="18"/>
                            </w:rPr>
                            <w:t>导入单位社保数据。</w:t>
                          </w:r>
                        </w:p>
                        <w:p w14:paraId="45E13C6C" w14:textId="77777777" w:rsidR="005F0000" w:rsidRPr="00610145" w:rsidRDefault="005F0000" w:rsidP="00D164F2">
                          <w:pPr>
                            <w:rPr>
                              <w:rFonts w:ascii="宋体" w:hAnsi="宋体"/>
                              <w:sz w:val="18"/>
                              <w:szCs w:val="18"/>
                            </w:rPr>
                          </w:pPr>
                        </w:p>
                        <w:p w14:paraId="6CD7E2C8" w14:textId="77777777" w:rsidR="005F0000" w:rsidRPr="00610145" w:rsidRDefault="005F0000" w:rsidP="00D164F2">
                          <w:pPr>
                            <w:rPr>
                              <w:rFonts w:ascii="宋体" w:hAnsi="宋体"/>
                              <w:sz w:val="18"/>
                              <w:szCs w:val="18"/>
                            </w:rPr>
                          </w:pPr>
                        </w:p>
                        <w:p w14:paraId="312413E9" w14:textId="77777777" w:rsidR="005F0000" w:rsidRPr="00610145" w:rsidRDefault="005F0000" w:rsidP="00D164F2">
                          <w:pPr>
                            <w:rPr>
                              <w:rFonts w:ascii="宋体" w:hAnsi="宋体"/>
                              <w:sz w:val="18"/>
                              <w:szCs w:val="18"/>
                            </w:rPr>
                          </w:pPr>
                        </w:p>
                        <w:p w14:paraId="501C91DC" w14:textId="77777777" w:rsidR="005F0000" w:rsidRPr="00610145" w:rsidRDefault="005F0000" w:rsidP="00D164F2">
                          <w:pPr>
                            <w:rPr>
                              <w:rFonts w:ascii="宋体" w:hAnsi="宋体"/>
                              <w:sz w:val="18"/>
                              <w:szCs w:val="18"/>
                            </w:rPr>
                          </w:pPr>
                        </w:p>
                      </w:txbxContent>
                    </v:textbox>
                  </v:rect>
                  <v:shape id="流程图: 可选过程 333" o:spid="_x0000_s2574" type="#_x0000_t176" style="position:absolute;left:2952;width:17050;height:34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2yCsMA&#10;AADdAAAADwAAAGRycy9kb3ducmV2LnhtbERP22rCQBB9F/oPyxR8001Fi0ZX0Ra1DyJ4+YAhOyax&#10;2dmQWTX9+26h4NscznVmi9ZV6k6NlJ4NvPUTUMSZtyXnBs6ndW8MSgKyxcozGfghgcX8pTPD1PoH&#10;H+h+DLmKISwpGihCqFOtJSvIofR9TRy5i28chgibXNsGHzHcVXqQJO/aYcmxocCaPgrKvo83ZyDs&#10;N5sdf4ps6+3g2k5ustqvx8Z0X9vlFFSgNjzF/+4vG+ePhiP4+yaeo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2yCsMAAADdAAAADwAAAAAAAAAAAAAAAACYAgAAZHJzL2Rv&#10;d25yZXYueG1sUEsFBgAAAAAEAAQA9QAAAIgDAAAAAA==&#10;" fillcolor="#9eeaff" strokecolor="#46aac5">
                    <v:fill color2="#e4f9ff" rotate="t" angle="180" colors="0 #9eeaff;22938f #bbefff;1 #e4f9ff" focus="100%" type="gradient"/>
                    <v:shadow on="t" color="black" opacity="24903f" origin=",.5" offset="0,.55556mm"/>
                    <v:textbox>
                      <w:txbxContent>
                        <w:p w14:paraId="726446A0" w14:textId="77777777" w:rsidR="005F0000" w:rsidRPr="00610145" w:rsidRDefault="005F0000" w:rsidP="00D164F2">
                          <w:pPr>
                            <w:spacing w:line="360" w:lineRule="auto"/>
                            <w:jc w:val="center"/>
                            <w:rPr>
                              <w:rFonts w:ascii="宋体" w:hAnsi="宋体"/>
                              <w:b/>
                              <w:sz w:val="21"/>
                            </w:rPr>
                          </w:pPr>
                          <w:r w:rsidRPr="00610145">
                            <w:rPr>
                              <w:rFonts w:ascii="宋体" w:hAnsi="宋体" w:hint="eastAsia"/>
                              <w:b/>
                              <w:sz w:val="21"/>
                            </w:rPr>
                            <w:t>企业版报盘申报方式</w:t>
                          </w:r>
                        </w:p>
                      </w:txbxContent>
                    </v:textbox>
                  </v:shape>
                  <v:shape id="直接箭头连接符 330" o:spid="_x0000_s2575" type="#_x0000_t32" style="position:absolute;left:11715;top:18002;width:7;height:325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iIXcEAAADdAAAADwAAAGRycy9kb3ducmV2LnhtbERP24rCMBB9X9h/CLPg25oqVaQaxQvC&#10;vtr6AUMzNtVmUppYq19vFhb2bQ7nOqvNYBvRU+drxwom4wQEcel0zZWCc3H8XoDwAVlj45gUPMnD&#10;Zv35scJMuwefqM9DJWII+wwVmBDaTEpfGrLox64ljtzFdRZDhF0ldYePGG4bOU2SubRYc2ww2NLe&#10;UHnL71bB9pn3i6tp+LW7Fen1Yoo03A9Kjb6G7RJEoCH8i//cPzrOn6Vz+P0mniD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SIhdwQAAAN0AAAAPAAAAAAAAAAAAAAAA&#10;AKECAABkcnMvZG93bnJldi54bWxQSwUGAAAAAAQABAD5AAAAjwMAAAAA&#10;" strokecolor="#77933c">
                    <v:stroke endarrow="block"/>
                  </v:shape>
                  <v:rect id="矩形 331" o:spid="_x0000_s2576" style="position:absolute;top:5713;width:23145;height:1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zKxsMA&#10;AADdAAAADwAAAGRycy9kb3ducmV2LnhtbERPzU4CMRC+m/AOzZB4IdKVAJKVQsRIhBusPsC4HXc3&#10;bqdLW5b69paExNt8+X5nuY6mFT0531hW8DjOQBCXVjdcKfj82D4sQPiArLG1TAp+ycN6NbhbYq7t&#10;hY/UF6ESKYR9jgrqELpcSl/WZNCPbUecuG/rDIYEXSW1w0sKN62cZNlcGmw4NdTY0WtN5U9xNgr2&#10;o0WMBU3O74fT2/bL0XTT406p+2F8eQYRKIZ/8c2902n+bPoE12/SC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zKxs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035E5AAF" w14:textId="77777777" w:rsidR="005F0000" w:rsidRPr="00610145" w:rsidRDefault="005F0000" w:rsidP="00D164F2">
                          <w:pPr>
                            <w:spacing w:line="276" w:lineRule="auto"/>
                            <w:rPr>
                              <w:rFonts w:ascii="宋体" w:hAnsi="宋体"/>
                              <w:b/>
                              <w:sz w:val="18"/>
                              <w:szCs w:val="18"/>
                            </w:rPr>
                          </w:pPr>
                          <w:r w:rsidRPr="00610145">
                            <w:rPr>
                              <w:rFonts w:ascii="宋体" w:hAnsi="宋体" w:hint="eastAsia"/>
                              <w:b/>
                              <w:sz w:val="18"/>
                              <w:szCs w:val="18"/>
                            </w:rPr>
                            <w:t>下载并安装企业版软件：</w:t>
                          </w:r>
                        </w:p>
                        <w:p w14:paraId="55C9AE8F" w14:textId="77777777" w:rsidR="005F0000" w:rsidRPr="00610145" w:rsidRDefault="005F0000" w:rsidP="00512824">
                          <w:pPr>
                            <w:spacing w:line="276" w:lineRule="auto"/>
                            <w:rPr>
                              <w:rFonts w:ascii="宋体" w:hAnsi="宋体"/>
                              <w:sz w:val="18"/>
                              <w:szCs w:val="18"/>
                            </w:rPr>
                          </w:pPr>
                          <w:r w:rsidRPr="00610145">
                            <w:rPr>
                              <w:rFonts w:ascii="宋体" w:hAnsi="宋体" w:hint="eastAsia"/>
                              <w:sz w:val="18"/>
                              <w:szCs w:val="18"/>
                            </w:rPr>
                            <w:t>登陆北京市社会保险</w:t>
                          </w:r>
                          <w:r w:rsidRPr="00610145">
                            <w:rPr>
                              <w:rFonts w:ascii="宋体" w:hAnsi="宋体"/>
                              <w:sz w:val="18"/>
                              <w:szCs w:val="18"/>
                            </w:rPr>
                            <w:t>网上服务平台下载专区</w:t>
                          </w:r>
                          <w:r w:rsidRPr="00610145">
                            <w:rPr>
                              <w:rFonts w:ascii="宋体" w:hAnsi="宋体" w:hint="eastAsia"/>
                              <w:sz w:val="18"/>
                              <w:szCs w:val="18"/>
                            </w:rPr>
                            <w:t>，下载《五险合一</w:t>
                          </w:r>
                          <w:r w:rsidRPr="00610145">
                            <w:rPr>
                              <w:rFonts w:ascii="宋体" w:hAnsi="宋体"/>
                              <w:sz w:val="18"/>
                              <w:szCs w:val="18"/>
                            </w:rPr>
                            <w:t>采集软件安装程序</w:t>
                          </w:r>
                          <w:r w:rsidRPr="00610145">
                            <w:rPr>
                              <w:rFonts w:ascii="宋体" w:hAnsi="宋体" w:hint="eastAsia"/>
                              <w:sz w:val="18"/>
                              <w:szCs w:val="18"/>
                            </w:rPr>
                            <w:t>（普通单位版）》及最新补丁，按照提示安装并升级软件后</w:t>
                          </w:r>
                          <w:r w:rsidRPr="00610145">
                            <w:rPr>
                              <w:rFonts w:ascii="宋体" w:hAnsi="宋体"/>
                              <w:sz w:val="18"/>
                              <w:szCs w:val="18"/>
                            </w:rPr>
                            <w:t>登陆。</w:t>
                          </w:r>
                          <w:r w:rsidRPr="00610145">
                            <w:rPr>
                              <w:rFonts w:ascii="宋体" w:hAnsi="宋体" w:hint="eastAsia"/>
                              <w:sz w:val="18"/>
                              <w:szCs w:val="18"/>
                            </w:rPr>
                            <w:t>用户名</w:t>
                          </w:r>
                          <w:r w:rsidRPr="00610145">
                            <w:rPr>
                              <w:rFonts w:ascii="宋体" w:hAnsi="宋体"/>
                              <w:sz w:val="18"/>
                              <w:szCs w:val="18"/>
                            </w:rPr>
                            <w:t>：admin，密码：</w:t>
                          </w:r>
                          <w:r w:rsidRPr="00610145">
                            <w:rPr>
                              <w:rFonts w:ascii="宋体" w:hAnsi="宋体" w:hint="eastAsia"/>
                              <w:sz w:val="18"/>
                              <w:szCs w:val="18"/>
                            </w:rPr>
                            <w:t>1</w:t>
                          </w:r>
                        </w:p>
                      </w:txbxContent>
                    </v:textbox>
                  </v:rect>
                  <v:group id="组合 352" o:spid="_x0000_s2577" style="position:absolute;left:1047;top:42354;width:22384;height:12451" coordorigin="952,1778" coordsize="22383,12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auh/IccAAADd&#10;AAAADwAAAAAAAAAAAAAAAACqAgAAZHJzL2Rvd25yZXYueG1sUEsFBgAAAAAEAAQA+gAAAJ4DAAAA&#10;AA==&#10;">
                    <v:shape id="直接箭头连接符 327" o:spid="_x0000_s2578" type="#_x0000_t32" style="position:absolute;left:11764;top:1778;width:0;height:29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ccL8EAAADdAAAADwAAAGRycy9kb3ducmV2LnhtbERPzYrCMBC+L/gOYQRva+rSXbQaRVcW&#10;vNr6AEMzNtVmUppY6z69WRD2Nh/f76w2g21ET52vHSuYTRMQxKXTNVcKTsXP+xyED8gaG8ek4EEe&#10;NuvR2woz7e58pD4PlYgh7DNUYEJoMyl9aciin7qWOHJn11kMEXaV1B3eY7ht5EeSfEmLNccGgy19&#10;Gyqv+c0q2D7yfn4xDf/urkV6OZsiDbe9UpPxsF2CCDSEf/HLfdBx/me6gL9v4gl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1xwvwQAAAN0AAAAPAAAAAAAAAAAAAAAA&#10;AKECAABkcnMvZG93bnJldi54bWxQSwUGAAAAAAQABAD5AAAAjwMAAAAA&#10;" strokecolor="#77933c">
                      <v:stroke endarrow="block"/>
                    </v:shape>
                    <v:rect id="矩形 326" o:spid="_x0000_s2579" style="position:absolute;left:952;top:4757;width:22384;height:94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zEb8YA&#10;AADdAAAADwAAAGRycy9kb3ducmV2LnhtbESPQU/DMAyF70j7D5EncUEsZWLT1C2bADExbtDxA7zG&#10;tBWNU5KsC/8eH5C42XrP733e7LLr1Ughdp4N3M0KUMS1tx03Bj6O+9sVqJiQLfaeycAPRdhtJ1cb&#10;LK2/8DuNVWqUhHAs0UCb0lBqHeuWHMaZH4hF+/TBYZI1NNoGvEi46/W8KJbaYcfS0OJATy3VX9XZ&#10;GXi9WeVc0fz88vb9vD8Fun8c8WDM9TQ/rEElyunf/Hd9sIK/WAi/fCMj6O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zEb8YAAADdAAAADwAAAAAAAAAAAAAAAACYAgAAZHJz&#10;L2Rvd25yZXYueG1sUEsFBgAAAAAEAAQA9QAAAIsDAAAAAA==&#10;" fillcolor="#dafda7" strokecolor="#98b954">
                      <v:fill color2="#f5ffe6" rotate="t" angle="180" colors="0 #dafda7;22938f #e4fdc2;1 #f5ffe6" focus="100%" type="gradient"/>
                      <v:shadow on="t" color="black" opacity="24903f" origin=",.5" offset="0,.55556mm"/>
                      <v:textbox>
                        <w:txbxContent>
                          <w:p w14:paraId="2231A673" w14:textId="77777777" w:rsidR="005F0000" w:rsidRPr="00610145" w:rsidRDefault="005F0000" w:rsidP="00D164F2">
                            <w:pPr>
                              <w:spacing w:line="276" w:lineRule="auto"/>
                              <w:rPr>
                                <w:rFonts w:ascii="宋体" w:hAnsi="宋体"/>
                                <w:b/>
                                <w:sz w:val="18"/>
                                <w:szCs w:val="18"/>
                              </w:rPr>
                            </w:pPr>
                            <w:r w:rsidRPr="00610145">
                              <w:rPr>
                                <w:rFonts w:ascii="宋体" w:hAnsi="宋体" w:hint="eastAsia"/>
                                <w:b/>
                                <w:sz w:val="18"/>
                                <w:szCs w:val="18"/>
                              </w:rPr>
                              <w:t>报表打印</w:t>
                            </w:r>
                            <w:r w:rsidRPr="00610145">
                              <w:rPr>
                                <w:rFonts w:ascii="宋体" w:hAnsi="宋体"/>
                                <w:b/>
                                <w:sz w:val="18"/>
                                <w:szCs w:val="18"/>
                              </w:rPr>
                              <w:t>：</w:t>
                            </w:r>
                          </w:p>
                          <w:p w14:paraId="65CB58D3" w14:textId="77777777" w:rsidR="005F0000" w:rsidRPr="00610145" w:rsidRDefault="005F0000" w:rsidP="00D164F2">
                            <w:pPr>
                              <w:spacing w:line="276" w:lineRule="auto"/>
                              <w:rPr>
                                <w:rFonts w:ascii="宋体" w:hAnsi="宋体"/>
                                <w:sz w:val="18"/>
                                <w:szCs w:val="18"/>
                              </w:rPr>
                            </w:pPr>
                            <w:r w:rsidRPr="00610145">
                              <w:rPr>
                                <w:rFonts w:ascii="宋体" w:hAnsi="宋体"/>
                                <w:sz w:val="18"/>
                                <w:szCs w:val="18"/>
                              </w:rPr>
                              <w:t>在</w:t>
                            </w:r>
                            <w:r w:rsidRPr="00610145">
                              <w:rPr>
                                <w:rFonts w:ascii="宋体" w:hAnsi="宋体" w:hint="eastAsia"/>
                                <w:b/>
                                <w:sz w:val="18"/>
                                <w:szCs w:val="18"/>
                              </w:rPr>
                              <w:t>“工资变更”模块</w:t>
                            </w:r>
                            <w:r w:rsidRPr="00610145">
                              <w:rPr>
                                <w:rFonts w:ascii="宋体" w:hAnsi="宋体"/>
                                <w:b/>
                                <w:sz w:val="18"/>
                                <w:szCs w:val="18"/>
                              </w:rPr>
                              <w:t>内汇总打印《</w:t>
                            </w:r>
                            <w:r w:rsidRPr="00610145">
                              <w:rPr>
                                <w:rFonts w:ascii="宋体" w:hAnsi="宋体" w:hint="eastAsia"/>
                                <w:sz w:val="18"/>
                                <w:szCs w:val="18"/>
                              </w:rPr>
                              <w:t>北京市____年社会保险缴费工资申报汇总表</w:t>
                            </w:r>
                            <w:r w:rsidRPr="00610145">
                              <w:rPr>
                                <w:rFonts w:ascii="宋体" w:hAnsi="宋体"/>
                                <w:b/>
                                <w:sz w:val="18"/>
                                <w:szCs w:val="18"/>
                              </w:rPr>
                              <w:t>》</w:t>
                            </w:r>
                            <w:r w:rsidRPr="00610145">
                              <w:rPr>
                                <w:rFonts w:ascii="宋体" w:hAnsi="宋体" w:hint="eastAsia"/>
                                <w:b/>
                                <w:sz w:val="18"/>
                                <w:szCs w:val="18"/>
                              </w:rPr>
                              <w:t>一</w:t>
                            </w:r>
                            <w:r w:rsidRPr="00610145">
                              <w:rPr>
                                <w:rFonts w:ascii="宋体" w:hAnsi="宋体" w:hint="eastAsia"/>
                                <w:sz w:val="18"/>
                                <w:szCs w:val="18"/>
                              </w:rPr>
                              <w:t>式两份（医疗和</w:t>
                            </w:r>
                            <w:proofErr w:type="gramStart"/>
                            <w:r w:rsidRPr="00610145">
                              <w:rPr>
                                <w:rFonts w:ascii="宋体" w:hAnsi="宋体"/>
                                <w:sz w:val="18"/>
                                <w:szCs w:val="18"/>
                              </w:rPr>
                              <w:t>四险</w:t>
                            </w:r>
                            <w:r w:rsidRPr="00610145">
                              <w:rPr>
                                <w:rFonts w:ascii="宋体" w:hAnsi="宋体" w:hint="eastAsia"/>
                                <w:sz w:val="18"/>
                                <w:szCs w:val="18"/>
                              </w:rPr>
                              <w:t>各</w:t>
                            </w:r>
                            <w:proofErr w:type="gramEnd"/>
                            <w:r w:rsidRPr="00610145">
                              <w:rPr>
                                <w:rFonts w:ascii="宋体" w:hAnsi="宋体"/>
                                <w:sz w:val="18"/>
                                <w:szCs w:val="18"/>
                              </w:rPr>
                              <w:t>两份）</w:t>
                            </w:r>
                            <w:r w:rsidRPr="00610145">
                              <w:rPr>
                                <w:rFonts w:ascii="宋体" w:hAnsi="宋体" w:hint="eastAsia"/>
                                <w:sz w:val="18"/>
                                <w:szCs w:val="18"/>
                              </w:rPr>
                              <w:t>。</w:t>
                            </w:r>
                          </w:p>
                        </w:txbxContent>
                      </v:textbox>
                    </v:rect>
                  </v:group>
                  <v:group id="组合 351" o:spid="_x0000_s2580" style="position:absolute;left:1524;top:54879;width:21907;height:10668" coordorigin="1333,777" coordsize="21907,106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gtAYcQAAADdAAAA&#10;DwAAAAAAAAAAAAAAAACqAgAAZHJzL2Rvd25yZXYueG1sUEsFBgAAAAAEAAQA+gAAAJsDAAAAAA==&#10;">
                    <v:shape id="直接箭头连接符 324" o:spid="_x0000_s2581" type="#_x0000_t32" style="position:absolute;left:11620;top:777;width:6;height:325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oYg8AAAADdAAAADwAAAGRycy9kb3ducmV2LnhtbERPzYrCMBC+L/gOYQRva6qoSDWK7iLs&#10;1dYHGJqxqTaT0sRafXqzIHibj+931tve1qKj1leOFUzGCQjiwumKSwWn/PC9BOEDssbaMSl4kIft&#10;ZvC1xlS7Ox+py0IpYgj7FBWYEJpUSl8YsujHriGO3Nm1FkOEbSl1i/cYbms5TZKFtFhxbDDY0I+h&#10;4prdrILdI+uWF1Pzc3/NZ5ezyWfh9qvUaNjvViAC9eEjfrv/dJw/n0/h/5t4gty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KqGIPAAAAA3QAAAA8AAAAAAAAAAAAAAAAA&#10;oQIAAGRycy9kb3ducmV2LnhtbFBLBQYAAAAABAAEAPkAAACOAwAAAAA=&#10;" strokecolor="#77933c">
                      <v:stroke endarrow="block"/>
                    </v:shape>
                    <v:rect id="矩形 323" o:spid="_x0000_s2582" style="position:absolute;left:1333;top:3921;width:21908;height:75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5aGMMA&#10;AADdAAAADwAAAGRycy9kb3ducmV2LnhtbERPzU4CMRC+m/AOzZB4MdAVhZCVQtRIgBssPMC4HXc3&#10;bqdrW5by9tbEhNt8+X5nsYqmFT0531hW8DjOQBCXVjdcKTgd16M5CB+QNbaWScGVPKyWg7sF5tpe&#10;+EB9ESqRQtjnqKAOocul9GVNBv3YdsSJ+7LOYEjQVVI7vKRw08pJls2kwYZTQ40dvddUfhdno2D3&#10;MI+xoMl5s//5WH86en7rcavU/TC+voAIFMNN/O/e6jR/On2Cv2/SC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5aGM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4C57D9AC" w14:textId="77777777" w:rsidR="005F0000" w:rsidRPr="00610145" w:rsidRDefault="005F0000" w:rsidP="00D164F2">
                            <w:pPr>
                              <w:spacing w:line="276" w:lineRule="auto"/>
                              <w:rPr>
                                <w:rFonts w:ascii="宋体" w:hAnsi="宋体"/>
                                <w:b/>
                                <w:sz w:val="18"/>
                                <w:szCs w:val="18"/>
                              </w:rPr>
                            </w:pPr>
                            <w:r w:rsidRPr="00610145">
                              <w:rPr>
                                <w:rFonts w:ascii="宋体" w:hAnsi="宋体" w:hint="eastAsia"/>
                                <w:b/>
                                <w:sz w:val="18"/>
                                <w:szCs w:val="18"/>
                              </w:rPr>
                              <w:t>进行</w:t>
                            </w:r>
                            <w:r w:rsidRPr="00610145">
                              <w:rPr>
                                <w:rFonts w:ascii="宋体" w:hAnsi="宋体"/>
                                <w:b/>
                                <w:sz w:val="18"/>
                                <w:szCs w:val="18"/>
                              </w:rPr>
                              <w:t>申报：</w:t>
                            </w:r>
                          </w:p>
                          <w:p w14:paraId="6146807C" w14:textId="77777777" w:rsidR="005F0000" w:rsidRPr="00610145" w:rsidRDefault="005F0000" w:rsidP="00D164F2">
                            <w:pPr>
                              <w:spacing w:line="276" w:lineRule="auto"/>
                              <w:rPr>
                                <w:rFonts w:ascii="宋体" w:hAnsi="宋体"/>
                                <w:sz w:val="18"/>
                                <w:szCs w:val="18"/>
                              </w:rPr>
                            </w:pPr>
                            <w:r w:rsidRPr="00610145">
                              <w:rPr>
                                <w:rFonts w:ascii="宋体" w:hAnsi="宋体"/>
                                <w:sz w:val="18"/>
                                <w:szCs w:val="18"/>
                              </w:rPr>
                              <w:t>携带上述U盘和报表材料道社保中</w:t>
                            </w:r>
                            <w:r w:rsidRPr="00610145">
                              <w:rPr>
                                <w:rFonts w:ascii="宋体" w:hAnsi="宋体" w:hint="eastAsia"/>
                                <w:sz w:val="18"/>
                                <w:szCs w:val="18"/>
                              </w:rPr>
                              <w:t>心办理</w:t>
                            </w:r>
                            <w:r w:rsidRPr="00610145">
                              <w:rPr>
                                <w:rFonts w:ascii="宋体" w:hAnsi="宋体"/>
                                <w:sz w:val="18"/>
                                <w:szCs w:val="18"/>
                              </w:rPr>
                              <w:t>缴费工资申报手续。</w:t>
                            </w:r>
                          </w:p>
                        </w:txbxContent>
                      </v:textbox>
                    </v:rect>
                  </v:group>
                </v:group>
              </v:group>
              <v:group id="组合 1615" o:spid="_x0000_s2583" style="position:absolute;left:33528;top:39624;width:22383;height:11049" coordsize="22383,11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f57ewwAAAN0AAAAP&#10;AAAAAAAAAAAAAAAAAKoCAABkcnMvZG93bnJldi54bWxQSwUGAAAAAAQABAD6AAAAmgMAAAAA&#10;">
                <v:rect id="Rectangle 17" o:spid="_x0000_s2584" style="position:absolute;top:2667;width:22383;height:8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fCbMMA&#10;AADdAAAADwAAAGRycy9kb3ducmV2LnhtbERPzWoCMRC+C75DGKGXUrMVFdkaRUWpvbVrH2C6GXcX&#10;N5NtEtf07ZtCwdt8fL+zXEfTip6cbywreB5nIIhLqxuuFHyeDk8LED4ga2wtk4If8rBeDQdLzLW9&#10;8Qf1RahECmGfo4I6hC6X0pc1GfRj2xEn7mydwZCgq6R2eEvhppWTLJtLgw2nhho72tVUXoqrUfD2&#10;uIixoMn19f17f/hyNN32eFTqYRQ3LyACxXAX/7uPOs2fzabw9006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fCbMMAAADdAAAADwAAAAAAAAAAAAAAAACYAgAAZHJzL2Rv&#10;d25yZXYueG1sUEsFBgAAAAAEAAQA9QAAAIgDAAAAAA==&#10;" fillcolor="#dafda7" strokecolor="#98b954">
                  <v:fill color2="#f5ffe6" rotate="t" angle="180" colors="0 #dafda7;22938f #e4fdc2;1 #f5ffe6" focus="100%" type="gradient"/>
                  <v:shadow on="t" color="black" opacity="24903f" origin=",.5" offset="0,.55556mm"/>
                  <v:textbox>
                    <w:txbxContent>
                      <w:p w14:paraId="11AD93C1" w14:textId="77777777" w:rsidR="005F0000" w:rsidRPr="00610145" w:rsidRDefault="005F0000" w:rsidP="00D164F2">
                        <w:pPr>
                          <w:rPr>
                            <w:rFonts w:ascii="宋体" w:hAnsi="宋体"/>
                            <w:b/>
                            <w:sz w:val="18"/>
                            <w:szCs w:val="18"/>
                          </w:rPr>
                        </w:pPr>
                        <w:r w:rsidRPr="00610145">
                          <w:rPr>
                            <w:rFonts w:ascii="宋体" w:hAnsi="宋体" w:hint="eastAsia"/>
                            <w:b/>
                            <w:sz w:val="18"/>
                            <w:szCs w:val="18"/>
                          </w:rPr>
                          <w:t>软件</w:t>
                        </w:r>
                        <w:r w:rsidRPr="00610145">
                          <w:rPr>
                            <w:rFonts w:ascii="宋体" w:hAnsi="宋体"/>
                            <w:b/>
                            <w:sz w:val="18"/>
                            <w:szCs w:val="18"/>
                          </w:rPr>
                          <w:t>操作：</w:t>
                        </w:r>
                      </w:p>
                      <w:p w14:paraId="4B0A0C6F" w14:textId="77777777" w:rsidR="005F0000" w:rsidRPr="00610145" w:rsidRDefault="005F0000" w:rsidP="00D164F2">
                        <w:pPr>
                          <w:rPr>
                            <w:rFonts w:ascii="宋体" w:hAnsi="宋体"/>
                            <w:sz w:val="18"/>
                            <w:szCs w:val="18"/>
                          </w:rPr>
                        </w:pPr>
                        <w:r w:rsidRPr="00610145">
                          <w:rPr>
                            <w:rFonts w:ascii="宋体" w:hAnsi="宋体" w:hint="eastAsia"/>
                            <w:sz w:val="18"/>
                            <w:szCs w:val="18"/>
                          </w:rPr>
                          <w:t>点击</w:t>
                        </w:r>
                        <w:r w:rsidRPr="00610145">
                          <w:rPr>
                            <w:rFonts w:ascii="宋体" w:hAnsi="宋体" w:hint="eastAsia"/>
                            <w:b/>
                            <w:sz w:val="18"/>
                            <w:szCs w:val="18"/>
                          </w:rPr>
                          <w:t>“工资核定”</w:t>
                        </w:r>
                        <w:r w:rsidRPr="00610145">
                          <w:rPr>
                            <w:rFonts w:ascii="宋体" w:hAnsi="宋体" w:hint="eastAsia"/>
                            <w:sz w:val="18"/>
                            <w:szCs w:val="18"/>
                          </w:rPr>
                          <w:t xml:space="preserve">→ </w:t>
                        </w:r>
                        <w:r w:rsidRPr="00610145">
                          <w:rPr>
                            <w:rFonts w:ascii="宋体" w:hAnsi="宋体" w:hint="eastAsia"/>
                            <w:b/>
                            <w:sz w:val="18"/>
                            <w:szCs w:val="18"/>
                          </w:rPr>
                          <w:t>“工资变更”</w:t>
                        </w:r>
                        <w:r w:rsidRPr="00610145">
                          <w:rPr>
                            <w:rFonts w:ascii="宋体" w:hAnsi="宋体" w:hint="eastAsia"/>
                            <w:sz w:val="18"/>
                            <w:szCs w:val="18"/>
                          </w:rPr>
                          <w:t>模块</w:t>
                        </w:r>
                        <w:r w:rsidRPr="00610145">
                          <w:rPr>
                            <w:rFonts w:ascii="宋体" w:hAnsi="宋体"/>
                            <w:sz w:val="18"/>
                            <w:szCs w:val="18"/>
                          </w:rPr>
                          <w:t>录入</w:t>
                        </w:r>
                        <w:r w:rsidRPr="00610145">
                          <w:rPr>
                            <w:rFonts w:ascii="宋体" w:hAnsi="宋体" w:hint="eastAsia"/>
                            <w:sz w:val="18"/>
                            <w:szCs w:val="18"/>
                          </w:rPr>
                          <w:t>职工</w:t>
                        </w:r>
                        <w:r w:rsidRPr="00610145">
                          <w:rPr>
                            <w:rFonts w:ascii="宋体" w:hAnsi="宋体"/>
                            <w:sz w:val="18"/>
                            <w:szCs w:val="18"/>
                          </w:rPr>
                          <w:t>上年月均工资收入信息并生成报盘</w:t>
                        </w:r>
                        <w:r w:rsidRPr="00610145">
                          <w:rPr>
                            <w:rFonts w:ascii="宋体" w:hAnsi="宋体" w:hint="eastAsia"/>
                            <w:sz w:val="18"/>
                            <w:szCs w:val="18"/>
                          </w:rPr>
                          <w:t>文件</w:t>
                        </w:r>
                        <w:r w:rsidRPr="00610145">
                          <w:rPr>
                            <w:rFonts w:ascii="宋体" w:hAnsi="宋体"/>
                            <w:sz w:val="18"/>
                            <w:szCs w:val="18"/>
                          </w:rPr>
                          <w:t>，</w:t>
                        </w:r>
                        <w:r w:rsidRPr="00610145">
                          <w:rPr>
                            <w:rFonts w:ascii="宋体" w:hAnsi="宋体" w:hint="eastAsia"/>
                            <w:sz w:val="18"/>
                            <w:szCs w:val="18"/>
                          </w:rPr>
                          <w:t>存至</w:t>
                        </w:r>
                        <w:r w:rsidRPr="00610145">
                          <w:rPr>
                            <w:rFonts w:ascii="宋体" w:hAnsi="宋体"/>
                            <w:sz w:val="18"/>
                            <w:szCs w:val="18"/>
                          </w:rPr>
                          <w:t>U盘。</w:t>
                        </w:r>
                      </w:p>
                    </w:txbxContent>
                  </v:textbox>
                </v:rect>
                <v:shape id="直接箭头连接符 327" o:spid="_x0000_s2585" type="#_x0000_t32" style="position:absolute;left:10477;width:0;height:298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OA98AAAADdAAAADwAAAGRycy9kb3ducmV2LnhtbERPzYrCMBC+L/gOYQRva+piRapR1EXY&#10;q60PMDRjU20mpYm17tNvFgRv8/H9zno72Eb01PnasYLZNAFBXDpdc6XgXBw/lyB8QNbYOCYFT/Kw&#10;3Yw+1php9+AT9XmoRAxhn6ECE0KbSelLQxb91LXEkbu4zmKIsKuk7vARw20jv5JkIS3WHBsMtnQw&#10;VN7yu1Wwe+b98moa/t3fivn1Yop5uH8rNRkPuxWIQEN4i1/uHx3np2kK/9/EE+Tm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1DgPfAAAAA3QAAAA8AAAAAAAAAAAAAAAAA&#10;oQIAAGRycy9kb3ducmV2LnhtbFBLBQYAAAAABAAEAPkAAACOAwAAAAA=&#10;" strokecolor="#77933c">
                  <v:stroke endarrow="block"/>
                </v:shape>
              </v:group>
            </v:group>
            <v:shape id="左箭头 463" o:spid="_x0000_s2586" type="#_x0000_t66" style="position:absolute;left:18764;top:35337;width:3518;height:19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RhncAA&#10;AADdAAAADwAAAGRycy9kb3ducmV2LnhtbERPS2sCMRC+C/6HMEJvmm3B19YoKgi9SbfF85BMN0s3&#10;kyWJ7vrvTUHobT6+52x2g2vFjUJsPCt4nRUgiLU3DdcKvr9O0xWImJANtp5JwZ0i7Lbj0QZL43v+&#10;pFuVapFDOJaowKbUlVJGbclhnPmOOHM/PjhMGYZamoB9DnetfCuKhXTYcG6w2NHRkv6trk7BRbbh&#10;XC39srn22h5O89XR11qpl8mwfweRaEj/4qf7w+T568Uc/r7JJ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oRhncAAAADdAAAADwAAAAAAAAAAAAAAAACYAgAAZHJzL2Rvd25y&#10;ZXYueG1sUEsFBgAAAAAEAAQA9QAAAIUDAAAAAA==&#10;" fillcolor="#daeef3" strokecolor="#548dd4" strokeweight="1.5pt"/>
            <v:rect id="矩形 1964" o:spid="_x0000_s2587" style="position:absolute;left:20574;top:28107;width:10858;height:154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aW8MA&#10;AADdAAAADwAAAGRycy9kb3ducmV2LnhtbERPTWvCQBC9C/0PyxR6Ed1YJNXoKiJYCj2ISRGPQ3aa&#10;hGZnw+6q8d+7BcHbPN7nLNe9acWFnG8sK5iMExDEpdUNVwp+it1oBsIHZI2tZVJwIw/r1ctgiZm2&#10;Vz7QJQ+ViCHsM1RQh9BlUvqyJoN+bDviyP1aZzBE6CqpHV5juGnle5Kk0mDDsaHGjrY1lX/52ShI&#10;N8XpQ+6Pn6ZLhwWFm/PF4Vupt9d+swARqA9P8cP9peP8eTqF/2/iC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XaW8MAAADdAAAADwAAAAAAAAAAAAAAAACYAgAAZHJzL2Rv&#10;d25yZXYueG1sUEsFBgAAAAAEAAQA9QAAAIgDAAAAAA==&#10;" fillcolor="#fde9d9" strokecolor="#e36c0a">
              <v:stroke dashstyle="longDash"/>
              <v:textbox>
                <w:txbxContent>
                  <w:p w14:paraId="1EAE77E8" w14:textId="77777777" w:rsidR="005F0000" w:rsidRPr="00610145" w:rsidRDefault="005F0000" w:rsidP="00A973F7">
                    <w:pPr>
                      <w:ind w:rightChars="-71" w:right="-170"/>
                      <w:jc w:val="left"/>
                      <w:rPr>
                        <w:rFonts w:ascii="宋体" w:hAnsi="宋体"/>
                        <w:b/>
                        <w:color w:val="000000"/>
                        <w:sz w:val="18"/>
                        <w:szCs w:val="18"/>
                      </w:rPr>
                    </w:pPr>
                    <w:r w:rsidRPr="00610145">
                      <w:rPr>
                        <w:rFonts w:ascii="宋体" w:hAnsi="宋体" w:hint="eastAsia"/>
                        <w:b/>
                        <w:color w:val="000000"/>
                        <w:sz w:val="18"/>
                        <w:szCs w:val="18"/>
                      </w:rPr>
                      <w:t>提示</w:t>
                    </w:r>
                    <w:r w:rsidRPr="00610145">
                      <w:rPr>
                        <w:rFonts w:ascii="宋体" w:hAnsi="宋体"/>
                        <w:b/>
                        <w:color w:val="000000"/>
                        <w:sz w:val="18"/>
                        <w:szCs w:val="18"/>
                      </w:rPr>
                      <w:t>：</w:t>
                    </w:r>
                  </w:p>
                  <w:p w14:paraId="263AC45E" w14:textId="77777777" w:rsidR="005F0000" w:rsidRPr="00610145" w:rsidRDefault="005F0000" w:rsidP="00A973F7">
                    <w:pPr>
                      <w:ind w:rightChars="-71" w:right="-170"/>
                      <w:jc w:val="left"/>
                      <w:rPr>
                        <w:rFonts w:ascii="宋体" w:hAnsi="宋体"/>
                        <w:color w:val="000000"/>
                        <w:sz w:val="18"/>
                        <w:szCs w:val="18"/>
                      </w:rPr>
                    </w:pPr>
                    <w:r w:rsidRPr="00610145">
                      <w:rPr>
                        <w:rFonts w:ascii="宋体" w:hAnsi="宋体" w:hint="eastAsia"/>
                        <w:color w:val="000000"/>
                        <w:sz w:val="18"/>
                        <w:szCs w:val="18"/>
                      </w:rPr>
                      <w:t>具体</w:t>
                    </w:r>
                    <w:r w:rsidRPr="00610145">
                      <w:rPr>
                        <w:rFonts w:ascii="宋体" w:hAnsi="宋体"/>
                        <w:color w:val="000000"/>
                        <w:sz w:val="18"/>
                        <w:szCs w:val="18"/>
                      </w:rPr>
                      <w:t>操作办法</w:t>
                    </w:r>
                    <w:r w:rsidRPr="00610145">
                      <w:rPr>
                        <w:rFonts w:ascii="宋体" w:hAnsi="宋体" w:hint="eastAsia"/>
                        <w:color w:val="000000"/>
                        <w:sz w:val="18"/>
                        <w:szCs w:val="18"/>
                      </w:rPr>
                      <w:t>请参照</w:t>
                    </w:r>
                    <w:r w:rsidRPr="00610145">
                      <w:rPr>
                        <w:rFonts w:ascii="宋体" w:hAnsi="宋体"/>
                        <w:color w:val="000000"/>
                        <w:sz w:val="18"/>
                        <w:szCs w:val="18"/>
                      </w:rPr>
                      <w:t>用人单位登录界面</w:t>
                    </w:r>
                    <w:r w:rsidRPr="00610145">
                      <w:rPr>
                        <w:rFonts w:ascii="宋体" w:hAnsi="宋体" w:hint="eastAsia"/>
                        <w:color w:val="000000"/>
                        <w:sz w:val="18"/>
                        <w:szCs w:val="18"/>
                      </w:rPr>
                      <w:t>下方“</w:t>
                    </w:r>
                    <w:r w:rsidRPr="00610145">
                      <w:rPr>
                        <w:rFonts w:ascii="宋体" w:hAnsi="宋体"/>
                        <w:color w:val="000000"/>
                        <w:sz w:val="18"/>
                        <w:szCs w:val="18"/>
                      </w:rPr>
                      <w:t>用户指南</w:t>
                    </w:r>
                    <w:r w:rsidRPr="00610145">
                      <w:rPr>
                        <w:rFonts w:ascii="宋体" w:hAnsi="宋体" w:hint="eastAsia"/>
                        <w:color w:val="000000"/>
                        <w:sz w:val="18"/>
                        <w:szCs w:val="18"/>
                      </w:rPr>
                      <w:t>”</w:t>
                    </w:r>
                    <w:r w:rsidRPr="00610145">
                      <w:rPr>
                        <w:rFonts w:ascii="宋体" w:hAnsi="宋体"/>
                        <w:color w:val="000000"/>
                        <w:sz w:val="18"/>
                        <w:szCs w:val="18"/>
                      </w:rPr>
                      <w:t>中</w:t>
                    </w:r>
                    <w:r w:rsidRPr="00610145">
                      <w:rPr>
                        <w:rFonts w:ascii="宋体" w:hAnsi="宋体" w:hint="eastAsia"/>
                        <w:color w:val="000000"/>
                        <w:sz w:val="18"/>
                        <w:szCs w:val="18"/>
                      </w:rPr>
                      <w:t>“</w:t>
                    </w:r>
                    <w:r w:rsidRPr="00610145">
                      <w:rPr>
                        <w:rFonts w:ascii="宋体" w:hAnsi="宋体"/>
                        <w:color w:val="000000"/>
                        <w:sz w:val="18"/>
                        <w:szCs w:val="18"/>
                      </w:rPr>
                      <w:t>职工上年月均工资收入申报</w:t>
                    </w:r>
                    <w:r w:rsidRPr="00610145">
                      <w:rPr>
                        <w:rFonts w:ascii="宋体" w:hAnsi="宋体" w:hint="eastAsia"/>
                        <w:color w:val="000000"/>
                        <w:sz w:val="18"/>
                        <w:szCs w:val="18"/>
                      </w:rPr>
                      <w:t>”指南</w:t>
                    </w:r>
                    <w:r w:rsidRPr="00610145">
                      <w:rPr>
                        <w:rFonts w:ascii="宋体" w:hAnsi="宋体"/>
                        <w:color w:val="000000"/>
                        <w:sz w:val="18"/>
                        <w:szCs w:val="18"/>
                      </w:rPr>
                      <w:t>。</w:t>
                    </w:r>
                  </w:p>
                </w:txbxContent>
              </v:textbox>
            </v:rect>
          </v:group>
        </w:pict>
      </w:r>
      <w:r w:rsidR="00094D0D">
        <w:t>29</w:t>
      </w:r>
      <w:r w:rsidR="00C2559E" w:rsidRPr="00EA2F37">
        <w:rPr>
          <w:rFonts w:hint="eastAsia"/>
        </w:rPr>
        <w:t>.用人</w:t>
      </w:r>
      <w:r w:rsidR="00C2559E" w:rsidRPr="00EA2F37">
        <w:t>单位参加社会保险人员缴费工资申报</w:t>
      </w:r>
      <w:r w:rsidR="00C2559E" w:rsidRPr="00EA2F37">
        <w:rPr>
          <w:rFonts w:hint="eastAsia"/>
        </w:rPr>
        <w:t>流程图</w:t>
      </w:r>
      <w:bookmarkEnd w:id="81"/>
      <w:bookmarkEnd w:id="82"/>
    </w:p>
    <w:p w14:paraId="73CABE5C" w14:textId="77777777" w:rsidR="00C2559E" w:rsidRPr="009C73EB" w:rsidRDefault="00C2559E" w:rsidP="009C73EB">
      <w:pPr>
        <w:spacing w:line="360" w:lineRule="auto"/>
        <w:rPr>
          <w:rFonts w:ascii="宋体" w:hAnsi="宋体"/>
          <w:szCs w:val="24"/>
        </w:rPr>
      </w:pPr>
    </w:p>
    <w:p w14:paraId="43F5B64C" w14:textId="77777777" w:rsidR="00600D62" w:rsidRPr="009C73EB" w:rsidRDefault="00600D62" w:rsidP="009C73EB">
      <w:pPr>
        <w:spacing w:line="360" w:lineRule="auto"/>
        <w:rPr>
          <w:rFonts w:ascii="宋体" w:hAnsi="宋体"/>
          <w:szCs w:val="24"/>
        </w:rPr>
      </w:pPr>
    </w:p>
    <w:p w14:paraId="445F6A95" w14:textId="77777777" w:rsidR="00600D62" w:rsidRPr="009C73EB" w:rsidRDefault="00600D62" w:rsidP="009C73EB">
      <w:pPr>
        <w:spacing w:line="360" w:lineRule="auto"/>
        <w:rPr>
          <w:rFonts w:ascii="宋体" w:hAnsi="宋体"/>
          <w:szCs w:val="24"/>
        </w:rPr>
      </w:pPr>
    </w:p>
    <w:p w14:paraId="1B88C254" w14:textId="77777777" w:rsidR="00600D62" w:rsidRPr="009C73EB" w:rsidRDefault="00600D62" w:rsidP="009C73EB">
      <w:pPr>
        <w:spacing w:line="360" w:lineRule="auto"/>
        <w:rPr>
          <w:rFonts w:ascii="宋体" w:hAnsi="宋体"/>
          <w:szCs w:val="24"/>
        </w:rPr>
      </w:pPr>
    </w:p>
    <w:p w14:paraId="6893CF14" w14:textId="77777777" w:rsidR="00600D62" w:rsidRPr="009C73EB" w:rsidRDefault="00600D62" w:rsidP="009C73EB">
      <w:pPr>
        <w:spacing w:line="360" w:lineRule="auto"/>
        <w:rPr>
          <w:rFonts w:ascii="宋体" w:hAnsi="宋体"/>
          <w:szCs w:val="24"/>
        </w:rPr>
      </w:pPr>
    </w:p>
    <w:p w14:paraId="097C25CF" w14:textId="77777777" w:rsidR="00600D62" w:rsidRPr="009C73EB" w:rsidRDefault="00600D62" w:rsidP="009C73EB">
      <w:pPr>
        <w:spacing w:line="360" w:lineRule="auto"/>
        <w:rPr>
          <w:rFonts w:ascii="宋体" w:hAnsi="宋体"/>
          <w:szCs w:val="24"/>
        </w:rPr>
      </w:pPr>
    </w:p>
    <w:p w14:paraId="7AC32D1E" w14:textId="77777777" w:rsidR="00600D62" w:rsidRPr="009C73EB" w:rsidRDefault="00600D62" w:rsidP="009C73EB">
      <w:pPr>
        <w:spacing w:line="360" w:lineRule="auto"/>
        <w:rPr>
          <w:rFonts w:ascii="宋体" w:hAnsi="宋体"/>
          <w:szCs w:val="24"/>
        </w:rPr>
      </w:pPr>
    </w:p>
    <w:p w14:paraId="2CA6DD92" w14:textId="77777777" w:rsidR="00600D62" w:rsidRPr="009C73EB" w:rsidRDefault="00600D62" w:rsidP="009C73EB">
      <w:pPr>
        <w:spacing w:line="360" w:lineRule="auto"/>
        <w:rPr>
          <w:rFonts w:ascii="宋体" w:hAnsi="宋体"/>
          <w:szCs w:val="24"/>
        </w:rPr>
      </w:pPr>
    </w:p>
    <w:p w14:paraId="188F05AE" w14:textId="77777777" w:rsidR="00600D62" w:rsidRPr="009C73EB" w:rsidRDefault="00600D62" w:rsidP="009C73EB">
      <w:pPr>
        <w:spacing w:line="360" w:lineRule="auto"/>
        <w:rPr>
          <w:rFonts w:ascii="宋体" w:hAnsi="宋体"/>
          <w:szCs w:val="24"/>
        </w:rPr>
      </w:pPr>
    </w:p>
    <w:p w14:paraId="41D99D4E" w14:textId="77777777" w:rsidR="00600D62" w:rsidRPr="009C73EB" w:rsidRDefault="00600D62" w:rsidP="009C73EB">
      <w:pPr>
        <w:spacing w:line="360" w:lineRule="auto"/>
        <w:rPr>
          <w:rFonts w:ascii="宋体" w:hAnsi="宋体"/>
          <w:szCs w:val="24"/>
        </w:rPr>
      </w:pPr>
    </w:p>
    <w:p w14:paraId="5474A2E9" w14:textId="77777777" w:rsidR="00600D62" w:rsidRPr="009C73EB" w:rsidRDefault="00600D62" w:rsidP="009C73EB">
      <w:pPr>
        <w:spacing w:line="360" w:lineRule="auto"/>
        <w:rPr>
          <w:rFonts w:ascii="宋体" w:hAnsi="宋体"/>
          <w:szCs w:val="24"/>
        </w:rPr>
      </w:pPr>
    </w:p>
    <w:p w14:paraId="199A9BDD" w14:textId="77777777" w:rsidR="00600D62" w:rsidRPr="009C73EB" w:rsidRDefault="00600D62" w:rsidP="009C73EB">
      <w:pPr>
        <w:spacing w:line="360" w:lineRule="auto"/>
        <w:rPr>
          <w:rFonts w:ascii="宋体" w:hAnsi="宋体"/>
          <w:szCs w:val="24"/>
        </w:rPr>
      </w:pPr>
    </w:p>
    <w:p w14:paraId="5B5A313E" w14:textId="77777777" w:rsidR="00600D62" w:rsidRPr="009C73EB" w:rsidRDefault="00600D62" w:rsidP="009C73EB">
      <w:pPr>
        <w:spacing w:line="360" w:lineRule="auto"/>
        <w:rPr>
          <w:rFonts w:ascii="宋体" w:hAnsi="宋体"/>
          <w:szCs w:val="24"/>
        </w:rPr>
      </w:pPr>
    </w:p>
    <w:p w14:paraId="2E200E10" w14:textId="77777777" w:rsidR="00600D62" w:rsidRPr="009C73EB" w:rsidRDefault="00600D62" w:rsidP="009C73EB">
      <w:pPr>
        <w:spacing w:line="360" w:lineRule="auto"/>
        <w:rPr>
          <w:rFonts w:ascii="宋体" w:hAnsi="宋体"/>
          <w:szCs w:val="24"/>
        </w:rPr>
      </w:pPr>
    </w:p>
    <w:p w14:paraId="1EC83CED" w14:textId="77777777" w:rsidR="00600D62" w:rsidRPr="009C73EB" w:rsidRDefault="00600D62" w:rsidP="009C73EB">
      <w:pPr>
        <w:spacing w:line="360" w:lineRule="auto"/>
        <w:rPr>
          <w:rFonts w:ascii="宋体" w:hAnsi="宋体"/>
          <w:szCs w:val="24"/>
        </w:rPr>
      </w:pPr>
    </w:p>
    <w:p w14:paraId="02D62405" w14:textId="77777777" w:rsidR="00600D62" w:rsidRPr="009C73EB" w:rsidRDefault="00600D62" w:rsidP="009C73EB">
      <w:pPr>
        <w:spacing w:line="360" w:lineRule="auto"/>
        <w:rPr>
          <w:rFonts w:ascii="宋体" w:hAnsi="宋体"/>
          <w:szCs w:val="24"/>
        </w:rPr>
      </w:pPr>
    </w:p>
    <w:p w14:paraId="6C309813" w14:textId="77777777" w:rsidR="00600D62" w:rsidRPr="009C73EB" w:rsidRDefault="00600D62" w:rsidP="009C73EB">
      <w:pPr>
        <w:spacing w:line="360" w:lineRule="auto"/>
        <w:rPr>
          <w:rFonts w:ascii="宋体" w:hAnsi="宋体"/>
          <w:szCs w:val="24"/>
        </w:rPr>
      </w:pPr>
    </w:p>
    <w:p w14:paraId="1F46FCF4" w14:textId="77777777" w:rsidR="00600D62" w:rsidRPr="009C73EB" w:rsidRDefault="00600D62" w:rsidP="009C73EB">
      <w:pPr>
        <w:spacing w:line="360" w:lineRule="auto"/>
        <w:rPr>
          <w:rFonts w:ascii="宋体" w:hAnsi="宋体"/>
          <w:szCs w:val="24"/>
        </w:rPr>
      </w:pPr>
    </w:p>
    <w:p w14:paraId="0162E45A" w14:textId="77777777" w:rsidR="00600D62" w:rsidRPr="009C73EB" w:rsidRDefault="00600D62" w:rsidP="009C73EB">
      <w:pPr>
        <w:spacing w:line="360" w:lineRule="auto"/>
        <w:rPr>
          <w:rFonts w:ascii="宋体" w:hAnsi="宋体"/>
          <w:szCs w:val="24"/>
        </w:rPr>
      </w:pPr>
    </w:p>
    <w:p w14:paraId="49DEFDA7" w14:textId="77777777" w:rsidR="00600D62" w:rsidRPr="009C73EB" w:rsidRDefault="00600D62" w:rsidP="009C73EB">
      <w:pPr>
        <w:spacing w:line="360" w:lineRule="auto"/>
        <w:rPr>
          <w:rFonts w:ascii="宋体" w:hAnsi="宋体"/>
          <w:szCs w:val="24"/>
        </w:rPr>
      </w:pPr>
    </w:p>
    <w:p w14:paraId="0AB5C8EA" w14:textId="77777777" w:rsidR="00004402" w:rsidRPr="009C73EB" w:rsidRDefault="00004402" w:rsidP="009C73EB">
      <w:pPr>
        <w:spacing w:line="360" w:lineRule="auto"/>
        <w:rPr>
          <w:rFonts w:ascii="宋体" w:hAnsi="宋体"/>
          <w:szCs w:val="24"/>
        </w:rPr>
      </w:pPr>
    </w:p>
    <w:p w14:paraId="7AE95E65" w14:textId="77777777" w:rsidR="00072C86" w:rsidRPr="009C73EB" w:rsidRDefault="00072C86" w:rsidP="009C73EB">
      <w:pPr>
        <w:spacing w:line="360" w:lineRule="auto"/>
        <w:ind w:left="482" w:hangingChars="200" w:hanging="482"/>
        <w:rPr>
          <w:rFonts w:ascii="宋体" w:hAnsi="宋体"/>
          <w:b/>
          <w:szCs w:val="24"/>
        </w:rPr>
      </w:pPr>
    </w:p>
    <w:p w14:paraId="65D73B08" w14:textId="77777777" w:rsidR="00072C86" w:rsidRPr="009C73EB" w:rsidRDefault="00072C86" w:rsidP="009C73EB">
      <w:pPr>
        <w:spacing w:line="360" w:lineRule="auto"/>
        <w:ind w:left="482" w:hangingChars="200" w:hanging="482"/>
        <w:rPr>
          <w:rFonts w:ascii="宋体" w:hAnsi="宋体"/>
          <w:b/>
          <w:szCs w:val="24"/>
        </w:rPr>
      </w:pPr>
    </w:p>
    <w:p w14:paraId="0D0082F1" w14:textId="77777777" w:rsidR="00072C86" w:rsidRPr="009C73EB" w:rsidRDefault="00B11741" w:rsidP="009C73EB">
      <w:pPr>
        <w:spacing w:line="360" w:lineRule="auto"/>
        <w:ind w:left="480" w:hangingChars="200" w:hanging="480"/>
        <w:rPr>
          <w:rFonts w:ascii="宋体" w:hAnsi="宋体"/>
          <w:b/>
          <w:szCs w:val="24"/>
        </w:rPr>
      </w:pPr>
      <w:r w:rsidRPr="00B11741">
        <w:rPr>
          <w:noProof/>
        </w:rPr>
        <w:pict w14:anchorId="7ED9F45F">
          <v:rect id="矩形 462" o:spid="_x0000_s2588" style="position:absolute;left:0;text-align:left;margin-left:.15pt;margin-top:11.35pt;width:438.75pt;height:160.5pt;z-index:1;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" stroked="f">
            <v:textbox>
              <w:txbxContent>
                <w:p w14:paraId="13455581" w14:textId="77777777" w:rsidR="005F0000" w:rsidRPr="00610145" w:rsidRDefault="005F0000" w:rsidP="00A75937">
                  <w:pPr>
                    <w:ind w:firstLineChars="200" w:firstLine="361"/>
                    <w:rPr>
                      <w:rFonts w:ascii="宋体" w:hAnsi="宋体"/>
                      <w:sz w:val="18"/>
                      <w:szCs w:val="24"/>
                    </w:rPr>
                  </w:pPr>
                  <w:r w:rsidRPr="00610145">
                    <w:rPr>
                      <w:rFonts w:ascii="宋体" w:hAnsi="宋体" w:hint="eastAsia"/>
                      <w:b/>
                      <w:sz w:val="18"/>
                      <w:szCs w:val="24"/>
                    </w:rPr>
                    <w:t>注意事项</w:t>
                  </w:r>
                  <w:r w:rsidRPr="00610145">
                    <w:rPr>
                      <w:rFonts w:ascii="宋体" w:hAnsi="宋体" w:hint="eastAsia"/>
                      <w:sz w:val="18"/>
                      <w:szCs w:val="24"/>
                    </w:rPr>
                    <w:t>：</w:t>
                  </w:r>
                </w:p>
                <w:p w14:paraId="65EDE90A" w14:textId="77777777" w:rsidR="005F0000" w:rsidRPr="00610145" w:rsidRDefault="005F0000" w:rsidP="00A75937">
                  <w:pPr>
                    <w:ind w:firstLineChars="200" w:firstLine="360"/>
                    <w:rPr>
                      <w:rFonts w:ascii="宋体" w:hAnsi="宋体"/>
                      <w:sz w:val="18"/>
                      <w:szCs w:val="24"/>
                    </w:rPr>
                  </w:pPr>
                  <w:r w:rsidRPr="00610145">
                    <w:rPr>
                      <w:rFonts w:ascii="宋体" w:hAnsi="宋体" w:hint="eastAsia"/>
                      <w:sz w:val="18"/>
                      <w:szCs w:val="24"/>
                    </w:rPr>
                    <w:t>1</w:t>
                  </w:r>
                  <w:r w:rsidRPr="00610145">
                    <w:rPr>
                      <w:rFonts w:ascii="宋体" w:hAnsi="宋体" w:hint="eastAsia"/>
                      <w:sz w:val="18"/>
                    </w:rPr>
                    <w:t>．</w:t>
                  </w:r>
                  <w:r w:rsidRPr="00610145">
                    <w:rPr>
                      <w:rFonts w:ascii="宋体" w:hAnsi="宋体" w:hint="eastAsia"/>
                      <w:sz w:val="18"/>
                      <w:szCs w:val="24"/>
                    </w:rPr>
                    <w:t>业务办理时间：每年3月中旬至4月20号（节假日除外）（具体办理时间以北京市社会保险基金</w:t>
                  </w:r>
                </w:p>
                <w:p w14:paraId="731200CB" w14:textId="77777777" w:rsidR="005F0000" w:rsidRPr="00610145" w:rsidRDefault="005F0000" w:rsidP="00A75937">
                  <w:pPr>
                    <w:rPr>
                      <w:rFonts w:ascii="宋体" w:hAnsi="宋体"/>
                      <w:sz w:val="18"/>
                      <w:szCs w:val="24"/>
                    </w:rPr>
                  </w:pPr>
                  <w:r w:rsidRPr="00610145">
                    <w:rPr>
                      <w:rFonts w:ascii="宋体" w:hAnsi="宋体" w:hint="eastAsia"/>
                      <w:sz w:val="18"/>
                      <w:szCs w:val="24"/>
                    </w:rPr>
                    <w:t>管理中心具体部署时间为准）。</w:t>
                  </w:r>
                </w:p>
                <w:p w14:paraId="14B5559F" w14:textId="77777777" w:rsidR="005F0000" w:rsidRPr="00610145" w:rsidRDefault="005F0000" w:rsidP="00A75937">
                  <w:pPr>
                    <w:ind w:firstLineChars="200" w:firstLine="360"/>
                    <w:rPr>
                      <w:rFonts w:ascii="宋体" w:hAnsi="宋体"/>
                      <w:sz w:val="18"/>
                      <w:szCs w:val="24"/>
                    </w:rPr>
                  </w:pPr>
                  <w:r w:rsidRPr="00610145">
                    <w:rPr>
                      <w:rFonts w:ascii="宋体" w:hAnsi="宋体"/>
                      <w:sz w:val="18"/>
                      <w:szCs w:val="24"/>
                    </w:rPr>
                    <w:t>2</w:t>
                  </w:r>
                  <w:r w:rsidRPr="00610145">
                    <w:rPr>
                      <w:rFonts w:ascii="宋体" w:hAnsi="宋体" w:hint="eastAsia"/>
                      <w:sz w:val="18"/>
                    </w:rPr>
                    <w:t>．</w:t>
                  </w:r>
                  <w:r w:rsidRPr="00610145">
                    <w:rPr>
                      <w:rFonts w:ascii="宋体" w:hAnsi="宋体"/>
                      <w:sz w:val="18"/>
                      <w:szCs w:val="24"/>
                    </w:rPr>
                    <w:t>业务办理岗位：</w:t>
                  </w:r>
                  <w:r w:rsidRPr="00610145">
                    <w:rPr>
                      <w:rFonts w:ascii="宋体" w:hAnsi="宋体" w:hint="eastAsia"/>
                      <w:sz w:val="18"/>
                      <w:szCs w:val="24"/>
                    </w:rPr>
                    <w:t>社保中心</w:t>
                  </w:r>
                  <w:r w:rsidRPr="00610145">
                    <w:rPr>
                      <w:rFonts w:ascii="宋体" w:hAnsi="宋体"/>
                      <w:sz w:val="18"/>
                      <w:szCs w:val="24"/>
                    </w:rPr>
                    <w:t>登记业务岗</w:t>
                  </w:r>
                  <w:r w:rsidRPr="00610145">
                    <w:rPr>
                      <w:rFonts w:ascii="宋体" w:hAnsi="宋体" w:hint="eastAsia"/>
                      <w:sz w:val="18"/>
                      <w:szCs w:val="24"/>
                    </w:rPr>
                    <w:t>。</w:t>
                  </w:r>
                </w:p>
                <w:p w14:paraId="0BA28191" w14:textId="77777777" w:rsidR="005F0000" w:rsidRPr="00610145" w:rsidRDefault="005F0000" w:rsidP="00A75937">
                  <w:pPr>
                    <w:ind w:firstLineChars="200" w:firstLine="360"/>
                    <w:rPr>
                      <w:rFonts w:ascii="宋体" w:hAnsi="宋体"/>
                      <w:sz w:val="18"/>
                      <w:szCs w:val="24"/>
                    </w:rPr>
                  </w:pPr>
                  <w:r w:rsidRPr="00610145">
                    <w:rPr>
                      <w:rFonts w:ascii="宋体" w:hAnsi="宋体"/>
                      <w:sz w:val="18"/>
                      <w:szCs w:val="24"/>
                    </w:rPr>
                    <w:t>3</w:t>
                  </w:r>
                  <w:r w:rsidRPr="00610145">
                    <w:rPr>
                      <w:rFonts w:ascii="宋体" w:hAnsi="宋体" w:hint="eastAsia"/>
                      <w:sz w:val="18"/>
                    </w:rPr>
                    <w:t>．</w:t>
                  </w:r>
                  <w:r w:rsidRPr="00610145">
                    <w:rPr>
                      <w:rFonts w:ascii="宋体" w:hAnsi="宋体" w:hint="eastAsia"/>
                      <w:sz w:val="18"/>
                      <w:szCs w:val="24"/>
                    </w:rPr>
                    <w:t>职工社会保险缴费工资按照本人上一年月平均工资计算；新参加工作或失业后再就业的人员，转业、复员、退伍军人，由机关或其他企、事业单位转入企业的人员，以进入本企业工作第一个月的工资作为当年的缴费工资；从第二年起，以本人上一年在本企业实发工资的月平均工资作为缴费工资。</w:t>
                  </w:r>
                </w:p>
                <w:p w14:paraId="7451521E" w14:textId="77777777" w:rsidR="005F0000" w:rsidRPr="00610145" w:rsidRDefault="005F0000" w:rsidP="00A75937">
                  <w:pPr>
                    <w:ind w:firstLineChars="200" w:firstLine="360"/>
                    <w:rPr>
                      <w:rFonts w:ascii="宋体" w:hAnsi="宋体"/>
                      <w:sz w:val="18"/>
                      <w:szCs w:val="24"/>
                    </w:rPr>
                  </w:pPr>
                  <w:r w:rsidRPr="00610145">
                    <w:rPr>
                      <w:rFonts w:ascii="宋体" w:hAnsi="宋体"/>
                      <w:sz w:val="18"/>
                      <w:szCs w:val="24"/>
                    </w:rPr>
                    <w:t>4</w:t>
                  </w:r>
                  <w:r w:rsidRPr="00610145">
                    <w:rPr>
                      <w:rFonts w:ascii="宋体" w:hAnsi="宋体" w:hint="eastAsia"/>
                      <w:sz w:val="18"/>
                    </w:rPr>
                    <w:t>．</w:t>
                  </w:r>
                  <w:r w:rsidRPr="00610145">
                    <w:rPr>
                      <w:rFonts w:ascii="宋体" w:hAnsi="宋体" w:hint="eastAsia"/>
                      <w:sz w:val="18"/>
                      <w:szCs w:val="24"/>
                    </w:rPr>
                    <w:t>北京</w:t>
                  </w:r>
                  <w:r w:rsidRPr="00610145">
                    <w:rPr>
                      <w:rFonts w:ascii="宋体" w:hAnsi="宋体"/>
                      <w:sz w:val="18"/>
                      <w:szCs w:val="24"/>
                    </w:rPr>
                    <w:t>市社会保险网上服务平台：</w:t>
                  </w:r>
                  <w:hyperlink r:id="rId35" w:history="1">
                    <w:r w:rsidRPr="00610145">
                      <w:rPr>
                        <w:rFonts w:ascii="宋体" w:hAnsi="宋体" w:hint="eastAsia"/>
                        <w:color w:val="0000FF"/>
                        <w:sz w:val="18"/>
                        <w:szCs w:val="24"/>
                        <w:u w:val="single"/>
                      </w:rPr>
                      <w:t>http://www.bjrbj.gov.cn/csibiz/</w:t>
                    </w:r>
                  </w:hyperlink>
                  <w:r w:rsidRPr="00610145">
                    <w:rPr>
                      <w:rFonts w:ascii="宋体" w:hAnsi="宋体" w:hint="eastAsia"/>
                      <w:sz w:val="18"/>
                      <w:szCs w:val="24"/>
                    </w:rPr>
                    <w:t>。</w:t>
                  </w:r>
                </w:p>
                <w:p w14:paraId="6EC83CCF" w14:textId="77777777" w:rsidR="005F0000" w:rsidRPr="00610145" w:rsidRDefault="005F0000" w:rsidP="00A75937">
                  <w:pPr>
                    <w:ind w:firstLineChars="200" w:firstLine="360"/>
                    <w:rPr>
                      <w:rFonts w:ascii="宋体" w:hAnsi="宋体"/>
                      <w:sz w:val="18"/>
                      <w:szCs w:val="24"/>
                    </w:rPr>
                  </w:pPr>
                  <w:r w:rsidRPr="00610145">
                    <w:rPr>
                      <w:rFonts w:ascii="宋体" w:hAnsi="宋体"/>
                      <w:sz w:val="18"/>
                      <w:szCs w:val="24"/>
                    </w:rPr>
                    <w:t>5</w:t>
                  </w:r>
                  <w:r w:rsidRPr="00610145">
                    <w:rPr>
                      <w:rFonts w:ascii="宋体" w:hAnsi="宋体" w:hint="eastAsia"/>
                      <w:sz w:val="18"/>
                    </w:rPr>
                    <w:t>．</w:t>
                  </w:r>
                  <w:r w:rsidRPr="00610145">
                    <w:rPr>
                      <w:rFonts w:ascii="宋体" w:hAnsi="宋体" w:hint="eastAsia"/>
                      <w:sz w:val="18"/>
                      <w:szCs w:val="24"/>
                    </w:rPr>
                    <w:t>开通网上</w:t>
                  </w:r>
                  <w:r w:rsidRPr="00610145">
                    <w:rPr>
                      <w:rFonts w:ascii="宋体" w:hAnsi="宋体"/>
                      <w:sz w:val="18"/>
                      <w:szCs w:val="24"/>
                    </w:rPr>
                    <w:t>申报业务的用人单位</w:t>
                  </w:r>
                  <w:r w:rsidRPr="00610145">
                    <w:rPr>
                      <w:rFonts w:ascii="宋体" w:hAnsi="宋体" w:hint="eastAsia"/>
                      <w:sz w:val="18"/>
                      <w:szCs w:val="24"/>
                    </w:rPr>
                    <w:t>，</w:t>
                  </w:r>
                  <w:proofErr w:type="gramStart"/>
                  <w:r w:rsidRPr="00610145">
                    <w:rPr>
                      <w:rFonts w:ascii="宋体" w:hAnsi="宋体"/>
                      <w:sz w:val="18"/>
                      <w:szCs w:val="24"/>
                    </w:rPr>
                    <w:t>请统一</w:t>
                  </w:r>
                  <w:proofErr w:type="gramEnd"/>
                  <w:r w:rsidRPr="00610145">
                    <w:rPr>
                      <w:rFonts w:ascii="宋体" w:hAnsi="宋体"/>
                      <w:sz w:val="18"/>
                      <w:szCs w:val="24"/>
                    </w:rPr>
                    <w:t>使用</w:t>
                  </w:r>
                  <w:r w:rsidRPr="00610145">
                    <w:rPr>
                      <w:rFonts w:ascii="宋体" w:hAnsi="宋体" w:hint="eastAsia"/>
                      <w:sz w:val="18"/>
                      <w:szCs w:val="24"/>
                    </w:rPr>
                    <w:t>北京</w:t>
                  </w:r>
                  <w:r w:rsidRPr="00610145">
                    <w:rPr>
                      <w:rFonts w:ascii="宋体" w:hAnsi="宋体"/>
                      <w:sz w:val="18"/>
                      <w:szCs w:val="24"/>
                    </w:rPr>
                    <w:t>市社会保险</w:t>
                  </w:r>
                  <w:r w:rsidRPr="00610145">
                    <w:rPr>
                      <w:rFonts w:ascii="宋体" w:hAnsi="宋体" w:hint="eastAsia"/>
                      <w:sz w:val="18"/>
                      <w:szCs w:val="24"/>
                    </w:rPr>
                    <w:t>网上</w:t>
                  </w:r>
                  <w:r w:rsidRPr="00610145">
                    <w:rPr>
                      <w:rFonts w:ascii="宋体" w:hAnsi="宋体"/>
                      <w:sz w:val="18"/>
                      <w:szCs w:val="24"/>
                    </w:rPr>
                    <w:t>服务</w:t>
                  </w:r>
                  <w:r w:rsidRPr="00610145">
                    <w:rPr>
                      <w:rFonts w:ascii="宋体" w:hAnsi="宋体" w:hint="eastAsia"/>
                      <w:sz w:val="18"/>
                      <w:szCs w:val="24"/>
                    </w:rPr>
                    <w:t>平台</w:t>
                  </w:r>
                  <w:r w:rsidRPr="00610145">
                    <w:rPr>
                      <w:rFonts w:ascii="宋体" w:hAnsi="宋体"/>
                      <w:sz w:val="18"/>
                      <w:szCs w:val="24"/>
                    </w:rPr>
                    <w:t>办理缴费工资申报业务</w:t>
                  </w:r>
                  <w:r w:rsidRPr="00610145">
                    <w:rPr>
                      <w:rFonts w:ascii="宋体" w:hAnsi="宋体" w:hint="eastAsia"/>
                      <w:sz w:val="18"/>
                      <w:szCs w:val="24"/>
                    </w:rPr>
                    <w:t>。</w:t>
                  </w:r>
                  <w:r w:rsidRPr="00610145">
                    <w:rPr>
                      <w:rFonts w:ascii="宋体" w:hAnsi="宋体"/>
                      <w:sz w:val="18"/>
                      <w:szCs w:val="24"/>
                    </w:rPr>
                    <w:t>单位用户登</w:t>
                  </w:r>
                  <w:r w:rsidRPr="00610145">
                    <w:rPr>
                      <w:rFonts w:ascii="宋体" w:hAnsi="宋体" w:hint="eastAsia"/>
                      <w:sz w:val="18"/>
                      <w:szCs w:val="24"/>
                    </w:rPr>
                    <w:t>录</w:t>
                  </w:r>
                  <w:r w:rsidRPr="00610145">
                    <w:rPr>
                      <w:rFonts w:ascii="宋体" w:hAnsi="宋体"/>
                      <w:sz w:val="18"/>
                      <w:szCs w:val="24"/>
                    </w:rPr>
                    <w:t>界面下方的“用户指南”</w:t>
                  </w:r>
                  <w:r w:rsidRPr="00610145">
                    <w:rPr>
                      <w:rFonts w:ascii="宋体" w:hAnsi="宋体" w:hint="eastAsia"/>
                      <w:sz w:val="18"/>
                      <w:szCs w:val="24"/>
                    </w:rPr>
                    <w:t>中的</w:t>
                  </w:r>
                  <w:r w:rsidRPr="00610145">
                    <w:rPr>
                      <w:rFonts w:ascii="宋体" w:hAnsi="宋体"/>
                      <w:sz w:val="18"/>
                      <w:szCs w:val="24"/>
                    </w:rPr>
                    <w:t>“职工上年月均工资收入申报”模块对缴费工资申报业务</w:t>
                  </w:r>
                  <w:r w:rsidRPr="00610145">
                    <w:rPr>
                      <w:rFonts w:ascii="宋体" w:hAnsi="宋体" w:hint="eastAsia"/>
                      <w:sz w:val="18"/>
                      <w:szCs w:val="24"/>
                    </w:rPr>
                    <w:t>操作</w:t>
                  </w:r>
                  <w:r w:rsidRPr="00610145">
                    <w:rPr>
                      <w:rFonts w:ascii="宋体" w:hAnsi="宋体"/>
                      <w:sz w:val="18"/>
                      <w:szCs w:val="24"/>
                    </w:rPr>
                    <w:t>进行了详细的</w:t>
                  </w:r>
                  <w:r w:rsidRPr="00610145">
                    <w:rPr>
                      <w:rFonts w:ascii="宋体" w:hAnsi="宋体" w:hint="eastAsia"/>
                      <w:sz w:val="18"/>
                      <w:szCs w:val="24"/>
                    </w:rPr>
                    <w:t>说明，</w:t>
                  </w:r>
                  <w:r w:rsidRPr="00610145">
                    <w:rPr>
                      <w:rFonts w:ascii="宋体" w:hAnsi="宋体"/>
                      <w:sz w:val="18"/>
                      <w:szCs w:val="24"/>
                    </w:rPr>
                    <w:t>请参照该</w:t>
                  </w:r>
                  <w:r w:rsidRPr="00610145">
                    <w:rPr>
                      <w:rFonts w:ascii="宋体" w:hAnsi="宋体" w:hint="eastAsia"/>
                      <w:sz w:val="18"/>
                      <w:szCs w:val="24"/>
                    </w:rPr>
                    <w:t>用户</w:t>
                  </w:r>
                  <w:r w:rsidRPr="00610145">
                    <w:rPr>
                      <w:rFonts w:ascii="宋体" w:hAnsi="宋体"/>
                      <w:sz w:val="18"/>
                      <w:szCs w:val="24"/>
                    </w:rPr>
                    <w:t>指南操作。如有</w:t>
                  </w:r>
                  <w:r w:rsidRPr="00610145">
                    <w:rPr>
                      <w:rFonts w:ascii="宋体" w:hAnsi="宋体" w:hint="eastAsia"/>
                      <w:sz w:val="18"/>
                      <w:szCs w:val="24"/>
                    </w:rPr>
                    <w:t>疑问</w:t>
                  </w:r>
                  <w:r w:rsidRPr="00610145">
                    <w:rPr>
                      <w:rFonts w:ascii="宋体" w:hAnsi="宋体"/>
                      <w:sz w:val="18"/>
                      <w:szCs w:val="24"/>
                    </w:rPr>
                    <w:t>请拨打</w:t>
                  </w:r>
                  <w:r w:rsidRPr="00610145">
                    <w:rPr>
                      <w:rFonts w:ascii="宋体" w:hAnsi="宋体" w:hint="eastAsia"/>
                      <w:sz w:val="18"/>
                      <w:szCs w:val="24"/>
                    </w:rPr>
                    <w:t>技术</w:t>
                  </w:r>
                  <w:r w:rsidRPr="00610145">
                    <w:rPr>
                      <w:rFonts w:ascii="宋体" w:hAnsi="宋体"/>
                      <w:sz w:val="18"/>
                      <w:szCs w:val="24"/>
                    </w:rPr>
                    <w:t>支持电话</w:t>
                  </w:r>
                  <w:r w:rsidRPr="00610145">
                    <w:rPr>
                      <w:rFonts w:ascii="宋体" w:hAnsi="宋体" w:hint="eastAsia"/>
                      <w:sz w:val="18"/>
                      <w:szCs w:val="24"/>
                    </w:rPr>
                    <w:t>96102。</w:t>
                  </w:r>
                </w:p>
                <w:p w14:paraId="12D1D168" w14:textId="77777777" w:rsidR="005F0000" w:rsidRPr="00610145" w:rsidRDefault="005F0000" w:rsidP="00A75937">
                  <w:pPr>
                    <w:ind w:firstLineChars="200" w:firstLine="360"/>
                    <w:rPr>
                      <w:rFonts w:ascii="宋体" w:hAnsi="宋体"/>
                      <w:sz w:val="18"/>
                      <w:szCs w:val="24"/>
                    </w:rPr>
                  </w:pPr>
                  <w:r w:rsidRPr="00610145">
                    <w:rPr>
                      <w:rFonts w:ascii="宋体" w:hAnsi="宋体" w:hint="eastAsia"/>
                      <w:sz w:val="18"/>
                      <w:szCs w:val="24"/>
                    </w:rPr>
                    <w:t>6</w:t>
                  </w:r>
                  <w:r w:rsidRPr="00610145">
                    <w:rPr>
                      <w:rFonts w:ascii="宋体" w:hAnsi="宋体" w:hint="eastAsia"/>
                      <w:sz w:val="18"/>
                    </w:rPr>
                    <w:t>．</w:t>
                  </w:r>
                  <w:r w:rsidRPr="00610145">
                    <w:rPr>
                      <w:rFonts w:ascii="宋体" w:hAnsi="宋体" w:hint="eastAsia"/>
                      <w:sz w:val="18"/>
                      <w:szCs w:val="24"/>
                    </w:rPr>
                    <w:t>报送材料使用A4纸打印或复印，并按规定加盖公章。</w:t>
                  </w:r>
                </w:p>
                <w:p w14:paraId="165B2E2B"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7</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36"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4306E19E" w14:textId="77777777" w:rsidR="005F0000" w:rsidRPr="00610145" w:rsidRDefault="005F0000" w:rsidP="00A75937">
                  <w:pPr>
                    <w:ind w:firstLineChars="200" w:firstLine="360"/>
                    <w:rPr>
                      <w:rFonts w:ascii="宋体" w:hAnsi="宋体"/>
                      <w:sz w:val="18"/>
                      <w:szCs w:val="24"/>
                    </w:rPr>
                  </w:pPr>
                </w:p>
                <w:p w14:paraId="7A0A3480" w14:textId="77777777" w:rsidR="005F0000" w:rsidRPr="00610145" w:rsidRDefault="005F0000" w:rsidP="00A75937">
                  <w:pPr>
                    <w:spacing w:line="276" w:lineRule="auto"/>
                    <w:rPr>
                      <w:rFonts w:ascii="宋体" w:hAnsi="宋体"/>
                      <w:sz w:val="18"/>
                    </w:rPr>
                  </w:pPr>
                </w:p>
              </w:txbxContent>
            </v:textbox>
          </v:rect>
        </w:pict>
      </w:r>
    </w:p>
    <w:p w14:paraId="67AC13A4" w14:textId="77777777" w:rsidR="00813B34" w:rsidRPr="00813B34" w:rsidRDefault="00813B34" w:rsidP="00813B34">
      <w:pPr>
        <w:spacing w:line="360" w:lineRule="auto"/>
        <w:ind w:firstLine="480"/>
        <w:rPr>
          <w:rFonts w:ascii="宋体" w:hAnsi="宋体"/>
          <w:szCs w:val="24"/>
        </w:rPr>
      </w:pPr>
    </w:p>
    <w:p w14:paraId="4F7A6E57" w14:textId="77777777" w:rsidR="00813B34" w:rsidRPr="00813B34" w:rsidRDefault="00813B34" w:rsidP="00813B34">
      <w:pPr>
        <w:spacing w:line="360" w:lineRule="auto"/>
        <w:ind w:firstLine="480"/>
        <w:rPr>
          <w:rFonts w:ascii="宋体" w:hAnsi="宋体"/>
          <w:szCs w:val="24"/>
        </w:rPr>
      </w:pPr>
    </w:p>
    <w:p w14:paraId="26E7F1CC" w14:textId="77777777" w:rsidR="00072C86" w:rsidRPr="00813B34" w:rsidRDefault="00072C86" w:rsidP="009C73EB">
      <w:pPr>
        <w:spacing w:line="360" w:lineRule="auto"/>
        <w:ind w:left="482" w:hangingChars="200" w:hanging="482"/>
        <w:rPr>
          <w:rFonts w:ascii="宋体" w:hAnsi="宋体"/>
          <w:b/>
          <w:szCs w:val="24"/>
        </w:rPr>
      </w:pPr>
    </w:p>
    <w:p w14:paraId="2B33F20E" w14:textId="77777777" w:rsidR="00072C86" w:rsidRPr="009C73EB" w:rsidRDefault="00072C86" w:rsidP="009C73EB">
      <w:pPr>
        <w:spacing w:line="360" w:lineRule="auto"/>
        <w:ind w:left="482" w:hangingChars="200" w:hanging="482"/>
        <w:rPr>
          <w:rFonts w:ascii="宋体" w:hAnsi="宋体"/>
          <w:b/>
          <w:szCs w:val="24"/>
        </w:rPr>
      </w:pPr>
    </w:p>
    <w:p w14:paraId="02D9DFDA" w14:textId="77777777" w:rsidR="00072C86" w:rsidRPr="009C73EB" w:rsidRDefault="00072C86" w:rsidP="009C73EB">
      <w:pPr>
        <w:spacing w:line="360" w:lineRule="auto"/>
        <w:ind w:left="482" w:hangingChars="200" w:hanging="482"/>
        <w:rPr>
          <w:rFonts w:ascii="宋体" w:hAnsi="宋体"/>
          <w:b/>
          <w:szCs w:val="24"/>
        </w:rPr>
      </w:pPr>
    </w:p>
    <w:p w14:paraId="7B6D5CB9" w14:textId="77777777" w:rsidR="00072C86" w:rsidRDefault="00072C86" w:rsidP="009C73EB">
      <w:pPr>
        <w:spacing w:line="360" w:lineRule="auto"/>
        <w:ind w:left="482" w:hangingChars="200" w:hanging="482"/>
        <w:rPr>
          <w:rFonts w:ascii="宋体" w:hAnsi="宋体"/>
          <w:b/>
          <w:szCs w:val="24"/>
        </w:rPr>
      </w:pPr>
    </w:p>
    <w:p w14:paraId="2D8B1DB2" w14:textId="77777777" w:rsidR="00094D0D" w:rsidRDefault="00094D0D" w:rsidP="009C73EB">
      <w:pPr>
        <w:spacing w:line="360" w:lineRule="auto"/>
        <w:ind w:left="482" w:hangingChars="200" w:hanging="482"/>
        <w:rPr>
          <w:rFonts w:ascii="宋体" w:hAnsi="宋体"/>
          <w:b/>
          <w:szCs w:val="24"/>
        </w:rPr>
      </w:pPr>
    </w:p>
    <w:p w14:paraId="4CFF0337" w14:textId="77777777" w:rsidR="00094D0D" w:rsidRDefault="00094D0D" w:rsidP="009C73EB">
      <w:pPr>
        <w:spacing w:line="360" w:lineRule="auto"/>
        <w:ind w:left="482" w:hangingChars="200" w:hanging="482"/>
        <w:rPr>
          <w:rFonts w:ascii="宋体" w:hAnsi="宋体"/>
          <w:b/>
          <w:szCs w:val="24"/>
        </w:rPr>
      </w:pPr>
    </w:p>
    <w:p w14:paraId="6E2B2EBE"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83" w:name="_Toc378687717"/>
      <w:bookmarkStart w:id="84" w:name="_Toc381693090"/>
      <w:bookmarkStart w:id="85" w:name="_Toc382209165"/>
      <w:bookmarkStart w:id="86" w:name="_Toc378687718"/>
      <w:r w:rsidRPr="00094D0D">
        <w:rPr>
          <w:rFonts w:ascii="宋体" w:hAnsi="宋体" w:hint="eastAsia"/>
          <w:b/>
          <w:bCs/>
          <w:sz w:val="32"/>
          <w:szCs w:val="32"/>
        </w:rPr>
        <w:t>3</w:t>
      </w:r>
      <w:r>
        <w:rPr>
          <w:rFonts w:ascii="宋体" w:hAnsi="宋体"/>
          <w:b/>
          <w:bCs/>
          <w:sz w:val="32"/>
          <w:szCs w:val="32"/>
        </w:rPr>
        <w:t>0</w:t>
      </w:r>
      <w:r w:rsidRPr="00094D0D">
        <w:rPr>
          <w:rFonts w:ascii="宋体" w:hAnsi="宋体" w:hint="eastAsia"/>
          <w:b/>
          <w:bCs/>
          <w:sz w:val="32"/>
          <w:szCs w:val="32"/>
        </w:rPr>
        <w:t>.用人单位参加社会保险人员缴费工资变更办事指南</w:t>
      </w:r>
      <w:bookmarkEnd w:id="83"/>
      <w:bookmarkEnd w:id="84"/>
      <w:bookmarkEnd w:id="85"/>
    </w:p>
    <w:p w14:paraId="09AD2018"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一</w:t>
      </w:r>
      <w:r w:rsidRPr="00094D0D">
        <w:rPr>
          <w:rFonts w:ascii="宋体" w:hAnsi="宋体"/>
          <w:b/>
          <w:sz w:val="21"/>
          <w:szCs w:val="24"/>
        </w:rPr>
        <w:t>、</w:t>
      </w:r>
      <w:r w:rsidRPr="00094D0D">
        <w:rPr>
          <w:rFonts w:ascii="宋体" w:hAnsi="宋体" w:hint="eastAsia"/>
          <w:b/>
          <w:sz w:val="21"/>
          <w:szCs w:val="24"/>
        </w:rPr>
        <w:t>受理范围</w:t>
      </w:r>
    </w:p>
    <w:p w14:paraId="51B4EFF1" w14:textId="77777777" w:rsidR="00094D0D" w:rsidRPr="00094D0D" w:rsidRDefault="00094D0D" w:rsidP="00094D0D">
      <w:pPr>
        <w:spacing w:line="360" w:lineRule="auto"/>
        <w:ind w:left="420"/>
        <w:rPr>
          <w:rFonts w:ascii="宋体" w:hAnsi="宋体"/>
          <w:sz w:val="21"/>
          <w:szCs w:val="24"/>
        </w:rPr>
      </w:pPr>
      <w:r w:rsidRPr="00094D0D">
        <w:rPr>
          <w:rFonts w:ascii="宋体" w:hAnsi="宋体" w:hint="eastAsia"/>
          <w:sz w:val="21"/>
          <w:szCs w:val="24"/>
        </w:rPr>
        <w:t>办理社会保险登记的用人单位（以下简称“用人单位”）。</w:t>
      </w:r>
    </w:p>
    <w:p w14:paraId="2565C55F" w14:textId="77777777" w:rsidR="00516F38" w:rsidRDefault="00094D0D" w:rsidP="00516F38">
      <w:pPr>
        <w:spacing w:line="360" w:lineRule="auto"/>
        <w:ind w:left="420"/>
        <w:rPr>
          <w:rFonts w:ascii="宋体" w:hAnsi="宋体"/>
          <w:sz w:val="21"/>
          <w:szCs w:val="24"/>
        </w:rPr>
      </w:pPr>
      <w:r w:rsidRPr="00094D0D">
        <w:rPr>
          <w:rFonts w:ascii="宋体" w:hAnsi="宋体" w:hint="eastAsia"/>
          <w:sz w:val="21"/>
          <w:szCs w:val="24"/>
        </w:rPr>
        <w:t>同一缴费年度内</w:t>
      </w:r>
      <w:r w:rsidRPr="00094D0D">
        <w:rPr>
          <w:rFonts w:ascii="宋体" w:hAnsi="宋体"/>
          <w:sz w:val="21"/>
          <w:szCs w:val="24"/>
        </w:rPr>
        <w:t>，</w:t>
      </w:r>
      <w:r w:rsidRPr="00094D0D">
        <w:rPr>
          <w:rFonts w:ascii="宋体" w:hAnsi="宋体" w:hint="eastAsia"/>
          <w:sz w:val="21"/>
          <w:szCs w:val="24"/>
        </w:rPr>
        <w:t>缴费</w:t>
      </w:r>
      <w:r w:rsidRPr="00094D0D">
        <w:rPr>
          <w:rFonts w:ascii="宋体" w:hAnsi="宋体"/>
          <w:sz w:val="21"/>
          <w:szCs w:val="24"/>
        </w:rPr>
        <w:t>基数原则上</w:t>
      </w:r>
      <w:r w:rsidRPr="00094D0D">
        <w:rPr>
          <w:rFonts w:ascii="宋体" w:hAnsi="宋体" w:hint="eastAsia"/>
          <w:sz w:val="21"/>
          <w:szCs w:val="24"/>
        </w:rPr>
        <w:t>一经</w:t>
      </w:r>
      <w:r w:rsidRPr="00094D0D">
        <w:rPr>
          <w:rFonts w:ascii="宋体" w:hAnsi="宋体"/>
          <w:sz w:val="21"/>
          <w:szCs w:val="24"/>
        </w:rPr>
        <w:t>确定一年不变</w:t>
      </w:r>
      <w:r w:rsidRPr="00094D0D">
        <w:rPr>
          <w:rFonts w:ascii="宋体" w:hAnsi="宋体" w:hint="eastAsia"/>
          <w:sz w:val="21"/>
          <w:szCs w:val="24"/>
        </w:rPr>
        <w:t>，</w:t>
      </w:r>
      <w:r w:rsidRPr="00094D0D">
        <w:rPr>
          <w:rFonts w:ascii="宋体" w:hAnsi="宋体"/>
          <w:sz w:val="21"/>
          <w:szCs w:val="24"/>
        </w:rPr>
        <w:t>如遇特殊情况</w:t>
      </w:r>
      <w:r w:rsidRPr="00094D0D">
        <w:rPr>
          <w:rFonts w:ascii="宋体" w:hAnsi="宋体" w:hint="eastAsia"/>
          <w:sz w:val="21"/>
          <w:szCs w:val="24"/>
        </w:rPr>
        <w:t>申请变更需</w:t>
      </w:r>
      <w:r w:rsidRPr="00094D0D">
        <w:rPr>
          <w:rFonts w:ascii="宋体" w:hAnsi="宋体"/>
          <w:sz w:val="21"/>
          <w:szCs w:val="24"/>
        </w:rPr>
        <w:t>按</w:t>
      </w:r>
      <w:r w:rsidRPr="00094D0D">
        <w:rPr>
          <w:rFonts w:ascii="宋体" w:hAnsi="宋体" w:hint="eastAsia"/>
          <w:sz w:val="21"/>
          <w:szCs w:val="24"/>
        </w:rPr>
        <w:t>以下</w:t>
      </w:r>
    </w:p>
    <w:p w14:paraId="4C5198AA" w14:textId="77777777" w:rsidR="00094D0D" w:rsidRPr="00094D0D" w:rsidRDefault="00094D0D" w:rsidP="00516F38">
      <w:pPr>
        <w:spacing w:line="360" w:lineRule="auto"/>
        <w:rPr>
          <w:rFonts w:ascii="宋体" w:hAnsi="宋体"/>
          <w:sz w:val="21"/>
          <w:szCs w:val="24"/>
        </w:rPr>
      </w:pPr>
      <w:r w:rsidRPr="00094D0D">
        <w:rPr>
          <w:rFonts w:ascii="宋体" w:hAnsi="宋体" w:hint="eastAsia"/>
          <w:sz w:val="21"/>
          <w:szCs w:val="24"/>
        </w:rPr>
        <w:t>步骤</w:t>
      </w:r>
      <w:r w:rsidRPr="00094D0D">
        <w:rPr>
          <w:rFonts w:ascii="宋体" w:hAnsi="宋体"/>
          <w:sz w:val="21"/>
          <w:szCs w:val="24"/>
        </w:rPr>
        <w:t>操作。</w:t>
      </w:r>
      <w:r w:rsidRPr="00094D0D">
        <w:rPr>
          <w:rFonts w:ascii="宋体" w:hAnsi="宋体" w:hint="eastAsia"/>
          <w:sz w:val="21"/>
          <w:szCs w:val="24"/>
        </w:rPr>
        <w:br/>
      </w:r>
      <w:r w:rsidRPr="00094D0D">
        <w:rPr>
          <w:rFonts w:ascii="宋体" w:hAnsi="宋体" w:hint="eastAsia"/>
          <w:b/>
          <w:sz w:val="21"/>
          <w:szCs w:val="24"/>
        </w:rPr>
        <w:t>二、业务经办流程</w:t>
      </w:r>
      <w:r w:rsidRPr="00094D0D">
        <w:rPr>
          <w:rFonts w:ascii="宋体" w:hAnsi="宋体" w:hint="eastAsia"/>
          <w:b/>
          <w:sz w:val="21"/>
          <w:szCs w:val="24"/>
        </w:rPr>
        <w:br/>
      </w:r>
      <w:r w:rsidRPr="00094D0D">
        <w:rPr>
          <w:rFonts w:ascii="宋体" w:hAnsi="宋体" w:hint="eastAsia"/>
          <w:sz w:val="21"/>
          <w:szCs w:val="24"/>
        </w:rPr>
        <w:t>1、用人单位登录北京市人力资源和社会保障局网站下载《北京市职工</w:t>
      </w:r>
      <w:r w:rsidRPr="00094D0D">
        <w:rPr>
          <w:rFonts w:ascii="宋体" w:hAnsi="宋体"/>
          <w:sz w:val="21"/>
          <w:szCs w:val="24"/>
        </w:rPr>
        <w:t>上年月均工资收入申报表</w:t>
      </w:r>
      <w:r w:rsidRPr="00094D0D">
        <w:rPr>
          <w:rFonts w:ascii="宋体" w:hAnsi="宋体" w:hint="eastAsia"/>
          <w:sz w:val="21"/>
          <w:szCs w:val="24"/>
        </w:rPr>
        <w:t>》（</w:t>
      </w:r>
      <w:r w:rsidRPr="00094D0D">
        <w:rPr>
          <w:rFonts w:ascii="宋体" w:hAnsi="宋体"/>
          <w:sz w:val="21"/>
          <w:szCs w:val="24"/>
        </w:rPr>
        <w:t>或到咨询台领取）</w:t>
      </w:r>
      <w:r w:rsidRPr="00094D0D">
        <w:rPr>
          <w:rFonts w:ascii="宋体" w:hAnsi="宋体" w:hint="eastAsia"/>
          <w:sz w:val="21"/>
          <w:szCs w:val="24"/>
        </w:rPr>
        <w:t>；</w:t>
      </w:r>
      <w:r w:rsidRPr="00094D0D">
        <w:rPr>
          <w:rFonts w:ascii="宋体" w:hAnsi="宋体" w:hint="eastAsia"/>
          <w:sz w:val="21"/>
          <w:szCs w:val="24"/>
        </w:rPr>
        <w:br/>
        <w:t>2</w:t>
      </w:r>
      <w:r w:rsidR="00B06592">
        <w:rPr>
          <w:rFonts w:ascii="宋体" w:hAnsi="宋体" w:hint="eastAsia"/>
          <w:sz w:val="21"/>
          <w:szCs w:val="24"/>
        </w:rPr>
        <w:t>、用人单位携带办理缴费工资变更的表格和材料到</w:t>
      </w:r>
      <w:r w:rsidRPr="00094D0D">
        <w:rPr>
          <w:rFonts w:ascii="宋体" w:hAnsi="宋体"/>
          <w:sz w:val="21"/>
          <w:szCs w:val="24"/>
        </w:rPr>
        <w:t>区</w:t>
      </w:r>
      <w:r w:rsidRPr="00094D0D">
        <w:rPr>
          <w:rFonts w:ascii="宋体" w:hAnsi="宋体" w:hint="eastAsia"/>
          <w:sz w:val="21"/>
          <w:szCs w:val="24"/>
        </w:rPr>
        <w:t>社保中心，由社保中心</w:t>
      </w:r>
      <w:r w:rsidRPr="00094D0D">
        <w:rPr>
          <w:rFonts w:ascii="宋体" w:hAnsi="宋体"/>
          <w:sz w:val="21"/>
          <w:szCs w:val="24"/>
        </w:rPr>
        <w:t>登记科</w:t>
      </w:r>
      <w:r w:rsidRPr="00094D0D">
        <w:rPr>
          <w:rFonts w:ascii="宋体" w:hAnsi="宋体" w:hint="eastAsia"/>
          <w:sz w:val="21"/>
          <w:szCs w:val="24"/>
        </w:rPr>
        <w:t>负责人审核并签字；</w:t>
      </w:r>
      <w:r w:rsidRPr="00094D0D">
        <w:rPr>
          <w:rFonts w:ascii="宋体" w:hAnsi="宋体" w:hint="eastAsia"/>
          <w:sz w:val="21"/>
          <w:szCs w:val="24"/>
        </w:rPr>
        <w:br/>
        <w:t>3、用人单位在社保中心登记业务</w:t>
      </w:r>
      <w:proofErr w:type="gramStart"/>
      <w:r w:rsidRPr="00094D0D">
        <w:rPr>
          <w:rFonts w:ascii="宋体" w:hAnsi="宋体" w:hint="eastAsia"/>
          <w:sz w:val="21"/>
          <w:szCs w:val="24"/>
        </w:rPr>
        <w:t>岗办理</w:t>
      </w:r>
      <w:proofErr w:type="gramEnd"/>
      <w:r w:rsidRPr="00094D0D">
        <w:rPr>
          <w:rFonts w:ascii="宋体" w:hAnsi="宋体" w:hint="eastAsia"/>
          <w:sz w:val="21"/>
          <w:szCs w:val="24"/>
        </w:rPr>
        <w:t>社会保险缴费工资变更手续。</w:t>
      </w:r>
      <w:r w:rsidRPr="00094D0D">
        <w:rPr>
          <w:rFonts w:ascii="宋体" w:hAnsi="宋体" w:hint="eastAsia"/>
          <w:sz w:val="21"/>
          <w:szCs w:val="24"/>
        </w:rPr>
        <w:br/>
      </w:r>
      <w:r w:rsidRPr="00094D0D">
        <w:rPr>
          <w:rFonts w:ascii="宋体" w:hAnsi="宋体" w:hint="eastAsia"/>
          <w:b/>
          <w:sz w:val="21"/>
          <w:szCs w:val="24"/>
        </w:rPr>
        <w:t>三、业务办理需提交的材料</w:t>
      </w:r>
      <w:r w:rsidRPr="00094D0D">
        <w:rPr>
          <w:rFonts w:ascii="宋体" w:hAnsi="宋体" w:hint="eastAsia"/>
          <w:b/>
          <w:sz w:val="21"/>
          <w:szCs w:val="24"/>
        </w:rPr>
        <w:br/>
      </w:r>
      <w:r w:rsidRPr="00094D0D">
        <w:rPr>
          <w:rFonts w:ascii="宋体" w:hAnsi="宋体" w:hint="eastAsia"/>
          <w:sz w:val="21"/>
          <w:szCs w:val="24"/>
        </w:rPr>
        <w:t>1、《北京市职工</w:t>
      </w:r>
      <w:r w:rsidRPr="00094D0D">
        <w:rPr>
          <w:rFonts w:ascii="宋体" w:hAnsi="宋体"/>
          <w:sz w:val="21"/>
          <w:szCs w:val="24"/>
        </w:rPr>
        <w:t>上年月均工资收入申报表</w:t>
      </w:r>
      <w:r w:rsidRPr="00094D0D">
        <w:rPr>
          <w:rFonts w:ascii="宋体" w:hAnsi="宋体" w:hint="eastAsia"/>
          <w:sz w:val="21"/>
          <w:szCs w:val="24"/>
        </w:rPr>
        <w:t>》（一式二份，需加盖单位公章），由社保中心登记科负责人审核签字；</w:t>
      </w:r>
    </w:p>
    <w:p w14:paraId="715A92B6" w14:textId="77777777" w:rsidR="00516F38" w:rsidRDefault="00094D0D" w:rsidP="00516F38">
      <w:pPr>
        <w:spacing w:line="360" w:lineRule="auto"/>
        <w:ind w:leftChars="200" w:left="480"/>
        <w:rPr>
          <w:rFonts w:ascii="宋体" w:hAnsi="宋体"/>
          <w:sz w:val="21"/>
          <w:szCs w:val="24"/>
        </w:rPr>
      </w:pPr>
      <w:r w:rsidRPr="00094D0D">
        <w:rPr>
          <w:rFonts w:ascii="宋体" w:hAnsi="宋体"/>
          <w:sz w:val="21"/>
          <w:szCs w:val="24"/>
        </w:rPr>
        <w:t>2</w:t>
      </w:r>
      <w:r w:rsidRPr="00094D0D">
        <w:rPr>
          <w:rFonts w:ascii="宋体" w:hAnsi="宋体" w:hint="eastAsia"/>
          <w:sz w:val="21"/>
          <w:szCs w:val="24"/>
        </w:rPr>
        <w:t>、变更当年入</w:t>
      </w:r>
      <w:proofErr w:type="gramStart"/>
      <w:r w:rsidRPr="00094D0D">
        <w:rPr>
          <w:rFonts w:ascii="宋体" w:hAnsi="宋体" w:hint="eastAsia"/>
          <w:sz w:val="21"/>
          <w:szCs w:val="24"/>
        </w:rPr>
        <w:t>职职工</w:t>
      </w:r>
      <w:proofErr w:type="gramEnd"/>
      <w:r w:rsidRPr="00094D0D">
        <w:rPr>
          <w:rFonts w:ascii="宋体" w:hAnsi="宋体" w:hint="eastAsia"/>
          <w:sz w:val="21"/>
          <w:szCs w:val="24"/>
        </w:rPr>
        <w:t>缴费工资的，需提供该职工在本单位的首月原始工资凭证原件</w:t>
      </w:r>
      <w:proofErr w:type="gramStart"/>
      <w:r w:rsidRPr="00094D0D">
        <w:rPr>
          <w:rFonts w:ascii="宋体" w:hAnsi="宋体"/>
          <w:sz w:val="21"/>
          <w:szCs w:val="24"/>
        </w:rPr>
        <w:t>和</w:t>
      </w:r>
      <w:proofErr w:type="gramEnd"/>
    </w:p>
    <w:p w14:paraId="3ABB51F8" w14:textId="77777777" w:rsidR="00094D0D" w:rsidRPr="00094D0D" w:rsidRDefault="00094D0D" w:rsidP="00516F38">
      <w:pPr>
        <w:spacing w:line="360" w:lineRule="auto"/>
        <w:rPr>
          <w:rFonts w:ascii="宋体" w:hAnsi="宋体"/>
          <w:sz w:val="21"/>
          <w:szCs w:val="24"/>
        </w:rPr>
      </w:pPr>
      <w:r w:rsidRPr="00094D0D">
        <w:rPr>
          <w:rFonts w:ascii="宋体" w:hAnsi="宋体" w:hint="eastAsia"/>
          <w:sz w:val="21"/>
          <w:szCs w:val="24"/>
        </w:rPr>
        <w:t>复印件；变更往年入</w:t>
      </w:r>
      <w:proofErr w:type="gramStart"/>
      <w:r w:rsidRPr="00094D0D">
        <w:rPr>
          <w:rFonts w:ascii="宋体" w:hAnsi="宋体" w:hint="eastAsia"/>
          <w:sz w:val="21"/>
          <w:szCs w:val="24"/>
        </w:rPr>
        <w:t>职职工</w:t>
      </w:r>
      <w:proofErr w:type="gramEnd"/>
      <w:r w:rsidRPr="00094D0D">
        <w:rPr>
          <w:rFonts w:ascii="宋体" w:hAnsi="宋体" w:hint="eastAsia"/>
          <w:sz w:val="21"/>
          <w:szCs w:val="24"/>
        </w:rPr>
        <w:t>缴费工资的，需提供该职工本人上年度的原始工资凭证原件</w:t>
      </w:r>
      <w:r w:rsidRPr="00094D0D">
        <w:rPr>
          <w:rFonts w:ascii="宋体" w:hAnsi="宋体"/>
          <w:sz w:val="21"/>
          <w:szCs w:val="24"/>
        </w:rPr>
        <w:t>和</w:t>
      </w:r>
      <w:r w:rsidRPr="00094D0D">
        <w:rPr>
          <w:rFonts w:ascii="宋体" w:hAnsi="宋体" w:hint="eastAsia"/>
          <w:sz w:val="21"/>
          <w:szCs w:val="24"/>
        </w:rPr>
        <w:t>复印件。</w:t>
      </w:r>
      <w:r w:rsidRPr="00094D0D">
        <w:rPr>
          <w:rFonts w:ascii="宋体" w:hAnsi="宋体" w:hint="eastAsia"/>
          <w:sz w:val="21"/>
          <w:szCs w:val="24"/>
        </w:rPr>
        <w:br/>
      </w:r>
      <w:r w:rsidRPr="00094D0D">
        <w:rPr>
          <w:rFonts w:ascii="宋体" w:hAnsi="宋体" w:hint="eastAsia"/>
          <w:b/>
          <w:sz w:val="21"/>
          <w:szCs w:val="24"/>
        </w:rPr>
        <w:t>四、注意事项</w:t>
      </w:r>
      <w:r w:rsidRPr="00094D0D">
        <w:rPr>
          <w:rFonts w:ascii="宋体" w:hAnsi="宋体" w:hint="eastAsia"/>
          <w:b/>
          <w:sz w:val="21"/>
          <w:szCs w:val="24"/>
        </w:rPr>
        <w:br/>
      </w:r>
      <w:r w:rsidRPr="00094D0D">
        <w:rPr>
          <w:rFonts w:ascii="宋体" w:hAnsi="宋体" w:hint="eastAsia"/>
          <w:sz w:val="21"/>
          <w:szCs w:val="24"/>
        </w:rPr>
        <w:t>1、业务办理时间：每月5日至25日（节假日除外）；</w:t>
      </w:r>
      <w:r w:rsidRPr="00094D0D">
        <w:rPr>
          <w:rFonts w:ascii="宋体" w:hAnsi="宋体" w:hint="eastAsia"/>
          <w:sz w:val="21"/>
          <w:szCs w:val="24"/>
        </w:rPr>
        <w:br/>
      </w:r>
      <w:r w:rsidRPr="00094D0D">
        <w:rPr>
          <w:rFonts w:ascii="宋体" w:hAnsi="宋体"/>
          <w:sz w:val="21"/>
          <w:szCs w:val="24"/>
        </w:rPr>
        <w:lastRenderedPageBreak/>
        <w:t xml:space="preserve">    2</w:t>
      </w:r>
      <w:r w:rsidRPr="00094D0D">
        <w:rPr>
          <w:rFonts w:ascii="宋体" w:hAnsi="宋体" w:hint="eastAsia"/>
          <w:sz w:val="21"/>
          <w:szCs w:val="24"/>
        </w:rPr>
        <w:t>、业务办理岗位：登记科；</w:t>
      </w:r>
    </w:p>
    <w:p w14:paraId="3F4468B1" w14:textId="77777777" w:rsidR="00094D0D" w:rsidRDefault="00094D0D" w:rsidP="00094D0D">
      <w:pPr>
        <w:spacing w:line="360" w:lineRule="auto"/>
        <w:ind w:firstLineChars="200" w:firstLine="420"/>
        <w:rPr>
          <w:rFonts w:ascii="宋体" w:hAnsi="宋体"/>
          <w:sz w:val="21"/>
          <w:szCs w:val="24"/>
        </w:rPr>
      </w:pPr>
      <w:r w:rsidRPr="00094D0D">
        <w:rPr>
          <w:rFonts w:ascii="宋体" w:hAnsi="宋体"/>
          <w:sz w:val="21"/>
          <w:szCs w:val="24"/>
        </w:rPr>
        <w:t>3</w:t>
      </w:r>
      <w:r w:rsidRPr="00094D0D">
        <w:rPr>
          <w:rFonts w:ascii="宋体" w:hAnsi="宋体" w:hint="eastAsia"/>
          <w:sz w:val="21"/>
          <w:szCs w:val="24"/>
        </w:rPr>
        <w:t>、报送材料</w:t>
      </w:r>
      <w:proofErr w:type="gramStart"/>
      <w:r w:rsidRPr="00094D0D">
        <w:rPr>
          <w:rFonts w:ascii="宋体" w:hAnsi="宋体" w:hint="eastAsia"/>
          <w:sz w:val="21"/>
          <w:szCs w:val="24"/>
        </w:rPr>
        <w:t>请</w:t>
      </w:r>
      <w:r w:rsidRPr="00094D0D">
        <w:rPr>
          <w:rFonts w:ascii="宋体" w:hAnsi="宋体"/>
          <w:sz w:val="21"/>
          <w:szCs w:val="24"/>
        </w:rPr>
        <w:t>统一</w:t>
      </w:r>
      <w:proofErr w:type="gramEnd"/>
      <w:r w:rsidRPr="00094D0D">
        <w:rPr>
          <w:rFonts w:ascii="宋体" w:hAnsi="宋体" w:hint="eastAsia"/>
          <w:sz w:val="21"/>
          <w:szCs w:val="24"/>
        </w:rPr>
        <w:t>使用A4纸，并加盖单位公章。</w:t>
      </w:r>
    </w:p>
    <w:p w14:paraId="3E7120B9" w14:textId="77777777" w:rsidR="00094D0D" w:rsidRDefault="00094D0D" w:rsidP="00094D0D">
      <w:pPr>
        <w:spacing w:line="360" w:lineRule="auto"/>
        <w:ind w:firstLineChars="200" w:firstLine="420"/>
        <w:rPr>
          <w:rFonts w:ascii="宋体" w:hAnsi="宋体"/>
          <w:sz w:val="21"/>
          <w:szCs w:val="24"/>
        </w:rPr>
      </w:pPr>
    </w:p>
    <w:p w14:paraId="15012B8E" w14:textId="77777777" w:rsidR="00094D0D" w:rsidRDefault="00094D0D" w:rsidP="00C16051">
      <w:pPr>
        <w:spacing w:line="360" w:lineRule="auto"/>
        <w:rPr>
          <w:rFonts w:ascii="宋体" w:hAnsi="宋体"/>
          <w:sz w:val="21"/>
          <w:szCs w:val="24"/>
        </w:rPr>
      </w:pPr>
    </w:p>
    <w:p w14:paraId="68F0B1F6" w14:textId="77777777" w:rsidR="00C61C54" w:rsidRPr="00BF6BF7" w:rsidRDefault="00094D0D" w:rsidP="00BF6BF7">
      <w:pPr>
        <w:pStyle w:val="3"/>
      </w:pPr>
      <w:bookmarkStart w:id="87" w:name="_Toc382209166"/>
      <w:r>
        <w:t>31</w:t>
      </w:r>
      <w:r w:rsidR="00C61C54" w:rsidRPr="00BF6BF7">
        <w:rPr>
          <w:rFonts w:hint="eastAsia"/>
        </w:rPr>
        <w:t>.用人单位参加社会保险人员缴费工资变更流程图</w:t>
      </w:r>
      <w:bookmarkEnd w:id="86"/>
      <w:bookmarkEnd w:id="87"/>
    </w:p>
    <w:p w14:paraId="74E8203A" w14:textId="77777777" w:rsidR="00C61C54" w:rsidRPr="009C73EB" w:rsidRDefault="00B11741" w:rsidP="009C73EB">
      <w:pPr>
        <w:spacing w:line="360" w:lineRule="auto"/>
        <w:rPr>
          <w:rFonts w:ascii="宋体" w:hAnsi="宋体"/>
          <w:noProof/>
          <w:szCs w:val="24"/>
        </w:rPr>
      </w:pPr>
      <w:r>
        <w:rPr>
          <w:rFonts w:ascii="宋体" w:hAnsi="宋体"/>
          <w:noProof/>
          <w:szCs w:val="24"/>
        </w:rPr>
        <w:pict w14:anchorId="0A80EFA1">
          <v:group id="组合 490" o:spid="_x0000_s2589" style="position:absolute;left:0;text-align:left;margin-left:4.65pt;margin-top:14.7pt;width:422.25pt;height:593.95pt;z-index:12;mso-position-horizontal-relative:margin;mso-width-relative:margin;mso-height-relative:margin" coordorigin="571,665" coordsize="53626,75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">
            <v:shape id="直接箭头连接符 488" o:spid="_x0000_s2590" type="#_x0000_t32" style="position:absolute;left:20764;top:4285;width:0;height:58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QAvsAAAADdAAAADwAAAGRycy9kb3ducmV2LnhtbERPS4vCMBC+C/6HMII3TVVWStcoi6wi&#10;e/N5HprZpmwzKUlW6783guBtPr7nLFadbcSVfKgdK5iMMxDEpdM1VwpOx80oBxEissbGMSm4U4DV&#10;st9bYKHdjfd0PcRKpBAOBSowMbaFlKE0ZDGMXUucuF/nLcYEfSW1x1sKt42cZtlcWqw5NRhsaW2o&#10;/Dv8WwU/5xObud81XZ6bb8o+tht3vCg1HHRfnyAidfEtfrl3Os2fTWfw/CadI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e0AL7AAAAA3QAAAA8AAAAAAAAAAAAAAAAA&#10;oQIAAGRycy9kb3ducmV2LnhtbFBLBQYAAAAABAAEAPkAAACOAwAAAAA=&#10;" strokecolor="#76923c">
              <v:stroke endarrow="block"/>
            </v:shape>
            <v:shape id="右箭头 483" o:spid="_x0000_s2591" type="#_x0000_t13" style="position:absolute;left:35432;top:26955;width:7049;height:2763;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9PocQA&#10;AADdAAAADwAAAGRycy9kb3ducmV2LnhtbERPS2vCQBC+F/wPywi9FN1YoS1pNuIDg9BTYwWPQ3aa&#10;DWZnQ3bV+O9dodDbfHzPyRaDbcWFet84VjCbJiCIK6cbrhX87LeTDxA+IGtsHZOCG3lY5KOnDFPt&#10;rvxNlzLUIoawT1GBCaFLpfSVIYt+6jriyP263mKIsK+l7vEaw20rX5PkTVpsODYY7GhtqDqVZ6vg&#10;eCjeW1d9+WK1MYd983IzhS2Veh4Py08QgYbwL/5z73ScP5/N4fFNPEH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fT6HEAAAA3QAAAA8AAAAAAAAAAAAAAAAAmAIAAGRycy9k&#10;b3ducmV2LnhtbFBLBQYAAAAABAAEAPUAAACJAwAAAAA=&#10;" fillcolor="#daeef3" strokecolor="#8db3e2" strokeweight="2.5pt"/>
            <v:roundrect id="圆角矩形 487" o:spid="_x0000_s2592" style="position:absolute;left:571;top:665;width:42101;height:390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ZWcsIA&#10;AADdAAAADwAAAGRycy9kb3ducmV2LnhtbERP3WrCMBS+H/gO4Qx2N9NuMqWaFicMiiDDbg9waI5t&#10;WXJSmszWtzeC4N35+H7PppisEWcafOdYQTpPQBDXTnfcKPj9+XpdgfABWaNxTAou5KHIZ08bzLQb&#10;+UjnKjQihrDPUEEbQp9J6euWLPq564kjd3KDxRDh0Eg94BjDrZFvSfIhLXYcG1rsaddS/Vf9WwU2&#10;JMYtD+m3+zTV7tSjL+u9V+rledquQQSawkN8d5c6zn9PF3D7Jp4g8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xlZywgAAAN0AAAAPAAAAAAAAAAAAAAAAAJgCAABkcnMvZG93&#10;bnJldi54bWxQSwUGAAAAAAQABAD1AAAAhwMAAAAA&#10;" fillcolor="#a3c4ff" strokecolor="#4579b8">
              <v:fill color2="#e5eeff" rotate="t" angle="180" colors="0 #a3c4ff;22938f #bfd5ff;1 #e5eeff" focus="100%" type="gradient"/>
              <v:shadow on="t" color="black" opacity="24903f" origin=",.5" offset="0,.55556mm"/>
              <v:textbox>
                <w:txbxContent>
                  <w:p w14:paraId="61054CBA" w14:textId="77777777" w:rsidR="005F0000" w:rsidRPr="00610145" w:rsidRDefault="005F0000" w:rsidP="00C61C54">
                    <w:pPr>
                      <w:jc w:val="center"/>
                      <w:rPr>
                        <w:rFonts w:ascii="宋体" w:hAnsi="宋体"/>
                        <w:b/>
                        <w:sz w:val="28"/>
                        <w:szCs w:val="28"/>
                      </w:rPr>
                    </w:pPr>
                    <w:r w:rsidRPr="00610145">
                      <w:rPr>
                        <w:rFonts w:ascii="宋体" w:hAnsi="宋体" w:hint="eastAsia"/>
                        <w:b/>
                        <w:sz w:val="28"/>
                        <w:szCs w:val="28"/>
                      </w:rPr>
                      <w:t>用人单位参加社会保险人员缴费工资变更流程图</w:t>
                    </w:r>
                  </w:p>
                </w:txbxContent>
              </v:textbox>
            </v:roundrect>
            <v:rect id="矩形 480" o:spid="_x0000_s2593" style="position:absolute;left:6096;top:10001;width:29241;height:9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Y3f8MA&#10;AADdAAAADwAAAGRycy9kb3ducmV2LnhtbERP3WrCMBS+H/gO4Qi701RL3ahGEUGQTWE6H+DYnLVl&#10;zUlJou3e3gjC7s7H93sWq9404kbO15YVTMYJCOLC6ppLBefv7egdhA/IGhvLpOCPPKyWg5cF5tp2&#10;fKTbKZQihrDPUUEVQptL6YuKDPqxbYkj92OdwRChK6V22MVw08hpksykwZpjQ4UtbSoqfk9Xo2Bf&#10;Jrt1esjS7KN2+2P39Xa5yE+lXof9eg4iUB/+xU/3Tsf56SSDxzfxB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Y3f8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525CC3E1" w14:textId="77777777" w:rsidR="005F0000" w:rsidRPr="00610145" w:rsidRDefault="005F0000" w:rsidP="00FB35D0">
                    <w:pPr>
                      <w:spacing w:line="276" w:lineRule="auto"/>
                      <w:rPr>
                        <w:rFonts w:ascii="宋体" w:hAnsi="宋体"/>
                        <w:sz w:val="18"/>
                        <w:szCs w:val="18"/>
                      </w:rPr>
                    </w:pPr>
                    <w:r w:rsidRPr="00610145">
                      <w:rPr>
                        <w:rFonts w:ascii="宋体" w:hAnsi="宋体" w:hint="eastAsia"/>
                        <w:sz w:val="18"/>
                        <w:szCs w:val="18"/>
                      </w:rPr>
                      <w:t>用人单位登陆北京市人力资源和社会保障局网站（</w:t>
                    </w:r>
                    <w:hyperlink r:id="rId37" w:history="1">
                      <w:r w:rsidRPr="00610145">
                        <w:rPr>
                          <w:rFonts w:ascii="宋体" w:hAnsi="宋体"/>
                          <w:sz w:val="18"/>
                          <w:szCs w:val="18"/>
                          <w:u w:val="single"/>
                        </w:rPr>
                        <w:t>http://www.bjld.gov.cn/</w:t>
                      </w:r>
                    </w:hyperlink>
                    <w:r w:rsidRPr="00610145">
                      <w:rPr>
                        <w:rFonts w:ascii="宋体" w:hAnsi="宋体" w:hint="eastAsia"/>
                        <w:sz w:val="18"/>
                        <w:szCs w:val="18"/>
                      </w:rPr>
                      <w:t>）下载《北京市职工</w:t>
                    </w:r>
                    <w:r w:rsidRPr="00610145">
                      <w:rPr>
                        <w:rFonts w:ascii="宋体" w:hAnsi="宋体"/>
                        <w:sz w:val="18"/>
                        <w:szCs w:val="18"/>
                      </w:rPr>
                      <w:t>上年月均工资收入申报表</w:t>
                    </w:r>
                    <w:r w:rsidRPr="00610145">
                      <w:rPr>
                        <w:rFonts w:ascii="宋体" w:hAnsi="宋体" w:hint="eastAsia"/>
                        <w:sz w:val="18"/>
                        <w:szCs w:val="18"/>
                      </w:rPr>
                      <w:t>》（</w:t>
                    </w:r>
                    <w:r w:rsidRPr="00610145">
                      <w:rPr>
                        <w:rFonts w:ascii="宋体" w:hAnsi="宋体"/>
                        <w:sz w:val="18"/>
                        <w:szCs w:val="18"/>
                      </w:rPr>
                      <w:t>或到咨询台领取）</w:t>
                    </w:r>
                    <w:r w:rsidRPr="00610145">
                      <w:rPr>
                        <w:rFonts w:ascii="宋体" w:hAnsi="宋体" w:hint="eastAsia"/>
                        <w:sz w:val="18"/>
                        <w:szCs w:val="18"/>
                      </w:rPr>
                      <w:t>。</w:t>
                    </w:r>
                  </w:p>
                </w:txbxContent>
              </v:textbox>
            </v:rect>
            <v:rect id="矩形 481" o:spid="_x0000_s2594" style="position:absolute;left:6381;top:24955;width:29052;height:6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SpCMMA&#10;AADdAAAADwAAAGRycy9kb3ducmV2LnhtbERP3WrCMBS+H/gO4Qx2p6kWdVSjiCDIVLC6Bzg2x7as&#10;OSlJZru3N4PB7s7H93uW69404kHO15YVjEcJCOLC6ppLBZ/X3fAdhA/IGhvLpOCHPKxXg5clZtp2&#10;nNPjEkoRQ9hnqKAKoc2k9EVFBv3ItsSRu1tnMEToSqkddjHcNHKSJDNpsObYUGFL24qKr8u3UXAs&#10;k/0mPU3T6Uftjnl3nt9u8qDU22u/WYAI1Id/8Z97r+P8dDyD32/iC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SpCM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0A3CF1F9" w14:textId="77777777" w:rsidR="005F0000" w:rsidRPr="00610145" w:rsidRDefault="00B06592" w:rsidP="00C61C54">
                    <w:pPr>
                      <w:spacing w:line="276" w:lineRule="auto"/>
                      <w:rPr>
                        <w:rFonts w:ascii="宋体" w:hAnsi="宋体"/>
                        <w:sz w:val="18"/>
                        <w:szCs w:val="18"/>
                      </w:rPr>
                    </w:pPr>
                    <w:r w:rsidRPr="00610145">
                      <w:rPr>
                        <w:rFonts w:ascii="宋体" w:hAnsi="宋体" w:hint="eastAsia"/>
                        <w:sz w:val="18"/>
                        <w:szCs w:val="18"/>
                      </w:rPr>
                      <w:t>用人单位携带办理缴费工资变更的表格和材料到</w:t>
                    </w:r>
                    <w:r w:rsidR="005F0000" w:rsidRPr="00610145">
                      <w:rPr>
                        <w:rFonts w:ascii="宋体" w:hAnsi="宋体"/>
                        <w:sz w:val="18"/>
                        <w:szCs w:val="18"/>
                      </w:rPr>
                      <w:t>区</w:t>
                    </w:r>
                    <w:r w:rsidR="005F0000" w:rsidRPr="00610145">
                      <w:rPr>
                        <w:rFonts w:ascii="宋体" w:hAnsi="宋体" w:hint="eastAsia"/>
                        <w:sz w:val="18"/>
                        <w:szCs w:val="18"/>
                      </w:rPr>
                      <w:t>社保中心，由社保中心</w:t>
                    </w:r>
                    <w:r w:rsidR="005F0000" w:rsidRPr="00610145">
                      <w:rPr>
                        <w:rFonts w:ascii="宋体" w:hAnsi="宋体"/>
                        <w:sz w:val="18"/>
                        <w:szCs w:val="18"/>
                      </w:rPr>
                      <w:t>登记科</w:t>
                    </w:r>
                    <w:r w:rsidR="005F0000" w:rsidRPr="00610145">
                      <w:rPr>
                        <w:rFonts w:ascii="宋体" w:hAnsi="宋体" w:hint="eastAsia"/>
                        <w:sz w:val="18"/>
                        <w:szCs w:val="18"/>
                      </w:rPr>
                      <w:t>负责人审核并签字。</w:t>
                    </w:r>
                  </w:p>
                </w:txbxContent>
              </v:textbox>
            </v:rect>
            <v:rect id="矩形 479" o:spid="_x0000_s2595" style="position:absolute;left:38195;top:15430;width:16002;height:258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zIesQA&#10;AADdAAAADwAAAGRycy9kb3ducmV2LnhtbERP3WrCMBS+H/gO4Qi7GTN1YzqqUZwiDBHEbg9waI5t&#10;sTmJSdZ2b78MBrs7H9/vWa4H04qOfGgsK5hOMhDEpdUNVwo+P/aPryBCRNbYWiYF3xRgvRrdLTHX&#10;tuczdUWsRArhkKOCOkaXSxnKmgyGiXXEibtYbzAm6CupPfYp3LTyKctm0mDDqaFGR9uaymvxZRT0&#10;D91pR4eTu/nCHq7ubWuPL4VS9+NhswARaYj/4j/3u07zn6dz+P0mnS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8yHrEAAAA3QAAAA8AAAAAAAAAAAAAAAAAmAIAAGRycy9k&#10;b3ducmV2LnhtbFBLBQYAAAAABAAEAPUAAACJAwAAAAA=&#10;" fillcolor="#fde9d9" strokecolor="#e36c0a">
              <v:stroke dashstyle="dash"/>
              <v:textbox>
                <w:txbxContent>
                  <w:p w14:paraId="4079E826" w14:textId="77777777" w:rsidR="005F0000" w:rsidRPr="00610145" w:rsidRDefault="005F0000" w:rsidP="00FB35D0">
                    <w:pPr>
                      <w:rPr>
                        <w:rFonts w:ascii="宋体" w:hAnsi="宋体"/>
                        <w:b/>
                        <w:sz w:val="18"/>
                        <w:szCs w:val="18"/>
                      </w:rPr>
                    </w:pPr>
                    <w:r w:rsidRPr="00610145">
                      <w:rPr>
                        <w:rFonts w:ascii="宋体" w:hAnsi="宋体" w:hint="eastAsia"/>
                        <w:b/>
                        <w:sz w:val="18"/>
                        <w:szCs w:val="18"/>
                      </w:rPr>
                      <w:t>说明：</w:t>
                    </w:r>
                  </w:p>
                  <w:p w14:paraId="1FCBE2C8" w14:textId="77777777" w:rsidR="005F0000" w:rsidRPr="00610145" w:rsidRDefault="005F0000" w:rsidP="00BF6BF7">
                    <w:pPr>
                      <w:spacing w:line="276" w:lineRule="auto"/>
                      <w:ind w:left="360" w:hangingChars="200" w:hanging="360"/>
                      <w:rPr>
                        <w:rFonts w:ascii="宋体" w:hAnsi="宋体"/>
                        <w:sz w:val="18"/>
                        <w:szCs w:val="18"/>
                      </w:rPr>
                    </w:pPr>
                    <w:r w:rsidRPr="00610145">
                      <w:rPr>
                        <w:rFonts w:ascii="宋体" w:hAnsi="宋体" w:hint="eastAsia"/>
                        <w:sz w:val="18"/>
                        <w:szCs w:val="18"/>
                      </w:rPr>
                      <w:t>1.</w:t>
                    </w:r>
                    <w:proofErr w:type="gramStart"/>
                    <w:r w:rsidRPr="00610145">
                      <w:rPr>
                        <w:rFonts w:ascii="宋体" w:hAnsi="宋体" w:hint="eastAsia"/>
                        <w:sz w:val="18"/>
                        <w:szCs w:val="18"/>
                      </w:rPr>
                      <w:t>《</w:t>
                    </w:r>
                    <w:proofErr w:type="gramEnd"/>
                    <w:r w:rsidRPr="00610145">
                      <w:rPr>
                        <w:rFonts w:ascii="宋体" w:hAnsi="宋体" w:hint="eastAsia"/>
                        <w:sz w:val="18"/>
                        <w:szCs w:val="18"/>
                      </w:rPr>
                      <w:t>北京市职工</w:t>
                    </w:r>
                    <w:r w:rsidRPr="00610145">
                      <w:rPr>
                        <w:rFonts w:ascii="宋体" w:hAnsi="宋体"/>
                        <w:sz w:val="18"/>
                        <w:szCs w:val="18"/>
                      </w:rPr>
                      <w:t>上年月均</w:t>
                    </w:r>
                  </w:p>
                  <w:p w14:paraId="6BC7D87D" w14:textId="77777777" w:rsidR="005F0000" w:rsidRPr="00610145" w:rsidRDefault="005F0000" w:rsidP="00BF6BF7">
                    <w:pPr>
                      <w:spacing w:line="276" w:lineRule="auto"/>
                      <w:ind w:left="360" w:hangingChars="200" w:hanging="360"/>
                      <w:rPr>
                        <w:rFonts w:ascii="宋体" w:hAnsi="宋体"/>
                        <w:sz w:val="18"/>
                        <w:szCs w:val="18"/>
                      </w:rPr>
                    </w:pPr>
                    <w:r w:rsidRPr="00610145">
                      <w:rPr>
                        <w:rFonts w:ascii="宋体" w:hAnsi="宋体"/>
                        <w:sz w:val="18"/>
                        <w:szCs w:val="18"/>
                      </w:rPr>
                      <w:t>工资收入申报表</w:t>
                    </w:r>
                    <w:proofErr w:type="gramStart"/>
                    <w:r w:rsidRPr="00610145">
                      <w:rPr>
                        <w:rFonts w:ascii="宋体" w:hAnsi="宋体" w:hint="eastAsia"/>
                        <w:sz w:val="18"/>
                        <w:szCs w:val="18"/>
                      </w:rPr>
                      <w:t>》</w:t>
                    </w:r>
                    <w:proofErr w:type="gramEnd"/>
                    <w:r w:rsidRPr="00610145">
                      <w:rPr>
                        <w:rFonts w:ascii="宋体" w:hAnsi="宋体" w:hint="eastAsia"/>
                        <w:sz w:val="18"/>
                        <w:szCs w:val="18"/>
                      </w:rPr>
                      <w:t>（一式</w:t>
                    </w:r>
                  </w:p>
                  <w:p w14:paraId="6CC91856" w14:textId="77777777" w:rsidR="005F0000" w:rsidRPr="00610145" w:rsidRDefault="005F0000" w:rsidP="00BF6BF7">
                    <w:pPr>
                      <w:spacing w:line="276" w:lineRule="auto"/>
                      <w:ind w:left="360" w:hangingChars="200" w:hanging="360"/>
                      <w:rPr>
                        <w:rFonts w:ascii="宋体" w:hAnsi="宋体"/>
                        <w:sz w:val="18"/>
                        <w:szCs w:val="18"/>
                      </w:rPr>
                    </w:pPr>
                    <w:r w:rsidRPr="00610145">
                      <w:rPr>
                        <w:rFonts w:ascii="宋体" w:hAnsi="宋体" w:hint="eastAsia"/>
                        <w:sz w:val="18"/>
                        <w:szCs w:val="18"/>
                      </w:rPr>
                      <w:t>二份，需加盖单位公章），</w:t>
                    </w:r>
                  </w:p>
                  <w:p w14:paraId="79B78EDA" w14:textId="77777777" w:rsidR="005F0000" w:rsidRPr="00610145" w:rsidRDefault="005F0000" w:rsidP="00BF6BF7">
                    <w:pPr>
                      <w:spacing w:line="276" w:lineRule="auto"/>
                      <w:ind w:left="360" w:hangingChars="200" w:hanging="360"/>
                      <w:rPr>
                        <w:rFonts w:ascii="宋体" w:hAnsi="宋体"/>
                        <w:sz w:val="18"/>
                        <w:szCs w:val="18"/>
                      </w:rPr>
                    </w:pPr>
                    <w:r w:rsidRPr="00610145">
                      <w:rPr>
                        <w:rFonts w:ascii="宋体" w:hAnsi="宋体" w:hint="eastAsia"/>
                        <w:sz w:val="18"/>
                        <w:szCs w:val="18"/>
                      </w:rPr>
                      <w:t>并由社保中心登记科负</w:t>
                    </w:r>
                  </w:p>
                  <w:p w14:paraId="11F04BE4" w14:textId="77777777" w:rsidR="005F0000" w:rsidRPr="00610145" w:rsidRDefault="005F0000" w:rsidP="00BF6BF7">
                    <w:pPr>
                      <w:spacing w:line="276" w:lineRule="auto"/>
                      <w:ind w:left="360" w:hangingChars="200" w:hanging="360"/>
                      <w:rPr>
                        <w:rFonts w:ascii="宋体" w:hAnsi="宋体"/>
                        <w:sz w:val="18"/>
                        <w:szCs w:val="18"/>
                      </w:rPr>
                    </w:pPr>
                    <w:r w:rsidRPr="00610145">
                      <w:rPr>
                        <w:rFonts w:ascii="宋体" w:hAnsi="宋体" w:hint="eastAsia"/>
                        <w:sz w:val="18"/>
                        <w:szCs w:val="18"/>
                      </w:rPr>
                      <w:t>责人审核签字；</w:t>
                    </w:r>
                  </w:p>
                  <w:p w14:paraId="4A9C25B2" w14:textId="77777777" w:rsidR="005F0000" w:rsidRPr="00610145" w:rsidRDefault="005F0000" w:rsidP="00BF6BF7">
                    <w:pPr>
                      <w:spacing w:line="276" w:lineRule="auto"/>
                      <w:rPr>
                        <w:rFonts w:ascii="宋体" w:hAnsi="宋体"/>
                        <w:sz w:val="18"/>
                        <w:szCs w:val="18"/>
                      </w:rPr>
                    </w:pPr>
                    <w:r w:rsidRPr="00610145">
                      <w:rPr>
                        <w:rFonts w:ascii="宋体" w:hAnsi="宋体"/>
                        <w:sz w:val="18"/>
                        <w:szCs w:val="18"/>
                      </w:rPr>
                      <w:t>2</w:t>
                    </w:r>
                    <w:r w:rsidRPr="00610145">
                      <w:rPr>
                        <w:rFonts w:ascii="宋体" w:hAnsi="宋体" w:hint="eastAsia"/>
                        <w:sz w:val="18"/>
                        <w:szCs w:val="18"/>
                      </w:rPr>
                      <w:t>.变更当年入</w:t>
                    </w:r>
                    <w:proofErr w:type="gramStart"/>
                    <w:r w:rsidRPr="00610145">
                      <w:rPr>
                        <w:rFonts w:ascii="宋体" w:hAnsi="宋体" w:hint="eastAsia"/>
                        <w:sz w:val="18"/>
                        <w:szCs w:val="18"/>
                      </w:rPr>
                      <w:t>职职工</w:t>
                    </w:r>
                    <w:proofErr w:type="gramEnd"/>
                    <w:r w:rsidRPr="00610145">
                      <w:rPr>
                        <w:rFonts w:ascii="宋体" w:hAnsi="宋体" w:hint="eastAsia"/>
                        <w:sz w:val="18"/>
                        <w:szCs w:val="18"/>
                      </w:rPr>
                      <w:t>缴费工资的，需提供该职工在本单位的首月原始工资凭证原件</w:t>
                    </w:r>
                    <w:r w:rsidRPr="00610145">
                      <w:rPr>
                        <w:rFonts w:ascii="宋体" w:hAnsi="宋体"/>
                        <w:sz w:val="18"/>
                        <w:szCs w:val="18"/>
                      </w:rPr>
                      <w:t>和</w:t>
                    </w:r>
                    <w:r w:rsidRPr="00610145">
                      <w:rPr>
                        <w:rFonts w:ascii="宋体" w:hAnsi="宋体" w:hint="eastAsia"/>
                        <w:sz w:val="18"/>
                        <w:szCs w:val="18"/>
                      </w:rPr>
                      <w:t>复印件；</w:t>
                    </w:r>
                  </w:p>
                  <w:p w14:paraId="635EFC85" w14:textId="77777777" w:rsidR="005F0000" w:rsidRPr="00610145" w:rsidRDefault="005F0000" w:rsidP="00BF6BF7">
                    <w:pPr>
                      <w:spacing w:line="276" w:lineRule="auto"/>
                      <w:rPr>
                        <w:rFonts w:ascii="宋体" w:hAnsi="宋体"/>
                        <w:sz w:val="18"/>
                        <w:szCs w:val="18"/>
                      </w:rPr>
                    </w:pPr>
                    <w:r w:rsidRPr="00610145">
                      <w:rPr>
                        <w:rFonts w:ascii="宋体" w:hAnsi="宋体"/>
                        <w:sz w:val="18"/>
                        <w:szCs w:val="18"/>
                      </w:rPr>
                      <w:t>3.</w:t>
                    </w:r>
                    <w:r w:rsidRPr="00610145">
                      <w:rPr>
                        <w:rFonts w:ascii="宋体" w:hAnsi="宋体" w:hint="eastAsia"/>
                        <w:sz w:val="18"/>
                        <w:szCs w:val="18"/>
                      </w:rPr>
                      <w:t>变更往年入</w:t>
                    </w:r>
                    <w:proofErr w:type="gramStart"/>
                    <w:r w:rsidRPr="00610145">
                      <w:rPr>
                        <w:rFonts w:ascii="宋体" w:hAnsi="宋体" w:hint="eastAsia"/>
                        <w:sz w:val="18"/>
                        <w:szCs w:val="18"/>
                      </w:rPr>
                      <w:t>职职工</w:t>
                    </w:r>
                    <w:proofErr w:type="gramEnd"/>
                    <w:r w:rsidRPr="00610145">
                      <w:rPr>
                        <w:rFonts w:ascii="宋体" w:hAnsi="宋体" w:hint="eastAsia"/>
                        <w:sz w:val="18"/>
                        <w:szCs w:val="18"/>
                      </w:rPr>
                      <w:t>缴费工资的，需提供该职工本人上年度的原始工资凭证原件</w:t>
                    </w:r>
                    <w:r w:rsidRPr="00610145">
                      <w:rPr>
                        <w:rFonts w:ascii="宋体" w:hAnsi="宋体"/>
                        <w:sz w:val="18"/>
                        <w:szCs w:val="18"/>
                      </w:rPr>
                      <w:t>和</w:t>
                    </w:r>
                    <w:r w:rsidRPr="00610145">
                      <w:rPr>
                        <w:rFonts w:ascii="宋体" w:hAnsi="宋体" w:hint="eastAsia"/>
                        <w:sz w:val="18"/>
                        <w:szCs w:val="18"/>
                      </w:rPr>
                      <w:t>复印件。</w:t>
                    </w:r>
                    <w:r w:rsidRPr="00610145">
                      <w:rPr>
                        <w:rFonts w:ascii="宋体" w:hAnsi="宋体" w:hint="eastAsia"/>
                        <w:sz w:val="18"/>
                        <w:szCs w:val="18"/>
                      </w:rPr>
                      <w:br/>
                    </w:r>
                  </w:p>
                </w:txbxContent>
              </v:textbox>
            </v:rect>
            <v:rect id="矩形 482" o:spid="_x0000_s2596" style="position:absolute;left:6381;top:37528;width:28861;height:5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eY4cYA&#10;AADdAAAADwAAAGRycy9kb3ducmV2LnhtbESP0WrCQBBF3wv9h2UKfasbDVqJriIFQVoFtX7AmB2T&#10;0Oxs2N2a9O87D4W+zXDv3HtmuR5cq+4UYuPZwHiUgSIuvW24MnD53L7MQcWEbLH1TAZ+KMJ69fiw&#10;xML6nk90P6dKSQjHAg3UKXWF1rGsyWEc+Y5YtJsPDpOsodI2YC/hrtWTLJtphw1LQ40dvdVUfp2/&#10;nYF9le02+WGaT9+bsD/1x9frVX8Y8/w0bBagEg3p3/x3vbOCn48FV76REf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eY4cYAAADdAAAADwAAAAAAAAAAAAAAAACYAgAAZHJz&#10;L2Rvd25yZXYueG1sUEsFBgAAAAAEAAQA9QAAAIsDAAAAAA==&#10;" fillcolor="#dafda7" strokecolor="#94b64e">
              <v:fill color2="#f5ffe6" rotate="t" angle="180" colors="0 #dafda7;22938f #e4fdc2;1 #f5ffe6" focus="100%" type="gradient"/>
              <v:shadow on="t" color="black" opacity="24903f" origin=",.5" offset="0,.55556mm"/>
              <v:textbox>
                <w:txbxContent>
                  <w:p w14:paraId="02CBD4D6" w14:textId="77777777" w:rsidR="005F0000" w:rsidRPr="00610145" w:rsidRDefault="00B06592" w:rsidP="00C61C54">
                    <w:pPr>
                      <w:spacing w:line="276" w:lineRule="auto"/>
                      <w:rPr>
                        <w:rFonts w:ascii="宋体" w:hAnsi="宋体"/>
                        <w:sz w:val="18"/>
                        <w:szCs w:val="18"/>
                      </w:rPr>
                    </w:pPr>
                    <w:r w:rsidRPr="00610145">
                      <w:rPr>
                        <w:rFonts w:ascii="宋体" w:hAnsi="宋体" w:hint="eastAsia"/>
                        <w:sz w:val="18"/>
                        <w:szCs w:val="18"/>
                      </w:rPr>
                      <w:t>用人单位在</w:t>
                    </w:r>
                    <w:r w:rsidR="005F0000" w:rsidRPr="00610145">
                      <w:rPr>
                        <w:rFonts w:ascii="宋体" w:hAnsi="宋体" w:hint="eastAsia"/>
                        <w:sz w:val="18"/>
                        <w:szCs w:val="18"/>
                      </w:rPr>
                      <w:t>社保中心登记业务</w:t>
                    </w:r>
                    <w:proofErr w:type="gramStart"/>
                    <w:r w:rsidR="005F0000" w:rsidRPr="00610145">
                      <w:rPr>
                        <w:rFonts w:ascii="宋体" w:hAnsi="宋体"/>
                        <w:sz w:val="18"/>
                        <w:szCs w:val="18"/>
                      </w:rPr>
                      <w:t>岗</w:t>
                    </w:r>
                    <w:r w:rsidR="005F0000" w:rsidRPr="00610145">
                      <w:rPr>
                        <w:rFonts w:ascii="宋体" w:hAnsi="宋体" w:hint="eastAsia"/>
                        <w:sz w:val="18"/>
                        <w:szCs w:val="18"/>
                      </w:rPr>
                      <w:t>办理</w:t>
                    </w:r>
                    <w:proofErr w:type="gramEnd"/>
                    <w:r w:rsidR="005F0000" w:rsidRPr="00610145">
                      <w:rPr>
                        <w:rFonts w:ascii="宋体" w:hAnsi="宋体" w:hint="eastAsia"/>
                        <w:sz w:val="18"/>
                        <w:szCs w:val="18"/>
                      </w:rPr>
                      <w:t>社会保险缴费工资变更手续。</w:t>
                    </w:r>
                  </w:p>
                </w:txbxContent>
              </v:textbox>
            </v:rect>
            <v:roundrect id="圆角矩形 484" o:spid="_x0000_s2597" style="position:absolute;left:12287;top:47910;width:16859;height:333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QR2sMA&#10;AADdAAAADwAAAGRycy9kb3ducmV2LnhtbERPS2vCQBC+C/0Pywi96SYWSo2uIm2Fll58gdcxOybR&#10;7GzY3Zrk33eFgrf5+J4zX3amFjdyvrKsIB0nIIhzqysuFBz269EbCB+QNdaWSUFPHpaLp8EcM21b&#10;3tJtFwoRQ9hnqKAMocmk9HlJBv3YNsSRO1tnMEToCqkdtjHc1HKSJK/SYMWxocSG3kvKr7tfo+DU&#10;f64lb2p77FP3/YPb/aWdfCj1POxWMxCBuvAQ/7u/dJz/kk7h/k08Q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QR2s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7B29A3BC" w14:textId="77777777" w:rsidR="005F0000" w:rsidRPr="00610145" w:rsidRDefault="005F0000" w:rsidP="00C61C54">
                    <w:pPr>
                      <w:jc w:val="center"/>
                      <w:rPr>
                        <w:rFonts w:ascii="宋体" w:hAnsi="宋体"/>
                        <w:b/>
                        <w:sz w:val="28"/>
                        <w:szCs w:val="36"/>
                      </w:rPr>
                    </w:pPr>
                    <w:r w:rsidRPr="00610145">
                      <w:rPr>
                        <w:rFonts w:ascii="宋体" w:hAnsi="宋体" w:hint="eastAsia"/>
                        <w:b/>
                        <w:sz w:val="28"/>
                        <w:szCs w:val="36"/>
                      </w:rPr>
                      <w:t>业务办理完毕</w:t>
                    </w:r>
                  </w:p>
                </w:txbxContent>
              </v:textbox>
            </v:roundrect>
            <v:shape id="直接箭头连接符 476" o:spid="_x0000_s2598" type="#_x0000_t32" style="position:absolute;left:20764;top:32004;width:6;height:53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aeycQAAADdAAAADwAAAGRycy9kb3ducmV2LnhtbESPT2sCMRDF74V+hzBCbzWrRVlWo0ip&#10;RXrzT3seNuNmcTNZklS3375zELzN8N6895vlevCdulJMbWADk3EBirgOtuXGwOm4fS1BpYxssQtM&#10;Bv4owXr1/LTEyoYb7+l6yI2SEE4VGnA595XWqXbkMY1DTyzaOUSPWdbYaBvxJuG+09OimGuPLUuD&#10;w57eHdWXw6838PV9YjePu24oS/dBxexzG44/xryMhs0CVKYhP8z3650V/Lep8Ms3MoJ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Zp7JxAAAAN0AAAAPAAAAAAAAAAAA&#10;AAAAAKECAABkcnMvZG93bnJldi54bWxQSwUGAAAAAAQABAD5AAAAkgMAAAAA&#10;" strokecolor="#76923c">
              <v:stroke endarrow="block"/>
            </v:shape>
            <v:shape id="直接箭头连接符 477" o:spid="_x0000_s2599" type="#_x0000_t32" style="position:absolute;left:20764;top:19335;width:0;height:53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o7UsAAAADdAAAADwAAAGRycy9kb3ducmV2LnhtbERPS4vCMBC+C/sfwizsTVNdlFKNIssq&#10;4s3neWjGpthMShK1++83guBtPr7nzBadbcSdfKgdKxgOMhDEpdM1VwqOh1U/BxEissbGMSn4owCL&#10;+UdvhoV2D97RfR8rkUI4FKjAxNgWUobSkMUwcC1x4i7OW4wJ+kpqj48Ubhs5yrKJtFhzajDY0o+h&#10;8rq/WQXb05HNxG+aLs/NL2Xj9codzkp9fXbLKYhIXXyLX+6NTvO/R0N4fpNOkP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gqO1LAAAAA3QAAAA8AAAAAAAAAAAAAAAAA&#10;oQIAAGRycy9kb3ducmV2LnhtbFBLBQYAAAAABAAEAPkAAACOAwAAAAA=&#10;" strokecolor="#76923c">
              <v:stroke endarrow="block"/>
            </v:shape>
            <v:rect id="矩形 478" o:spid="_x0000_s2600" style="position:absolute;left:762;top:61434;width:52768;height:146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YBu8MA&#10;AADdAAAADwAAAGRycy9kb3ducmV2LnhtbERPS2sCMRC+F/wPYYTeauLaLrpuFCkIhbYHH+B12Mw+&#10;cDNZN1G3/74pFLzNx/ecfD3YVtyo941jDdOJAkFcONNwpeF42L7MQfiAbLB1TBp+yMN6NXrKMTPu&#10;zju67UMlYgj7DDXUIXSZlL6oyaKfuI44cqXrLYYI+0qaHu8x3LYyUSqVFhuODTV29F5Tcd5frQZM&#10;X83lu5x9HT6vKS6qQW3fTkrr5/GwWYIINISH+N/9YeL8WZLA3zfx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YBu8MAAADdAAAADwAAAAAAAAAAAAAAAACYAgAAZHJzL2Rv&#10;d25yZXYueG1sUEsFBgAAAAAEAAQA9QAAAIgDAAAAAA==&#10;" stroked="f">
              <v:textbox>
                <w:txbxContent>
                  <w:p w14:paraId="2517C67E" w14:textId="77777777" w:rsidR="005F0000" w:rsidRPr="00610145" w:rsidRDefault="005F0000" w:rsidP="00251E1D">
                    <w:pPr>
                      <w:spacing w:line="276" w:lineRule="auto"/>
                      <w:ind w:firstLineChars="200" w:firstLine="361"/>
                      <w:rPr>
                        <w:rFonts w:ascii="宋体" w:hAnsi="宋体"/>
                        <w:b/>
                        <w:sz w:val="18"/>
                      </w:rPr>
                    </w:pPr>
                    <w:r w:rsidRPr="00610145">
                      <w:rPr>
                        <w:rFonts w:ascii="宋体" w:hAnsi="宋体" w:hint="eastAsia"/>
                        <w:b/>
                        <w:sz w:val="18"/>
                      </w:rPr>
                      <w:t>注意事项：</w:t>
                    </w:r>
                  </w:p>
                  <w:p w14:paraId="1C268846" w14:textId="77777777" w:rsidR="005F0000" w:rsidRPr="00610145" w:rsidRDefault="005F0000" w:rsidP="00251E1D">
                    <w:pPr>
                      <w:spacing w:line="276" w:lineRule="auto"/>
                      <w:ind w:firstLineChars="150" w:firstLine="270"/>
                      <w:rPr>
                        <w:rFonts w:ascii="宋体" w:hAnsi="宋体"/>
                        <w:sz w:val="18"/>
                      </w:rPr>
                    </w:pPr>
                    <w:r w:rsidRPr="00610145">
                      <w:rPr>
                        <w:rFonts w:ascii="宋体" w:hAnsi="宋体" w:hint="eastAsia"/>
                        <w:sz w:val="18"/>
                      </w:rPr>
                      <w:t xml:space="preserve"> 1</w:t>
                    </w:r>
                    <w:r w:rsidRPr="00610145">
                      <w:rPr>
                        <w:rFonts w:ascii="宋体" w:hAnsi="宋体" w:hint="eastAsia"/>
                        <w:sz w:val="18"/>
                      </w:rPr>
                      <w:t>．业务办理时间：每月5日至25日（节假日除外）；</w:t>
                    </w:r>
                  </w:p>
                  <w:p w14:paraId="0D469743" w14:textId="77777777" w:rsidR="005F0000" w:rsidRPr="00610145" w:rsidRDefault="005F0000" w:rsidP="00251E1D">
                    <w:pPr>
                      <w:spacing w:line="276" w:lineRule="auto"/>
                      <w:ind w:firstLineChars="150" w:firstLine="270"/>
                      <w:rPr>
                        <w:rFonts w:ascii="宋体" w:hAnsi="宋体"/>
                        <w:sz w:val="18"/>
                      </w:rPr>
                    </w:pPr>
                    <w:r w:rsidRPr="00610145">
                      <w:rPr>
                        <w:rFonts w:ascii="宋体" w:hAnsi="宋体" w:hint="eastAsia"/>
                        <w:sz w:val="18"/>
                      </w:rPr>
                      <w:t xml:space="preserve"> 2．业务办理岗位：登记科；</w:t>
                    </w:r>
                  </w:p>
                  <w:p w14:paraId="682590CC" w14:textId="77777777" w:rsidR="005F0000" w:rsidRPr="00610145" w:rsidRDefault="005F0000" w:rsidP="00251E1D">
                    <w:pPr>
                      <w:spacing w:line="276" w:lineRule="auto"/>
                      <w:ind w:firstLineChars="150" w:firstLine="270"/>
                      <w:rPr>
                        <w:rFonts w:ascii="宋体" w:hAnsi="宋体"/>
                        <w:sz w:val="18"/>
                      </w:rPr>
                    </w:pPr>
                    <w:r w:rsidRPr="00610145">
                      <w:rPr>
                        <w:rFonts w:ascii="宋体" w:hAnsi="宋体" w:hint="eastAsia"/>
                        <w:sz w:val="18"/>
                      </w:rPr>
                      <w:t xml:space="preserve"> 3．同一缴费年度内</w:t>
                    </w:r>
                    <w:r w:rsidRPr="00610145">
                      <w:rPr>
                        <w:rFonts w:ascii="宋体" w:hAnsi="宋体"/>
                        <w:sz w:val="18"/>
                      </w:rPr>
                      <w:t>，</w:t>
                    </w:r>
                    <w:r w:rsidRPr="00610145">
                      <w:rPr>
                        <w:rFonts w:ascii="宋体" w:hAnsi="宋体" w:hint="eastAsia"/>
                        <w:sz w:val="18"/>
                      </w:rPr>
                      <w:t>缴费</w:t>
                    </w:r>
                    <w:r w:rsidRPr="00610145">
                      <w:rPr>
                        <w:rFonts w:ascii="宋体" w:hAnsi="宋体"/>
                        <w:sz w:val="18"/>
                      </w:rPr>
                      <w:t>基数原则上</w:t>
                    </w:r>
                    <w:r w:rsidRPr="00610145">
                      <w:rPr>
                        <w:rFonts w:ascii="宋体" w:hAnsi="宋体" w:hint="eastAsia"/>
                        <w:sz w:val="18"/>
                      </w:rPr>
                      <w:t>一经</w:t>
                    </w:r>
                    <w:r w:rsidRPr="00610145">
                      <w:rPr>
                        <w:rFonts w:ascii="宋体" w:hAnsi="宋体"/>
                        <w:sz w:val="18"/>
                      </w:rPr>
                      <w:t>确定一年不变</w:t>
                    </w:r>
                    <w:r w:rsidRPr="00610145">
                      <w:rPr>
                        <w:rFonts w:ascii="宋体" w:hAnsi="宋体" w:hint="eastAsia"/>
                        <w:sz w:val="18"/>
                      </w:rPr>
                      <w:t>，</w:t>
                    </w:r>
                    <w:r w:rsidRPr="00610145">
                      <w:rPr>
                        <w:rFonts w:ascii="宋体" w:hAnsi="宋体"/>
                        <w:sz w:val="18"/>
                      </w:rPr>
                      <w:t>如遇特殊情况</w:t>
                    </w:r>
                    <w:r w:rsidRPr="00610145">
                      <w:rPr>
                        <w:rFonts w:ascii="宋体" w:hAnsi="宋体" w:hint="eastAsia"/>
                        <w:sz w:val="18"/>
                      </w:rPr>
                      <w:t>申请变更需</w:t>
                    </w:r>
                    <w:r w:rsidRPr="00610145">
                      <w:rPr>
                        <w:rFonts w:ascii="宋体" w:hAnsi="宋体"/>
                        <w:sz w:val="18"/>
                      </w:rPr>
                      <w:t>按</w:t>
                    </w:r>
                    <w:r w:rsidRPr="00610145">
                      <w:rPr>
                        <w:rFonts w:ascii="宋体" w:hAnsi="宋体" w:hint="eastAsia"/>
                        <w:sz w:val="18"/>
                      </w:rPr>
                      <w:t>以上步骤</w:t>
                    </w:r>
                    <w:r w:rsidRPr="00610145">
                      <w:rPr>
                        <w:rFonts w:ascii="宋体" w:hAnsi="宋体"/>
                        <w:sz w:val="18"/>
                      </w:rPr>
                      <w:t>操作。</w:t>
                    </w:r>
                  </w:p>
                  <w:p w14:paraId="0430C971" w14:textId="77777777" w:rsidR="005F0000" w:rsidRPr="00610145" w:rsidRDefault="005F0000" w:rsidP="00251E1D">
                    <w:pPr>
                      <w:spacing w:line="276" w:lineRule="auto"/>
                      <w:ind w:firstLineChars="200" w:firstLine="360"/>
                      <w:rPr>
                        <w:rFonts w:ascii="宋体" w:hAnsi="宋体"/>
                        <w:sz w:val="18"/>
                      </w:rPr>
                    </w:pPr>
                    <w:r w:rsidRPr="00610145">
                      <w:rPr>
                        <w:rFonts w:ascii="宋体" w:hAnsi="宋体" w:hint="eastAsia"/>
                        <w:sz w:val="18"/>
                      </w:rPr>
                      <w:t>4．报送材料</w:t>
                    </w:r>
                    <w:proofErr w:type="gramStart"/>
                    <w:r w:rsidRPr="00610145">
                      <w:rPr>
                        <w:rFonts w:ascii="宋体" w:hAnsi="宋体" w:hint="eastAsia"/>
                        <w:sz w:val="18"/>
                      </w:rPr>
                      <w:t>请</w:t>
                    </w:r>
                    <w:r w:rsidRPr="00610145">
                      <w:rPr>
                        <w:rFonts w:ascii="宋体" w:hAnsi="宋体"/>
                        <w:sz w:val="18"/>
                      </w:rPr>
                      <w:t>统一</w:t>
                    </w:r>
                    <w:proofErr w:type="gramEnd"/>
                    <w:r w:rsidRPr="00610145">
                      <w:rPr>
                        <w:rFonts w:ascii="宋体" w:hAnsi="宋体" w:hint="eastAsia"/>
                        <w:sz w:val="18"/>
                      </w:rPr>
                      <w:t>使用A4纸，并加盖单位公章。</w:t>
                    </w:r>
                  </w:p>
                  <w:p w14:paraId="5EAC93AB"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5</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38"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1DA9F9FD" w14:textId="77777777" w:rsidR="005F0000" w:rsidRPr="00610145" w:rsidRDefault="005F0000" w:rsidP="00251E1D">
                    <w:pPr>
                      <w:spacing w:line="276" w:lineRule="auto"/>
                      <w:ind w:firstLineChars="200" w:firstLine="360"/>
                      <w:rPr>
                        <w:rFonts w:ascii="宋体" w:hAnsi="宋体"/>
                        <w:sz w:val="18"/>
                      </w:rPr>
                    </w:pPr>
                  </w:p>
                  <w:p w14:paraId="1CE823D9" w14:textId="77777777" w:rsidR="005F0000" w:rsidRPr="00610145" w:rsidRDefault="005F0000" w:rsidP="00FB35D0">
                    <w:pPr>
                      <w:rPr>
                        <w:rFonts w:ascii="宋体" w:hAnsi="宋体"/>
                        <w:sz w:val="18"/>
                      </w:rPr>
                    </w:pPr>
                  </w:p>
                  <w:p w14:paraId="10B3F382" w14:textId="77777777" w:rsidR="005F0000" w:rsidRPr="00251E1D" w:rsidRDefault="005F0000" w:rsidP="00C61C54">
                    <w:pPr>
                      <w:rPr>
                        <w:sz w:val="18"/>
                      </w:rPr>
                    </w:pPr>
                  </w:p>
                </w:txbxContent>
              </v:textbox>
            </v:rect>
            <v:shape id="直接箭头连接符 489" o:spid="_x0000_s2601" type="#_x0000_t32" style="position:absolute;left:20574;top:42481;width:6;height:533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2YysEAAADdAAAADwAAAGRycy9kb3ducmV2LnhtbERPS2sCMRC+C/0PYQq9abZWZdkapRQV&#10;6c31cR42083SzWRJoq7/3hQEb/PxPWe+7G0rLuRD41jB+ygDQVw53XCt4LBfD3MQISJrbB2TghsF&#10;WC5eBnMstLvyji5lrEUK4VCgAhNjV0gZKkMWw8h1xIn7dd5iTNDXUnu8pnDbynGWzaTFhlODwY6+&#10;DVV/5dkq+Dke2Mz8tu3z3Kwom27Wbn9S6u21//oEEamPT/HDvdVp/sd4Av/fpBPk4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XZjKwQAAAN0AAAAPAAAAAAAAAAAAAAAA&#10;AKECAABkcnMvZG93bnJldi54bWxQSwUGAAAAAAQABAD5AAAAjwMAAAAA&#10;" strokecolor="#76923c">
              <v:stroke endarrow="block"/>
            </v:shape>
            <w10:wrap anchorx="margin"/>
          </v:group>
        </w:pict>
      </w:r>
    </w:p>
    <w:p w14:paraId="08294690" w14:textId="77777777" w:rsidR="00C61C54" w:rsidRPr="009C73EB" w:rsidRDefault="00C61C54" w:rsidP="009C73EB">
      <w:pPr>
        <w:spacing w:line="360" w:lineRule="auto"/>
        <w:rPr>
          <w:rFonts w:ascii="宋体" w:hAnsi="宋体"/>
          <w:noProof/>
          <w:szCs w:val="24"/>
        </w:rPr>
      </w:pPr>
    </w:p>
    <w:p w14:paraId="3284AE99" w14:textId="77777777" w:rsidR="00C61C54" w:rsidRPr="009C73EB" w:rsidRDefault="00C61C54" w:rsidP="009C73EB">
      <w:pPr>
        <w:spacing w:line="360" w:lineRule="auto"/>
        <w:rPr>
          <w:rFonts w:ascii="宋体" w:hAnsi="宋体"/>
          <w:noProof/>
          <w:szCs w:val="24"/>
        </w:rPr>
      </w:pPr>
    </w:p>
    <w:p w14:paraId="272AE479" w14:textId="77777777" w:rsidR="00C61C54" w:rsidRPr="009C73EB" w:rsidRDefault="00C61C54" w:rsidP="009C73EB">
      <w:pPr>
        <w:spacing w:line="360" w:lineRule="auto"/>
        <w:rPr>
          <w:rFonts w:ascii="宋体" w:hAnsi="宋体"/>
          <w:noProof/>
          <w:szCs w:val="24"/>
        </w:rPr>
      </w:pPr>
    </w:p>
    <w:p w14:paraId="338BB4F9" w14:textId="77777777" w:rsidR="00C61C54" w:rsidRPr="009C73EB" w:rsidRDefault="00C61C54" w:rsidP="009C73EB">
      <w:pPr>
        <w:spacing w:line="360" w:lineRule="auto"/>
        <w:rPr>
          <w:rFonts w:ascii="宋体" w:hAnsi="宋体"/>
          <w:szCs w:val="24"/>
        </w:rPr>
      </w:pPr>
    </w:p>
    <w:p w14:paraId="11AA8515" w14:textId="77777777" w:rsidR="00C61C54" w:rsidRPr="009C73EB" w:rsidRDefault="00C61C54" w:rsidP="009C73EB">
      <w:pPr>
        <w:spacing w:line="360" w:lineRule="auto"/>
        <w:rPr>
          <w:rFonts w:ascii="宋体" w:hAnsi="宋体"/>
          <w:szCs w:val="24"/>
        </w:rPr>
      </w:pPr>
    </w:p>
    <w:p w14:paraId="55C03B30" w14:textId="77777777" w:rsidR="00C61C54" w:rsidRPr="009C73EB" w:rsidRDefault="00C61C54" w:rsidP="009C73EB">
      <w:pPr>
        <w:spacing w:line="360" w:lineRule="auto"/>
        <w:rPr>
          <w:rFonts w:ascii="宋体" w:hAnsi="宋体"/>
          <w:szCs w:val="24"/>
        </w:rPr>
      </w:pPr>
    </w:p>
    <w:p w14:paraId="4AAB81FE" w14:textId="77777777" w:rsidR="00BD7E05" w:rsidRPr="009C73EB" w:rsidRDefault="00BD7E05" w:rsidP="009C73EB">
      <w:pPr>
        <w:spacing w:line="360" w:lineRule="auto"/>
        <w:jc w:val="center"/>
        <w:rPr>
          <w:rFonts w:ascii="宋体" w:hAnsi="宋体"/>
          <w:szCs w:val="24"/>
        </w:rPr>
      </w:pPr>
    </w:p>
    <w:p w14:paraId="30A6DA25" w14:textId="77777777" w:rsidR="00BD7E05" w:rsidRPr="009C73EB" w:rsidRDefault="00BD7E05" w:rsidP="009C73EB">
      <w:pPr>
        <w:spacing w:line="360" w:lineRule="auto"/>
        <w:jc w:val="center"/>
        <w:rPr>
          <w:rFonts w:ascii="宋体" w:hAnsi="宋体"/>
          <w:szCs w:val="24"/>
        </w:rPr>
      </w:pPr>
    </w:p>
    <w:p w14:paraId="0C0B945D" w14:textId="77777777" w:rsidR="00A0445A" w:rsidRPr="009C73EB" w:rsidRDefault="00A0445A" w:rsidP="009C73EB">
      <w:pPr>
        <w:spacing w:line="360" w:lineRule="auto"/>
        <w:jc w:val="center"/>
        <w:rPr>
          <w:rFonts w:ascii="宋体" w:hAnsi="宋体"/>
          <w:szCs w:val="24"/>
        </w:rPr>
      </w:pPr>
    </w:p>
    <w:p w14:paraId="33475BDF" w14:textId="77777777" w:rsidR="00A0445A" w:rsidRPr="009C73EB" w:rsidRDefault="00A0445A" w:rsidP="009C73EB">
      <w:pPr>
        <w:spacing w:line="360" w:lineRule="auto"/>
        <w:jc w:val="center"/>
        <w:rPr>
          <w:rFonts w:ascii="宋体" w:hAnsi="宋体"/>
          <w:szCs w:val="24"/>
        </w:rPr>
      </w:pPr>
    </w:p>
    <w:p w14:paraId="539C5AAB" w14:textId="77777777" w:rsidR="00A0445A" w:rsidRPr="009C73EB" w:rsidRDefault="00A0445A" w:rsidP="009C73EB">
      <w:pPr>
        <w:spacing w:line="360" w:lineRule="auto"/>
        <w:jc w:val="center"/>
        <w:rPr>
          <w:rFonts w:ascii="宋体" w:hAnsi="宋体"/>
          <w:szCs w:val="24"/>
        </w:rPr>
      </w:pPr>
    </w:p>
    <w:p w14:paraId="304F381A" w14:textId="77777777" w:rsidR="008C69AE" w:rsidRPr="009C73EB" w:rsidRDefault="008C69AE" w:rsidP="009C73EB">
      <w:pPr>
        <w:spacing w:line="360" w:lineRule="auto"/>
        <w:jc w:val="center"/>
        <w:rPr>
          <w:rFonts w:ascii="宋体" w:hAnsi="宋体"/>
          <w:szCs w:val="24"/>
        </w:rPr>
      </w:pPr>
    </w:p>
    <w:p w14:paraId="6A27F916" w14:textId="77777777" w:rsidR="008C69AE" w:rsidRPr="009C73EB" w:rsidRDefault="008C69AE" w:rsidP="009C73EB">
      <w:pPr>
        <w:spacing w:line="360" w:lineRule="auto"/>
        <w:jc w:val="center"/>
        <w:rPr>
          <w:rFonts w:ascii="宋体" w:hAnsi="宋体"/>
          <w:szCs w:val="24"/>
        </w:rPr>
      </w:pPr>
    </w:p>
    <w:p w14:paraId="1A8BB150" w14:textId="77777777" w:rsidR="008C69AE" w:rsidRPr="009C73EB" w:rsidRDefault="008C69AE" w:rsidP="009C73EB">
      <w:pPr>
        <w:spacing w:line="360" w:lineRule="auto"/>
        <w:jc w:val="center"/>
        <w:rPr>
          <w:rFonts w:ascii="宋体" w:hAnsi="宋体"/>
          <w:szCs w:val="24"/>
        </w:rPr>
      </w:pPr>
    </w:p>
    <w:p w14:paraId="7C1E0840" w14:textId="77777777" w:rsidR="008C69AE" w:rsidRPr="009C73EB" w:rsidRDefault="008C69AE" w:rsidP="009C73EB">
      <w:pPr>
        <w:spacing w:line="360" w:lineRule="auto"/>
        <w:jc w:val="center"/>
        <w:rPr>
          <w:rFonts w:ascii="宋体" w:hAnsi="宋体"/>
          <w:szCs w:val="24"/>
        </w:rPr>
      </w:pPr>
    </w:p>
    <w:p w14:paraId="272F7650" w14:textId="77777777" w:rsidR="008C69AE" w:rsidRPr="009C73EB" w:rsidRDefault="008C69AE" w:rsidP="009C73EB">
      <w:pPr>
        <w:spacing w:line="360" w:lineRule="auto"/>
        <w:jc w:val="center"/>
        <w:rPr>
          <w:rFonts w:ascii="宋体" w:hAnsi="宋体"/>
          <w:szCs w:val="24"/>
        </w:rPr>
      </w:pPr>
    </w:p>
    <w:p w14:paraId="62DAA6AA" w14:textId="77777777" w:rsidR="008C69AE" w:rsidRPr="009C73EB" w:rsidRDefault="008C69AE" w:rsidP="009C73EB">
      <w:pPr>
        <w:spacing w:line="360" w:lineRule="auto"/>
        <w:jc w:val="center"/>
        <w:rPr>
          <w:rFonts w:ascii="宋体" w:hAnsi="宋体"/>
          <w:szCs w:val="24"/>
        </w:rPr>
      </w:pPr>
    </w:p>
    <w:p w14:paraId="7938AC29" w14:textId="77777777" w:rsidR="008C69AE" w:rsidRPr="009C73EB" w:rsidRDefault="008C69AE" w:rsidP="009C73EB">
      <w:pPr>
        <w:spacing w:line="360" w:lineRule="auto"/>
        <w:jc w:val="center"/>
        <w:rPr>
          <w:rFonts w:ascii="宋体" w:hAnsi="宋体"/>
          <w:szCs w:val="24"/>
        </w:rPr>
      </w:pPr>
    </w:p>
    <w:p w14:paraId="0E318A06" w14:textId="77777777" w:rsidR="008C69AE" w:rsidRPr="00C16051" w:rsidRDefault="008C69AE" w:rsidP="009C73EB">
      <w:pPr>
        <w:spacing w:line="360" w:lineRule="auto"/>
        <w:jc w:val="center"/>
        <w:rPr>
          <w:rFonts w:ascii="宋体" w:hAnsi="宋体"/>
          <w:szCs w:val="24"/>
        </w:rPr>
      </w:pPr>
    </w:p>
    <w:p w14:paraId="1D88B5AA" w14:textId="77777777" w:rsidR="008C69AE" w:rsidRPr="009C73EB" w:rsidRDefault="008C69AE" w:rsidP="009C73EB">
      <w:pPr>
        <w:spacing w:line="360" w:lineRule="auto"/>
        <w:jc w:val="center"/>
        <w:rPr>
          <w:rFonts w:ascii="宋体" w:hAnsi="宋体"/>
          <w:szCs w:val="24"/>
        </w:rPr>
      </w:pPr>
    </w:p>
    <w:p w14:paraId="20ADF80D" w14:textId="77777777" w:rsidR="008C69AE" w:rsidRPr="009C73EB" w:rsidRDefault="008C69AE" w:rsidP="009C73EB">
      <w:pPr>
        <w:spacing w:line="360" w:lineRule="auto"/>
        <w:jc w:val="center"/>
        <w:rPr>
          <w:rFonts w:ascii="宋体" w:hAnsi="宋体"/>
          <w:szCs w:val="24"/>
        </w:rPr>
      </w:pPr>
    </w:p>
    <w:p w14:paraId="4D11D487" w14:textId="77777777" w:rsidR="008C69AE" w:rsidRPr="009C73EB" w:rsidRDefault="008C69AE" w:rsidP="009C73EB">
      <w:pPr>
        <w:spacing w:line="360" w:lineRule="auto"/>
        <w:jc w:val="center"/>
        <w:rPr>
          <w:rFonts w:ascii="宋体" w:hAnsi="宋体"/>
          <w:szCs w:val="24"/>
        </w:rPr>
      </w:pPr>
    </w:p>
    <w:p w14:paraId="401315A9" w14:textId="77777777" w:rsidR="008C69AE" w:rsidRPr="009C73EB" w:rsidRDefault="008C69AE" w:rsidP="009C73EB">
      <w:pPr>
        <w:spacing w:line="360" w:lineRule="auto"/>
        <w:jc w:val="center"/>
        <w:rPr>
          <w:rFonts w:ascii="宋体" w:hAnsi="宋体"/>
          <w:szCs w:val="24"/>
        </w:rPr>
      </w:pPr>
    </w:p>
    <w:p w14:paraId="3732CD56" w14:textId="77777777" w:rsidR="008C69AE" w:rsidRPr="009C73EB" w:rsidRDefault="008C69AE" w:rsidP="009C73EB">
      <w:pPr>
        <w:spacing w:line="360" w:lineRule="auto"/>
        <w:jc w:val="center"/>
        <w:rPr>
          <w:rFonts w:ascii="宋体" w:hAnsi="宋体"/>
          <w:szCs w:val="24"/>
        </w:rPr>
      </w:pPr>
    </w:p>
    <w:p w14:paraId="32FC2706" w14:textId="77777777" w:rsidR="008C69AE" w:rsidRPr="009C73EB" w:rsidRDefault="008C69AE" w:rsidP="009C73EB">
      <w:pPr>
        <w:spacing w:line="360" w:lineRule="auto"/>
        <w:jc w:val="center"/>
        <w:rPr>
          <w:rFonts w:ascii="宋体" w:hAnsi="宋体"/>
          <w:szCs w:val="24"/>
        </w:rPr>
      </w:pPr>
    </w:p>
    <w:p w14:paraId="0E71CF4C" w14:textId="77777777" w:rsidR="008C69AE" w:rsidRPr="009C73EB" w:rsidRDefault="008C69AE" w:rsidP="009C73EB">
      <w:pPr>
        <w:spacing w:line="360" w:lineRule="auto"/>
        <w:jc w:val="center"/>
        <w:rPr>
          <w:rFonts w:ascii="宋体" w:hAnsi="宋体"/>
          <w:szCs w:val="24"/>
        </w:rPr>
      </w:pPr>
    </w:p>
    <w:p w14:paraId="3F2A6057" w14:textId="77777777" w:rsidR="008C69AE" w:rsidRPr="009C73EB" w:rsidRDefault="008C69AE" w:rsidP="009C73EB">
      <w:pPr>
        <w:spacing w:line="360" w:lineRule="auto"/>
        <w:jc w:val="center"/>
        <w:rPr>
          <w:rFonts w:ascii="宋体" w:hAnsi="宋体"/>
          <w:szCs w:val="24"/>
        </w:rPr>
      </w:pPr>
    </w:p>
    <w:p w14:paraId="57BEB941" w14:textId="77777777" w:rsidR="00E00B8F" w:rsidRPr="009C73EB" w:rsidRDefault="00E00B8F" w:rsidP="009C73EB">
      <w:pPr>
        <w:spacing w:line="360" w:lineRule="auto"/>
        <w:rPr>
          <w:rFonts w:ascii="宋体" w:hAnsi="宋体"/>
          <w:szCs w:val="24"/>
        </w:rPr>
      </w:pPr>
    </w:p>
    <w:p w14:paraId="4AD5CFAD" w14:textId="77777777" w:rsidR="00E00B8F" w:rsidRDefault="00E00B8F" w:rsidP="009C73EB">
      <w:pPr>
        <w:spacing w:line="360" w:lineRule="auto"/>
        <w:rPr>
          <w:rFonts w:ascii="宋体" w:hAnsi="宋体"/>
          <w:szCs w:val="24"/>
        </w:rPr>
      </w:pPr>
    </w:p>
    <w:p w14:paraId="078CEA41" w14:textId="77777777" w:rsidR="00094D0D" w:rsidRDefault="00094D0D" w:rsidP="009C73EB">
      <w:pPr>
        <w:spacing w:line="360" w:lineRule="auto"/>
        <w:rPr>
          <w:rFonts w:ascii="宋体" w:hAnsi="宋体"/>
          <w:szCs w:val="24"/>
        </w:rPr>
      </w:pPr>
    </w:p>
    <w:p w14:paraId="44038140"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88" w:name="_Toc378687719"/>
      <w:bookmarkStart w:id="89" w:name="_Toc381693092"/>
      <w:bookmarkStart w:id="90" w:name="_Toc382209167"/>
      <w:r w:rsidRPr="00094D0D">
        <w:rPr>
          <w:rFonts w:ascii="宋体" w:hAnsi="宋体" w:hint="eastAsia"/>
          <w:b/>
          <w:bCs/>
          <w:sz w:val="32"/>
          <w:szCs w:val="32"/>
        </w:rPr>
        <w:t>3</w:t>
      </w:r>
      <w:r>
        <w:rPr>
          <w:rFonts w:ascii="宋体" w:hAnsi="宋体"/>
          <w:b/>
          <w:bCs/>
          <w:sz w:val="32"/>
          <w:szCs w:val="32"/>
        </w:rPr>
        <w:t>2</w:t>
      </w:r>
      <w:r w:rsidRPr="00094D0D">
        <w:rPr>
          <w:rFonts w:ascii="宋体" w:hAnsi="宋体" w:hint="eastAsia"/>
          <w:b/>
          <w:bCs/>
          <w:sz w:val="32"/>
          <w:szCs w:val="32"/>
        </w:rPr>
        <w:t>.社保卡信息同步办事</w:t>
      </w:r>
      <w:r w:rsidRPr="00094D0D">
        <w:rPr>
          <w:rFonts w:ascii="宋体" w:hAnsi="宋体"/>
          <w:b/>
          <w:bCs/>
          <w:sz w:val="32"/>
          <w:szCs w:val="32"/>
        </w:rPr>
        <w:t>指南</w:t>
      </w:r>
      <w:bookmarkEnd w:id="88"/>
      <w:bookmarkEnd w:id="89"/>
      <w:bookmarkEnd w:id="90"/>
    </w:p>
    <w:p w14:paraId="55825295" w14:textId="77777777" w:rsidR="00094D0D" w:rsidRPr="00094D0D" w:rsidRDefault="00094D0D" w:rsidP="00094D0D">
      <w:pPr>
        <w:spacing w:line="360" w:lineRule="auto"/>
        <w:ind w:firstLineChars="200" w:firstLine="422"/>
        <w:rPr>
          <w:rFonts w:ascii="宋体" w:hAnsi="宋体"/>
          <w:sz w:val="21"/>
          <w:szCs w:val="24"/>
        </w:rPr>
      </w:pPr>
      <w:r w:rsidRPr="00094D0D">
        <w:rPr>
          <w:rFonts w:ascii="宋体" w:hAnsi="宋体" w:hint="eastAsia"/>
          <w:b/>
          <w:sz w:val="21"/>
          <w:szCs w:val="24"/>
        </w:rPr>
        <w:t>一</w:t>
      </w:r>
      <w:r w:rsidRPr="00094D0D">
        <w:rPr>
          <w:rFonts w:ascii="宋体" w:hAnsi="宋体"/>
          <w:b/>
          <w:sz w:val="21"/>
          <w:szCs w:val="24"/>
        </w:rPr>
        <w:t>、</w:t>
      </w:r>
      <w:r w:rsidRPr="00094D0D">
        <w:rPr>
          <w:rFonts w:ascii="宋体" w:hAnsi="宋体" w:hint="eastAsia"/>
          <w:b/>
          <w:sz w:val="21"/>
          <w:szCs w:val="24"/>
        </w:rPr>
        <w:t>受理范围</w:t>
      </w:r>
    </w:p>
    <w:p w14:paraId="03A71246"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1、办理社会保险登记的用人单位或职工；</w:t>
      </w:r>
    </w:p>
    <w:p w14:paraId="3B74A95F"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2、需要办理社保卡信息同步的情况：</w:t>
      </w:r>
    </w:p>
    <w:p w14:paraId="05928638"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①医疗</w:t>
      </w:r>
      <w:proofErr w:type="gramStart"/>
      <w:r w:rsidRPr="00094D0D">
        <w:rPr>
          <w:rFonts w:ascii="宋体" w:hAnsi="宋体" w:hint="eastAsia"/>
          <w:sz w:val="21"/>
          <w:szCs w:val="24"/>
        </w:rPr>
        <w:t>在职转</w:t>
      </w:r>
      <w:proofErr w:type="gramEnd"/>
      <w:r w:rsidRPr="00094D0D">
        <w:rPr>
          <w:rFonts w:ascii="宋体" w:hAnsi="宋体" w:hint="eastAsia"/>
          <w:sz w:val="21"/>
          <w:szCs w:val="24"/>
        </w:rPr>
        <w:t>退休；</w:t>
      </w:r>
    </w:p>
    <w:p w14:paraId="6133CA9D"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②转换医疗险种；</w:t>
      </w:r>
    </w:p>
    <w:p w14:paraId="1AF0D2B0"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③转换公疗单位补充医疗保险；</w:t>
      </w:r>
    </w:p>
    <w:p w14:paraId="23CF61C3"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④特殊病种申请；</w:t>
      </w:r>
    </w:p>
    <w:p w14:paraId="65E635AD"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⑤残疾军人等级；</w:t>
      </w:r>
    </w:p>
    <w:p w14:paraId="4BA624C2"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⑥学生</w:t>
      </w:r>
      <w:r w:rsidRPr="00094D0D">
        <w:rPr>
          <w:rFonts w:ascii="宋体" w:hAnsi="宋体"/>
          <w:sz w:val="21"/>
          <w:szCs w:val="24"/>
        </w:rPr>
        <w:t>转在职</w:t>
      </w:r>
      <w:r w:rsidRPr="00094D0D">
        <w:rPr>
          <w:rFonts w:ascii="宋体" w:hAnsi="宋体" w:hint="eastAsia"/>
          <w:sz w:val="21"/>
          <w:szCs w:val="24"/>
        </w:rPr>
        <w:t>变更等。</w:t>
      </w:r>
      <w:r w:rsidRPr="00094D0D">
        <w:rPr>
          <w:rFonts w:ascii="宋体" w:hAnsi="宋体" w:hint="eastAsia"/>
          <w:sz w:val="21"/>
          <w:szCs w:val="24"/>
        </w:rPr>
        <w:br/>
      </w:r>
      <w:r w:rsidRPr="00094D0D">
        <w:rPr>
          <w:rFonts w:ascii="宋体" w:hAnsi="宋体" w:hint="eastAsia"/>
          <w:b/>
          <w:sz w:val="21"/>
          <w:szCs w:val="24"/>
        </w:rPr>
        <w:t xml:space="preserve">    二、业务经办流程</w:t>
      </w:r>
      <w:r w:rsidRPr="00094D0D">
        <w:rPr>
          <w:rFonts w:ascii="宋体" w:hAnsi="宋体" w:hint="eastAsia"/>
          <w:b/>
          <w:sz w:val="21"/>
          <w:szCs w:val="24"/>
        </w:rPr>
        <w:br/>
      </w:r>
      <w:r w:rsidRPr="00094D0D">
        <w:rPr>
          <w:rFonts w:ascii="宋体" w:hAnsi="宋体" w:hint="eastAsia"/>
          <w:sz w:val="21"/>
          <w:szCs w:val="24"/>
        </w:rPr>
        <w:t xml:space="preserve">    参保单位为参保人办理相应业务，同时提交参保人社保卡办理信息同步业务。</w:t>
      </w:r>
      <w:r w:rsidRPr="00094D0D">
        <w:rPr>
          <w:rFonts w:ascii="宋体" w:hAnsi="宋体" w:hint="eastAsia"/>
          <w:sz w:val="21"/>
          <w:szCs w:val="24"/>
        </w:rPr>
        <w:br/>
      </w:r>
      <w:r w:rsidRPr="00094D0D">
        <w:rPr>
          <w:rFonts w:ascii="宋体" w:hAnsi="宋体" w:hint="eastAsia"/>
          <w:b/>
          <w:sz w:val="21"/>
          <w:szCs w:val="24"/>
        </w:rPr>
        <w:t xml:space="preserve">    三、业务办理需提交的材料</w:t>
      </w:r>
      <w:r w:rsidRPr="00094D0D">
        <w:rPr>
          <w:rFonts w:ascii="宋体" w:hAnsi="宋体" w:hint="eastAsia"/>
          <w:b/>
          <w:sz w:val="21"/>
          <w:szCs w:val="24"/>
        </w:rPr>
        <w:br/>
      </w:r>
      <w:r w:rsidRPr="00094D0D">
        <w:rPr>
          <w:rFonts w:ascii="宋体" w:hAnsi="宋体" w:hint="eastAsia"/>
          <w:sz w:val="21"/>
          <w:szCs w:val="24"/>
        </w:rPr>
        <w:t xml:space="preserve">    参保人社保卡。</w:t>
      </w:r>
      <w:r w:rsidRPr="00094D0D">
        <w:rPr>
          <w:rFonts w:ascii="宋体" w:hAnsi="宋体" w:hint="eastAsia"/>
          <w:sz w:val="21"/>
          <w:szCs w:val="24"/>
        </w:rPr>
        <w:br/>
      </w:r>
      <w:r w:rsidRPr="00094D0D">
        <w:rPr>
          <w:rFonts w:ascii="宋体" w:hAnsi="宋体" w:hint="eastAsia"/>
          <w:b/>
          <w:sz w:val="21"/>
          <w:szCs w:val="24"/>
        </w:rPr>
        <w:t xml:space="preserve">    四、注意事项</w:t>
      </w:r>
      <w:r w:rsidRPr="00094D0D">
        <w:rPr>
          <w:rFonts w:ascii="宋体" w:hAnsi="宋体" w:hint="eastAsia"/>
          <w:b/>
          <w:sz w:val="21"/>
          <w:szCs w:val="24"/>
        </w:rPr>
        <w:br/>
      </w:r>
      <w:r w:rsidRPr="00094D0D">
        <w:rPr>
          <w:rFonts w:ascii="宋体" w:hAnsi="宋体" w:hint="eastAsia"/>
          <w:sz w:val="21"/>
          <w:szCs w:val="24"/>
        </w:rPr>
        <w:t xml:space="preserve">    1、业务办理时间：全月办理（节假日除外）；</w:t>
      </w:r>
      <w:r w:rsidRPr="00094D0D">
        <w:rPr>
          <w:rFonts w:ascii="宋体" w:hAnsi="宋体" w:hint="eastAsia"/>
          <w:sz w:val="21"/>
          <w:szCs w:val="24"/>
        </w:rPr>
        <w:br/>
      </w:r>
      <w:r w:rsidRPr="00094D0D">
        <w:rPr>
          <w:rFonts w:ascii="宋体" w:hAnsi="宋体"/>
          <w:sz w:val="21"/>
          <w:szCs w:val="24"/>
        </w:rPr>
        <w:t>2</w:t>
      </w:r>
      <w:r w:rsidRPr="00094D0D">
        <w:rPr>
          <w:rFonts w:ascii="宋体" w:hAnsi="宋体" w:hint="eastAsia"/>
          <w:sz w:val="21"/>
          <w:szCs w:val="24"/>
        </w:rPr>
        <w:t xml:space="preserve">、业务办理岗位：登记科； </w:t>
      </w:r>
      <w:r w:rsidRPr="00094D0D">
        <w:rPr>
          <w:rFonts w:ascii="宋体" w:hAnsi="宋体" w:hint="eastAsia"/>
          <w:sz w:val="21"/>
          <w:szCs w:val="24"/>
        </w:rPr>
        <w:br/>
      </w:r>
      <w:r w:rsidRPr="00094D0D">
        <w:rPr>
          <w:rFonts w:ascii="宋体" w:hAnsi="宋体"/>
          <w:sz w:val="21"/>
          <w:szCs w:val="24"/>
        </w:rPr>
        <w:t>3</w:t>
      </w:r>
      <w:r w:rsidRPr="00094D0D">
        <w:rPr>
          <w:rFonts w:ascii="宋体" w:hAnsi="宋体" w:hint="eastAsia"/>
          <w:sz w:val="21"/>
          <w:szCs w:val="24"/>
        </w:rPr>
        <w:t>、业务办理时限：即时办理。</w:t>
      </w:r>
      <w:r w:rsidRPr="00094D0D">
        <w:rPr>
          <w:rFonts w:ascii="宋体" w:hAnsi="宋体" w:hint="eastAsia"/>
          <w:sz w:val="21"/>
          <w:szCs w:val="24"/>
        </w:rPr>
        <w:br/>
      </w:r>
    </w:p>
    <w:p w14:paraId="3FDD0A6E" w14:textId="77777777" w:rsidR="00094D0D" w:rsidRDefault="00094D0D" w:rsidP="009C73EB">
      <w:pPr>
        <w:spacing w:line="360" w:lineRule="auto"/>
        <w:rPr>
          <w:rFonts w:ascii="宋体" w:hAnsi="宋体"/>
          <w:szCs w:val="24"/>
        </w:rPr>
      </w:pPr>
    </w:p>
    <w:p w14:paraId="1DE603A4" w14:textId="77777777" w:rsidR="00094D0D" w:rsidRDefault="00094D0D" w:rsidP="009C73EB">
      <w:pPr>
        <w:spacing w:line="360" w:lineRule="auto"/>
        <w:rPr>
          <w:rFonts w:ascii="宋体" w:hAnsi="宋体"/>
          <w:szCs w:val="24"/>
        </w:rPr>
      </w:pPr>
    </w:p>
    <w:p w14:paraId="1C2670B7" w14:textId="77777777" w:rsidR="00094D0D" w:rsidRDefault="00094D0D" w:rsidP="009C73EB">
      <w:pPr>
        <w:spacing w:line="360" w:lineRule="auto"/>
        <w:rPr>
          <w:rFonts w:ascii="宋体" w:hAnsi="宋体"/>
          <w:szCs w:val="24"/>
        </w:rPr>
      </w:pPr>
    </w:p>
    <w:p w14:paraId="09BED08F" w14:textId="77777777" w:rsidR="00094D0D" w:rsidRDefault="00094D0D" w:rsidP="009C73EB">
      <w:pPr>
        <w:spacing w:line="360" w:lineRule="auto"/>
        <w:rPr>
          <w:rFonts w:ascii="宋体" w:hAnsi="宋体"/>
          <w:szCs w:val="24"/>
        </w:rPr>
      </w:pPr>
    </w:p>
    <w:p w14:paraId="7853BAA3" w14:textId="77777777" w:rsidR="00094D0D" w:rsidRDefault="00094D0D" w:rsidP="009C73EB">
      <w:pPr>
        <w:spacing w:line="360" w:lineRule="auto"/>
        <w:rPr>
          <w:rFonts w:ascii="宋体" w:hAnsi="宋体"/>
          <w:szCs w:val="24"/>
        </w:rPr>
      </w:pPr>
    </w:p>
    <w:p w14:paraId="3F2C045D" w14:textId="77777777" w:rsidR="00094D0D" w:rsidRDefault="00094D0D" w:rsidP="009C73EB">
      <w:pPr>
        <w:spacing w:line="360" w:lineRule="auto"/>
        <w:rPr>
          <w:rFonts w:ascii="宋体" w:hAnsi="宋体"/>
          <w:szCs w:val="24"/>
        </w:rPr>
      </w:pPr>
    </w:p>
    <w:p w14:paraId="16B03516" w14:textId="77777777" w:rsidR="00094D0D" w:rsidRDefault="00094D0D" w:rsidP="009C73EB">
      <w:pPr>
        <w:spacing w:line="360" w:lineRule="auto"/>
        <w:rPr>
          <w:rFonts w:ascii="宋体" w:hAnsi="宋体"/>
          <w:szCs w:val="24"/>
        </w:rPr>
      </w:pPr>
    </w:p>
    <w:p w14:paraId="00F1438B" w14:textId="77777777" w:rsidR="00094D0D" w:rsidRDefault="00094D0D" w:rsidP="009C73EB">
      <w:pPr>
        <w:spacing w:line="360" w:lineRule="auto"/>
        <w:rPr>
          <w:rFonts w:ascii="宋体" w:hAnsi="宋体"/>
          <w:szCs w:val="24"/>
        </w:rPr>
      </w:pPr>
    </w:p>
    <w:p w14:paraId="42B8E7F7" w14:textId="77777777" w:rsidR="00094D0D" w:rsidRDefault="00094D0D" w:rsidP="009C73EB">
      <w:pPr>
        <w:spacing w:line="360" w:lineRule="auto"/>
        <w:rPr>
          <w:rFonts w:ascii="宋体" w:hAnsi="宋体"/>
          <w:szCs w:val="24"/>
        </w:rPr>
      </w:pPr>
    </w:p>
    <w:p w14:paraId="4AA7B89C" w14:textId="77777777" w:rsidR="00094D0D" w:rsidRDefault="00094D0D" w:rsidP="009C73EB">
      <w:pPr>
        <w:spacing w:line="360" w:lineRule="auto"/>
        <w:rPr>
          <w:rFonts w:ascii="宋体" w:hAnsi="宋体"/>
          <w:szCs w:val="24"/>
        </w:rPr>
      </w:pPr>
    </w:p>
    <w:p w14:paraId="1F6221B9" w14:textId="77777777" w:rsidR="00094D0D" w:rsidRDefault="00094D0D" w:rsidP="009C73EB">
      <w:pPr>
        <w:spacing w:line="360" w:lineRule="auto"/>
        <w:rPr>
          <w:rFonts w:ascii="宋体" w:hAnsi="宋体"/>
          <w:szCs w:val="24"/>
        </w:rPr>
      </w:pPr>
    </w:p>
    <w:p w14:paraId="12B48303" w14:textId="77777777" w:rsidR="00094D0D" w:rsidRDefault="00094D0D" w:rsidP="009C73EB">
      <w:pPr>
        <w:spacing w:line="360" w:lineRule="auto"/>
        <w:rPr>
          <w:rFonts w:ascii="宋体" w:hAnsi="宋体"/>
          <w:szCs w:val="24"/>
        </w:rPr>
      </w:pPr>
    </w:p>
    <w:p w14:paraId="3212C489" w14:textId="77777777" w:rsidR="00697998" w:rsidRDefault="00697998" w:rsidP="009C73EB">
      <w:pPr>
        <w:spacing w:line="360" w:lineRule="auto"/>
        <w:rPr>
          <w:rFonts w:ascii="宋体" w:hAnsi="宋体"/>
          <w:szCs w:val="24"/>
        </w:rPr>
      </w:pPr>
    </w:p>
    <w:p w14:paraId="150A8953" w14:textId="77777777" w:rsidR="00697998" w:rsidRPr="00094D0D" w:rsidRDefault="00697998" w:rsidP="009C73EB">
      <w:pPr>
        <w:spacing w:line="360" w:lineRule="auto"/>
        <w:rPr>
          <w:rFonts w:ascii="宋体" w:hAnsi="宋体"/>
          <w:szCs w:val="24"/>
        </w:rPr>
      </w:pPr>
    </w:p>
    <w:p w14:paraId="5042E88D" w14:textId="77777777" w:rsidR="00900072" w:rsidRPr="00BF6BF7" w:rsidRDefault="00094D0D" w:rsidP="00BF6BF7">
      <w:pPr>
        <w:pStyle w:val="3"/>
      </w:pPr>
      <w:bookmarkStart w:id="91" w:name="_Toc378687720"/>
      <w:bookmarkStart w:id="92" w:name="_Toc382209168"/>
      <w:r>
        <w:t>33</w:t>
      </w:r>
      <w:r w:rsidR="00900072" w:rsidRPr="00BF6BF7">
        <w:rPr>
          <w:rFonts w:hint="eastAsia"/>
        </w:rPr>
        <w:t>.社保卡信息同步流程图</w:t>
      </w:r>
      <w:bookmarkEnd w:id="91"/>
      <w:bookmarkEnd w:id="92"/>
    </w:p>
    <w:p w14:paraId="31E05A4A" w14:textId="77777777" w:rsidR="00AD7065" w:rsidRPr="009C73EB" w:rsidRDefault="00AD7065" w:rsidP="009C73EB">
      <w:pPr>
        <w:spacing w:line="360" w:lineRule="auto"/>
        <w:rPr>
          <w:rFonts w:ascii="宋体" w:hAnsi="宋体"/>
          <w:szCs w:val="24"/>
        </w:rPr>
      </w:pPr>
    </w:p>
    <w:p w14:paraId="06F4A666" w14:textId="77777777" w:rsidR="00F5081F" w:rsidRPr="009C73EB" w:rsidRDefault="00B11741" w:rsidP="009C73EB">
      <w:pPr>
        <w:spacing w:line="360" w:lineRule="auto"/>
        <w:rPr>
          <w:rFonts w:ascii="宋体" w:hAnsi="宋体"/>
          <w:szCs w:val="24"/>
        </w:rPr>
      </w:pPr>
      <w:r>
        <w:rPr>
          <w:rFonts w:ascii="宋体" w:hAnsi="宋体"/>
          <w:noProof/>
          <w:szCs w:val="24"/>
        </w:rPr>
        <w:pict w14:anchorId="0F75A492">
          <v:group id="Group 2700" o:spid="_x0000_s2602" style="position:absolute;left:0;text-align:left;margin-left:-6.6pt;margin-top:24.7pt;width:446.8pt;height:546pt;z-index:17" coordorigin="1662,3136" coordsize="8936,10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">
            <v:rect id="Rectangle 1395" o:spid="_x0000_s2603" style="position:absolute;left:1662;top:12616;width:8936;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xVsMMA&#10;AADdAAAADwAAAGRycy9kb3ducmV2LnhtbERPTWvCQBC9C/6HZYTedFdrg4muUgpCwfbQWPA6ZMck&#10;mJ2N2VXTf98VBG/zeJ+z2vS2EVfqfO1Yw3SiQBAXztRcavjdb8cLED4gG2wck4Y/8rBZDwcrzIy7&#10;8Q9d81CKGMI+Qw1VCG0mpS8qsugnriWO3NF1FkOEXSlNh7cYbhs5UyqRFmuODRW29FFRccovVgMm&#10;c3P+Pr5+7XeXBNOyV9u3g9L6ZdS/L0EE6sNT/HB/mjh/lqZw/y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xVsMMAAADdAAAADwAAAAAAAAAAAAAAAACYAgAAZHJzL2Rv&#10;d25yZXYueG1sUEsFBgAAAAAEAAQA9QAAAIgDAAAAAA==&#10;" stroked="f">
              <v:textbox>
                <w:txbxContent>
                  <w:p w14:paraId="0120EEC8" w14:textId="77777777" w:rsidR="005F0000" w:rsidRDefault="005F0000" w:rsidP="00445226">
                    <w:pPr>
                      <w:spacing w:line="276" w:lineRule="auto"/>
                      <w:ind w:firstLineChars="200" w:firstLine="361"/>
                      <w:rPr>
                        <w:b/>
                        <w:sz w:val="18"/>
                      </w:rPr>
                    </w:pPr>
                    <w:r w:rsidRPr="00251E1D">
                      <w:rPr>
                        <w:rFonts w:hint="eastAsia"/>
                        <w:b/>
                        <w:sz w:val="18"/>
                      </w:rPr>
                      <w:t>注意事项</w:t>
                    </w:r>
                    <w:r>
                      <w:rPr>
                        <w:rFonts w:hint="eastAsia"/>
                        <w:b/>
                        <w:sz w:val="18"/>
                      </w:rPr>
                      <w:t>：</w:t>
                    </w:r>
                  </w:p>
                  <w:p w14:paraId="67752B7F" w14:textId="77777777" w:rsidR="005F0000" w:rsidRDefault="005F0000" w:rsidP="00445226">
                    <w:pPr>
                      <w:spacing w:line="276" w:lineRule="auto"/>
                      <w:ind w:firstLineChars="150" w:firstLine="270"/>
                      <w:rPr>
                        <w:sz w:val="18"/>
                      </w:rPr>
                    </w:pPr>
                    <w:r w:rsidRPr="00251E1D">
                      <w:rPr>
                        <w:rFonts w:hint="eastAsia"/>
                        <w:sz w:val="18"/>
                      </w:rPr>
                      <w:t xml:space="preserve"> 1</w:t>
                    </w:r>
                    <w:r w:rsidRPr="00610145">
                      <w:rPr>
                        <w:rFonts w:ascii="宋体" w:hAnsi="宋体" w:hint="eastAsia"/>
                        <w:color w:val="000000"/>
                        <w:sz w:val="18"/>
                        <w:szCs w:val="18"/>
                      </w:rPr>
                      <w:t>．</w:t>
                    </w:r>
                    <w:r w:rsidRPr="00251E1D">
                      <w:rPr>
                        <w:rFonts w:hint="eastAsia"/>
                        <w:sz w:val="18"/>
                      </w:rPr>
                      <w:t>业务办理时间：全月办理（节假日除外）；</w:t>
                    </w:r>
                  </w:p>
                  <w:p w14:paraId="151293DD" w14:textId="77777777" w:rsidR="005F0000" w:rsidRDefault="005F0000" w:rsidP="00445226">
                    <w:pPr>
                      <w:spacing w:line="276" w:lineRule="auto"/>
                      <w:ind w:firstLineChars="150" w:firstLine="270"/>
                      <w:rPr>
                        <w:sz w:val="18"/>
                      </w:rPr>
                    </w:pPr>
                    <w:r w:rsidRPr="00251E1D">
                      <w:rPr>
                        <w:sz w:val="18"/>
                      </w:rPr>
                      <w:t xml:space="preserve"> 2</w:t>
                    </w:r>
                    <w:r w:rsidRPr="00610145">
                      <w:rPr>
                        <w:rFonts w:ascii="宋体" w:hAnsi="宋体" w:hint="eastAsia"/>
                        <w:color w:val="000000"/>
                        <w:sz w:val="18"/>
                        <w:szCs w:val="18"/>
                      </w:rPr>
                      <w:t>．</w:t>
                    </w:r>
                    <w:r w:rsidRPr="00251E1D">
                      <w:rPr>
                        <w:rFonts w:hint="eastAsia"/>
                        <w:sz w:val="18"/>
                      </w:rPr>
                      <w:t>业务办理岗位：登记科；</w:t>
                    </w:r>
                  </w:p>
                  <w:p w14:paraId="04BF335F" w14:textId="77777777" w:rsidR="005F0000" w:rsidRDefault="005F0000" w:rsidP="00445226">
                    <w:pPr>
                      <w:spacing w:line="276" w:lineRule="auto"/>
                      <w:ind w:firstLineChars="150" w:firstLine="270"/>
                      <w:rPr>
                        <w:sz w:val="18"/>
                      </w:rPr>
                    </w:pPr>
                    <w:r w:rsidRPr="00251E1D">
                      <w:rPr>
                        <w:sz w:val="18"/>
                      </w:rPr>
                      <w:t xml:space="preserve"> 3</w:t>
                    </w:r>
                    <w:r w:rsidRPr="00610145">
                      <w:rPr>
                        <w:rFonts w:ascii="宋体" w:hAnsi="宋体" w:hint="eastAsia"/>
                        <w:color w:val="000000"/>
                        <w:sz w:val="18"/>
                        <w:szCs w:val="18"/>
                      </w:rPr>
                      <w:t>．</w:t>
                    </w:r>
                    <w:r w:rsidRPr="00251E1D">
                      <w:rPr>
                        <w:rFonts w:hint="eastAsia"/>
                        <w:sz w:val="18"/>
                      </w:rPr>
                      <w:t>业务办理时限：即时办理。</w:t>
                    </w:r>
                  </w:p>
                  <w:p w14:paraId="36226BD3"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4</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39"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618F4CDA" w14:textId="77777777" w:rsidR="005F0000" w:rsidRPr="00445226" w:rsidRDefault="005F0000" w:rsidP="00E13C2F">
                    <w:pPr>
                      <w:spacing w:line="276" w:lineRule="auto"/>
                      <w:rPr>
                        <w:sz w:val="18"/>
                      </w:rPr>
                    </w:pPr>
                  </w:p>
                  <w:p w14:paraId="518420CF" w14:textId="77777777" w:rsidR="005F0000" w:rsidRPr="00251E1D" w:rsidRDefault="005F0000" w:rsidP="00E13C2F">
                    <w:pPr>
                      <w:spacing w:line="276" w:lineRule="auto"/>
                      <w:ind w:left="422"/>
                      <w:rPr>
                        <w:sz w:val="18"/>
                      </w:rPr>
                    </w:pPr>
                  </w:p>
                  <w:p w14:paraId="54EB8854" w14:textId="77777777" w:rsidR="005F0000" w:rsidRPr="00251E1D" w:rsidRDefault="005F0000" w:rsidP="00E13C2F">
                    <w:pPr>
                      <w:spacing w:line="276" w:lineRule="auto"/>
                      <w:rPr>
                        <w:sz w:val="18"/>
                      </w:rPr>
                    </w:pPr>
                  </w:p>
                </w:txbxContent>
              </v:textbox>
            </v:rect>
            <v:group id="Group 1894" o:spid="_x0000_s2604" style="position:absolute;left:3204;top:3136;width:6359;height:7712" coordorigin="4164,2728" coordsize="6359,77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vwgfxgAAAN0A&#10;AAAPAAAAAAAAAAAAAAAAAKoCAABkcnMvZG93bnJldi54bWxQSwUGAAAAAAQABAD6AAAAnQMAAAAA&#10;">
              <v:roundrect id="AutoShape 1385" o:spid="_x0000_s2605" style="position:absolute;left:4164;top:2728;width:3612;height:6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hjN8EA&#10;AADdAAAADwAAAGRycy9kb3ducmV2LnhtbERPS2rDMBDdF3IHMYHuaskttMGJEpJAIQRKqZMDDNb4&#10;Q6SRsVTbvX1UKHQ3j/edzW52Vow0hM6zhjxTIIgrbzpuNFwv708rECEiG7SeScMPBdhtFw8bLIyf&#10;+IvGMjYihXAoUEMbY19IGaqWHIbM98SJq/3gMCY4NNIMOKVwZ+WzUq/SYcepocWeji1Vt/LbaXBR&#10;Wf/2kX/6gy2PdY/hVJ2D1o/Leb8GEWmO/+I/98mk+S8qh99v0glye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oYzfBAAAA3QAAAA8AAAAAAAAAAAAAAAAAmAIAAGRycy9kb3du&#10;cmV2LnhtbFBLBQYAAAAABAAEAPUAAACGAwAAAAA=&#10;" fillcolor="#a3c4ff" strokecolor="#4579b8">
                <v:fill color2="#e5eeff" rotate="t" angle="180" colors="0 #a3c4ff;22938f #bfd5ff;1 #e5eeff" focus="100%" type="gradient"/>
                <v:shadow on="t" color="black" opacity="24903f" origin=",.5" offset="0,.55556mm"/>
                <v:textbox>
                  <w:txbxContent>
                    <w:p w14:paraId="4416F82B" w14:textId="77777777" w:rsidR="005F0000" w:rsidRPr="00FD11C4" w:rsidRDefault="005F0000" w:rsidP="003E4A00">
                      <w:pPr>
                        <w:spacing w:line="0" w:lineRule="atLeast"/>
                        <w:jc w:val="center"/>
                        <w:rPr>
                          <w:b/>
                          <w:sz w:val="28"/>
                        </w:rPr>
                      </w:pPr>
                      <w:r w:rsidRPr="00FD11C4">
                        <w:rPr>
                          <w:rFonts w:hint="eastAsia"/>
                          <w:b/>
                          <w:sz w:val="28"/>
                        </w:rPr>
                        <w:t>社保卡信息同步流程图</w:t>
                      </w:r>
                    </w:p>
                  </w:txbxContent>
                </v:textbox>
              </v:roundrect>
              <v:rect id="Rectangle 1386" o:spid="_x0000_s2606" style="position:absolute;left:4283;top:4333;width:3366;height: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51sMA&#10;AADdAAAADwAAAGRycy9kb3ducmV2LnhtbERP3WrCMBS+F3yHcAbezWQWt1GNIsJAnIPV+QDH5tgW&#10;m5OSZLZ7+2Uw8O58fL9nuR5sK27kQ+NYw9NUgSAunWm40nD6ent8BREissHWMWn4oQDr1Xi0xNy4&#10;ngu6HWMlUgiHHDXUMXa5lKGsyWKYuo44cRfnLcYEfSWNxz6F21bOlHqWFhtODTV2tK2pvB6/rYZD&#10;pXab7GOezfeNPxT958v5LN+1njwMmwWISEO8i//dO5PmZ2oGf9+kE+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51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40DF3D7D" w14:textId="77777777" w:rsidR="005F0000" w:rsidRPr="00251E1D" w:rsidRDefault="005F0000" w:rsidP="00E065DE">
                      <w:pPr>
                        <w:spacing w:line="276" w:lineRule="auto"/>
                        <w:rPr>
                          <w:sz w:val="18"/>
                          <w:szCs w:val="18"/>
                        </w:rPr>
                      </w:pPr>
                      <w:r w:rsidRPr="00251E1D">
                        <w:rPr>
                          <w:rFonts w:hint="eastAsia"/>
                          <w:sz w:val="18"/>
                          <w:szCs w:val="18"/>
                        </w:rPr>
                        <w:t>参保人发生</w:t>
                      </w:r>
                      <w:r w:rsidRPr="00251E1D">
                        <w:rPr>
                          <w:rFonts w:hint="eastAsia"/>
                          <w:b/>
                          <w:sz w:val="18"/>
                          <w:szCs w:val="18"/>
                        </w:rPr>
                        <w:t>右侧所列情况</w:t>
                      </w:r>
                      <w:r w:rsidRPr="00251E1D">
                        <w:rPr>
                          <w:rFonts w:hint="eastAsia"/>
                          <w:sz w:val="18"/>
                          <w:szCs w:val="18"/>
                        </w:rPr>
                        <w:t>时，可由用人单位办理社保卡信息同步。</w:t>
                      </w:r>
                    </w:p>
                  </w:txbxContent>
                </v:textbox>
              </v:rect>
              <v:roundrect id="AutoShape 1387" o:spid="_x0000_s2607" style="position:absolute;left:4632;top:9915;width:2655;height:52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Ww7cMA&#10;AADdAAAADwAAAGRycy9kb3ducmV2LnhtbERPS2vCQBC+C/6HZYTedBOFIqlrEK3Q0kt9gNdpdpqk&#10;ZmfD7tYk/75bELzNx/ecVd6bRtzI+dqygnSWgCAurK65VHA+7adLED4ga2wsk4KBPOTr8WiFmbYd&#10;H+h2DKWIIewzVFCF0GZS+qIig35mW+LIfVtnMEToSqkddjHcNHKeJM/SYM2xocKWthUV1+OvUfA1&#10;vO4lfzb2MqTu/QMPp59uvlPqadJvXkAE6sNDfHe/6Th/kSzg/5t4gl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WWw7c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6795F393" w14:textId="77777777" w:rsidR="005F0000" w:rsidRPr="00FD11C4" w:rsidRDefault="005F0000" w:rsidP="003E4A00">
                      <w:pPr>
                        <w:jc w:val="center"/>
                        <w:rPr>
                          <w:b/>
                          <w:sz w:val="28"/>
                        </w:rPr>
                      </w:pPr>
                      <w:r w:rsidRPr="00FD11C4">
                        <w:rPr>
                          <w:rFonts w:hint="eastAsia"/>
                          <w:b/>
                          <w:sz w:val="28"/>
                        </w:rPr>
                        <w:t>业务办理完毕</w:t>
                      </w:r>
                    </w:p>
                  </w:txbxContent>
                </v:textbox>
              </v:roundrect>
              <v:rect id="Rectangle 1388" o:spid="_x0000_s2608" style="position:absolute;left:4283;top:6144;width:3366;height:108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EOcQA&#10;AADdAAAADwAAAGRycy9kb3ducmV2LnhtbERP3WrCMBS+H/gO4QjezUQ7dXRGkcFANgfT7QGOzbEt&#10;Nicliba+vRkMdnc+vt+zXPe2EVfyoXasYTJWIIgLZ2ouNfx8vz0+gwgR2WDjmDTcKMB6NXhYYm5c&#10;x3u6HmIpUgiHHDVUMba5lKGoyGIYu5Y4cSfnLcYEfSmNxy6F20ZOlZpLizWnhgpbeq2oOB8uVsOu&#10;VNtN9jnLZu+13+27r8XxKD+0Hg37zQuISH38F/+5tybNz9QT/H6TTp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DBDn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7F35AB8C" w14:textId="77777777" w:rsidR="005F0000" w:rsidRPr="00251E1D" w:rsidRDefault="005F0000" w:rsidP="00E065DE">
                      <w:pPr>
                        <w:spacing w:line="276" w:lineRule="auto"/>
                        <w:rPr>
                          <w:sz w:val="18"/>
                          <w:szCs w:val="18"/>
                        </w:rPr>
                      </w:pPr>
                      <w:r w:rsidRPr="00251E1D">
                        <w:rPr>
                          <w:rFonts w:hint="eastAsia"/>
                          <w:sz w:val="18"/>
                          <w:szCs w:val="18"/>
                        </w:rPr>
                        <w:t>用人单位携带参保人社保卡到区社保中心登记业务</w:t>
                      </w:r>
                      <w:proofErr w:type="gramStart"/>
                      <w:r w:rsidRPr="00251E1D">
                        <w:rPr>
                          <w:rFonts w:hint="eastAsia"/>
                          <w:sz w:val="18"/>
                          <w:szCs w:val="18"/>
                        </w:rPr>
                        <w:t>岗办理社</w:t>
                      </w:r>
                      <w:proofErr w:type="gramEnd"/>
                      <w:r w:rsidRPr="00251E1D">
                        <w:rPr>
                          <w:rFonts w:hint="eastAsia"/>
                          <w:sz w:val="18"/>
                          <w:szCs w:val="18"/>
                        </w:rPr>
                        <w:t>保卡信息同步。</w:t>
                      </w:r>
                    </w:p>
                    <w:p w14:paraId="490317AA" w14:textId="77777777" w:rsidR="005F0000" w:rsidRPr="00251E1D" w:rsidRDefault="005F0000" w:rsidP="003E4A00">
                      <w:pPr>
                        <w:rPr>
                          <w:sz w:val="18"/>
                          <w:szCs w:val="18"/>
                        </w:rPr>
                      </w:pPr>
                    </w:p>
                  </w:txbxContent>
                </v:textbox>
              </v:rect>
              <v:rect id="Rectangle 1389" o:spid="_x0000_s2609" style="position:absolute;left:4283;top:8220;width:3366;height: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hosMA&#10;AADdAAAADwAAAGRycy9kb3ducmV2LnhtbERP3WrCMBS+H+wdwhnsbiaudJNqFBkMZFNQ5wMcm2Nb&#10;bE5Kktnu7Y0g7O58fL9nthhsKy7kQ+NYw3ikQBCXzjRcaTj8fL5MQISIbLB1TBr+KMBi/vgww8K4&#10;nnd02cdKpBAOBWqoY+wKKUNZk8Uwch1x4k7OW4wJ+koaj30Kt618VepNWmw4NdTY0UdN5Xn/azWs&#10;K7VaZps8y78av9712/fjUX5r/fw0LKcgIg3xX3x3r0yan6kcbt+kE+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ho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6CA776CE" w14:textId="77777777" w:rsidR="005F0000" w:rsidRPr="00251E1D" w:rsidRDefault="005F0000" w:rsidP="00E065DE">
                      <w:pPr>
                        <w:spacing w:line="276" w:lineRule="auto"/>
                        <w:jc w:val="left"/>
                        <w:rPr>
                          <w:sz w:val="18"/>
                          <w:szCs w:val="18"/>
                        </w:rPr>
                      </w:pPr>
                      <w:r w:rsidRPr="00251E1D">
                        <w:rPr>
                          <w:rFonts w:hint="eastAsia"/>
                          <w:sz w:val="18"/>
                          <w:szCs w:val="18"/>
                        </w:rPr>
                        <w:t>登记业务岗工作人员，负责审核并对社保卡进行信息同步。</w:t>
                      </w:r>
                    </w:p>
                  </w:txbxContent>
                </v:textbox>
              </v:rect>
              <v:shape id="AutoShape 1392" o:spid="_x0000_s2610" type="#_x0000_t32" style="position:absolute;left:5979;top:3358;width:0;height:9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T6ZcQAAADdAAAADwAAAGRycy9kb3ducmV2LnhtbERPTWuDQBC9F/Iflgnk1qypYIvJJoRo&#10;aA/twTSX3AZ3oqI7K+5W7b/vFgq9zeN9zu4wm06MNLjGsoLNOgJBXFrdcKXg+nl+fAHhPLLGzjIp&#10;+CYHh/3iYYepthMXNF58JUIIuxQV1N73qZSurMmgW9ueOHB3Oxj0AQ6V1ANOIdx08imKEmmw4dBQ&#10;Y0+nmsr28mUU5Po9L+i5dbcizkybfbzmmzhWarWcj1sQnmb/L/5zv+kwP44S+P0mnCD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NPplxAAAAN0AAAAPAAAAAAAAAAAA&#10;AAAAAKECAABkcnMvZG93bnJldi54bWxQSwUGAAAAAAQABAD5AAAAkgMAAAAA&#10;" strokecolor="#4e6128">
                <v:stroke endarrow="block"/>
              </v:shape>
              <v:shape id="AutoShape 1393" o:spid="_x0000_s2611" type="#_x0000_t32" style="position:absolute;left:5953;top:9045;width:1;height:87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hf/sIAAADdAAAADwAAAGRycy9kb3ducmV2LnhtbERPTYvCMBC9C/sfwizsTVMtqFSjLGsX&#10;Peihupe9Dc3YljaT0kSt/94Igrd5vM9ZrnvTiCt1rrKsYDyKQBDnVldcKPg7/Q7nIJxH1thYJgV3&#10;crBefQyWmGh744yuR1+IEMIuQQWl920ipctLMuhGtiUO3Nl2Bn2AXSF1h7cQbho5iaKpNFhxaCix&#10;pZ+S8vp4MQpSvU8zmtXuP4s3pt4ctuk4jpX6+uy/FyA89f4tfrl3OsyPoxk8vwknyN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Hhf/sIAAADdAAAADwAAAAAAAAAAAAAA&#10;AAChAgAAZHJzL2Rvd25yZXYueG1sUEsFBgAAAAAEAAQA+QAAAJADAAAAAA==&#10;" strokecolor="#4e6128">
                <v:stroke endarrow="block"/>
              </v:shape>
              <v:shape id="AutoShape 1396" o:spid="_x0000_s2612" type="#_x0000_t32" style="position:absolute;left:5982;top:5169;width:0;height:9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fLjMYAAADdAAAADwAAAGRycy9kb3ducmV2LnhtbESPMW/CQAyF90r8h5MrdSsXGolWKQeq&#10;IBUMdAhlYbNybhIl54tyVwj/Hg9IbLbe83ufF6vRdepMQ2g8G5hNE1DEpbcNVwaOv9+vH6BCRLbY&#10;eSYDVwqwWk6eFphZf+GCzodYKQnhkKGBOsY+0zqUNTkMU98Ti/bnB4dR1qHSdsCLhLtOvyXJXDts&#10;WBpq7GldU9ke/p2B3O7zgt7bcCrSjWs3P9t8lqbGvDyPX5+gIo3xYb5f76zgp4ngyjcygl7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ny4zGAAAA3QAAAA8AAAAAAAAA&#10;AAAAAAAAoQIAAGRycy9kb3ducmV2LnhtbFBLBQYAAAAABAAEAPkAAACUAwAAAAA=&#10;" strokecolor="#4e6128">
                <v:stroke endarrow="block"/>
              </v:shape>
              <v:shape id="AutoShape 1397" o:spid="_x0000_s2613" type="#_x0000_t32" style="position:absolute;left:5941;top:7228;width:0;height:9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tuF8QAAADdAAAADwAAAGRycy9kb3ducmV2LnhtbERPTWvCQBC9F/wPywje6sYG2hrdBNGI&#10;PbSHqBdvQ3ZMQrKzIbvV+O+7hUJv83ifs85G04kbDa6xrGAxj0AQl1Y3XCk4n/bP7yCcR9bYWSYF&#10;D3KQpZOnNSba3rmg29FXIoSwS1BB7X2fSOnKmgy6ue2JA3e1g0Ef4FBJPeA9hJtOvkTRqzTYcGio&#10;sadtTWV7/DYKcv2ZF/TWuksR70y7+zrkizhWajYdNysQnkb/L/5zf+gwP46W8PtNOEG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q24XxAAAAN0AAAAPAAAAAAAAAAAA&#10;AAAAAKECAABkcnMvZG93bnJldi54bWxQSwUGAAAAAAQABAD5AAAAkgMAAAAA&#10;" strokecolor="#4e6128">
                <v:stroke endarrow="block"/>
              </v:shape>
              <v:rect id="Rectangle 1386" o:spid="_x0000_s2614" style="position:absolute;left:8212;top:3433;width:2311;height:26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F8t8YA&#10;AADdAAAADwAAAGRycy9kb3ducmV2LnhtbESPQWvDMAyF74P9B6PBbqvTDUbJ6payrbBLYU176FGL&#10;tSSLLYfYS9J/Xx0KvUm8p/c+LdeTd2qgPjaBDcxnGSjiMtiGKwPHw/ZpASomZIsuMBk4U4T16v5u&#10;ibkNI+9pKFKlJIRjjgbqlLpc61jW5DHOQkcs2m/oPSZZ+0rbHkcJ904/Z9mr9tiwNNTY0XtNZVv8&#10;ewMF/Q16N/rNjxvdrj19Hj+2360xjw/T5g1UoindzNfrLyv4L3Phl29kBL2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F8t8YAAADdAAAADwAAAAAAAAAAAAAAAACYAgAAZHJz&#10;L2Rvd25yZXYueG1sUEsFBgAAAAAEAAQA9QAAAIsDAAAAAA==&#10;" fillcolor="#fde9d9" strokecolor="#e36c0a">
                <v:stroke dashstyle="dash"/>
                <v:shadow on="t" color="black" opacity="24903f" origin=",.5" offset="0,.55556mm"/>
                <v:textbox>
                  <w:txbxContent>
                    <w:p w14:paraId="748A6A3A" w14:textId="77777777" w:rsidR="005F0000" w:rsidRPr="00251E1D" w:rsidRDefault="005F0000" w:rsidP="00E065DE">
                      <w:pPr>
                        <w:rPr>
                          <w:b/>
                          <w:sz w:val="18"/>
                        </w:rPr>
                      </w:pPr>
                      <w:r w:rsidRPr="00251E1D">
                        <w:rPr>
                          <w:rFonts w:hint="eastAsia"/>
                          <w:b/>
                          <w:sz w:val="18"/>
                        </w:rPr>
                        <w:t>需要办理社保卡信息同步的情况：</w:t>
                      </w:r>
                    </w:p>
                    <w:p w14:paraId="7D1A301F" w14:textId="77777777" w:rsidR="005F0000" w:rsidRPr="00251E1D" w:rsidRDefault="005F0000" w:rsidP="00E065DE">
                      <w:pPr>
                        <w:rPr>
                          <w:sz w:val="18"/>
                        </w:rPr>
                      </w:pPr>
                      <w:r w:rsidRPr="00610145">
                        <w:rPr>
                          <w:rFonts w:ascii="宋体" w:hAnsi="宋体" w:hint="eastAsia"/>
                          <w:sz w:val="18"/>
                        </w:rPr>
                        <w:t>①</w:t>
                      </w:r>
                      <w:r w:rsidRPr="00251E1D">
                        <w:rPr>
                          <w:rFonts w:hint="eastAsia"/>
                          <w:sz w:val="18"/>
                        </w:rPr>
                        <w:t>医疗</w:t>
                      </w:r>
                      <w:proofErr w:type="gramStart"/>
                      <w:r w:rsidRPr="00251E1D">
                        <w:rPr>
                          <w:rFonts w:hint="eastAsia"/>
                          <w:sz w:val="18"/>
                        </w:rPr>
                        <w:t>在职转</w:t>
                      </w:r>
                      <w:proofErr w:type="gramEnd"/>
                      <w:r w:rsidRPr="00251E1D">
                        <w:rPr>
                          <w:rFonts w:hint="eastAsia"/>
                          <w:sz w:val="18"/>
                        </w:rPr>
                        <w:t>退休；</w:t>
                      </w:r>
                    </w:p>
                    <w:p w14:paraId="70B51B9B" w14:textId="77777777" w:rsidR="005F0000" w:rsidRPr="00251E1D" w:rsidRDefault="005F0000" w:rsidP="00E065DE">
                      <w:pPr>
                        <w:rPr>
                          <w:sz w:val="18"/>
                        </w:rPr>
                      </w:pPr>
                      <w:r w:rsidRPr="00610145">
                        <w:rPr>
                          <w:rFonts w:ascii="宋体" w:hAnsi="宋体" w:hint="eastAsia"/>
                          <w:sz w:val="18"/>
                        </w:rPr>
                        <w:t>②</w:t>
                      </w:r>
                      <w:r w:rsidRPr="00251E1D">
                        <w:rPr>
                          <w:rFonts w:hint="eastAsia"/>
                          <w:sz w:val="18"/>
                        </w:rPr>
                        <w:t>转换医疗险种；</w:t>
                      </w:r>
                    </w:p>
                    <w:p w14:paraId="6EF0FD5F" w14:textId="77777777" w:rsidR="005F0000" w:rsidRPr="00251E1D" w:rsidRDefault="005F0000" w:rsidP="00E065DE">
                      <w:pPr>
                        <w:rPr>
                          <w:sz w:val="18"/>
                        </w:rPr>
                      </w:pPr>
                      <w:r w:rsidRPr="00251E1D">
                        <w:rPr>
                          <w:rFonts w:ascii="宋体" w:hAnsi="宋体" w:hint="eastAsia"/>
                          <w:sz w:val="18"/>
                        </w:rPr>
                        <w:t>③</w:t>
                      </w:r>
                      <w:r w:rsidRPr="00251E1D">
                        <w:rPr>
                          <w:rFonts w:hint="eastAsia"/>
                          <w:sz w:val="18"/>
                        </w:rPr>
                        <w:t>转换公疗单位补充医疗保险；</w:t>
                      </w:r>
                    </w:p>
                    <w:p w14:paraId="2E350D4A" w14:textId="77777777" w:rsidR="005F0000" w:rsidRPr="00251E1D" w:rsidRDefault="005F0000" w:rsidP="00E065DE">
                      <w:pPr>
                        <w:rPr>
                          <w:sz w:val="18"/>
                        </w:rPr>
                      </w:pPr>
                      <w:r w:rsidRPr="00251E1D">
                        <w:rPr>
                          <w:rFonts w:ascii="宋体" w:hAnsi="宋体" w:hint="eastAsia"/>
                          <w:sz w:val="18"/>
                        </w:rPr>
                        <w:t>④</w:t>
                      </w:r>
                      <w:r w:rsidRPr="00251E1D">
                        <w:rPr>
                          <w:rFonts w:hint="eastAsia"/>
                          <w:sz w:val="18"/>
                        </w:rPr>
                        <w:t>特殊病种申请；</w:t>
                      </w:r>
                    </w:p>
                    <w:p w14:paraId="444B9963" w14:textId="77777777" w:rsidR="005F0000" w:rsidRPr="00251E1D" w:rsidRDefault="005F0000" w:rsidP="00E065DE">
                      <w:pPr>
                        <w:rPr>
                          <w:sz w:val="18"/>
                        </w:rPr>
                      </w:pPr>
                      <w:r w:rsidRPr="00610145">
                        <w:rPr>
                          <w:rFonts w:ascii="宋体" w:hAnsi="宋体" w:hint="eastAsia"/>
                          <w:sz w:val="18"/>
                        </w:rPr>
                        <w:t>⑤</w:t>
                      </w:r>
                      <w:r w:rsidRPr="00251E1D">
                        <w:rPr>
                          <w:rFonts w:hint="eastAsia"/>
                          <w:sz w:val="18"/>
                        </w:rPr>
                        <w:t>残疾军人等级；</w:t>
                      </w:r>
                    </w:p>
                    <w:p w14:paraId="23484C13" w14:textId="77777777" w:rsidR="005F0000" w:rsidRPr="00251E1D" w:rsidRDefault="005F0000" w:rsidP="00E065DE">
                      <w:pPr>
                        <w:rPr>
                          <w:sz w:val="18"/>
                        </w:rPr>
                      </w:pPr>
                      <w:r w:rsidRPr="00251E1D">
                        <w:rPr>
                          <w:rFonts w:ascii="宋体" w:hAnsi="宋体" w:hint="eastAsia"/>
                          <w:sz w:val="18"/>
                        </w:rPr>
                        <w:t>⑥</w:t>
                      </w:r>
                      <w:r w:rsidRPr="00251E1D">
                        <w:rPr>
                          <w:rFonts w:hint="eastAsia"/>
                          <w:sz w:val="18"/>
                        </w:rPr>
                        <w:t>学生</w:t>
                      </w:r>
                      <w:r w:rsidRPr="00251E1D">
                        <w:rPr>
                          <w:sz w:val="18"/>
                        </w:rPr>
                        <w:t>转在职</w:t>
                      </w:r>
                      <w:r w:rsidRPr="00251E1D">
                        <w:rPr>
                          <w:rFonts w:hint="eastAsia"/>
                          <w:sz w:val="18"/>
                        </w:rPr>
                        <w:t>变更等。</w:t>
                      </w:r>
                    </w:p>
                  </w:txbxContent>
                </v:textbox>
              </v:rect>
              <v:shape id="AutoShape 1893" o:spid="_x0000_s2615" type="#_x0000_t66" style="position:absolute;left:7694;top:4590;width:481;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P38EA&#10;AADdAAAADwAAAGRycy9kb3ducmV2LnhtbERPS4vCMBC+C/sfwizsTdNaKFKNIsKCe9iDD/A6bca2&#10;2ExKkq3df28Ewdt8fM9ZbUbTiYGcby0rSGcJCOLK6pZrBefT93QBwgdkjZ1lUvBPHjbrj8kKC23v&#10;fKDhGGoRQ9gXqKAJoS+k9FVDBv3M9sSRu1pnMEToaqkd3mO46eQ8SXJpsOXY0GBPu4aq2/HPKMjl&#10;T7lr/diXlwP95tkic37IlPr6HLdLEIHG8Ba/3Hsd52dpCs9v4gl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OT9/BAAAA3QAAAA8AAAAAAAAAAAAAAAAAmAIAAGRycy9kb3du&#10;cmV2LnhtbFBLBQYAAAAABAAEAPUAAACGAwAAAAA=&#10;" strokecolor="#4f81bd" strokeweight="2.5pt">
                <v:shadow color="#868686"/>
              </v:shape>
            </v:group>
          </v:group>
        </w:pict>
      </w:r>
    </w:p>
    <w:p w14:paraId="72A03E8A" w14:textId="77777777" w:rsidR="00F5081F" w:rsidRPr="009C73EB" w:rsidRDefault="00F5081F" w:rsidP="009C73EB">
      <w:pPr>
        <w:spacing w:line="360" w:lineRule="auto"/>
        <w:rPr>
          <w:rFonts w:ascii="宋体" w:hAnsi="宋体"/>
          <w:szCs w:val="24"/>
        </w:rPr>
      </w:pPr>
    </w:p>
    <w:p w14:paraId="088C29C6" w14:textId="77777777" w:rsidR="00E00B8F" w:rsidRPr="009C73EB" w:rsidRDefault="00E00B8F" w:rsidP="009C73EB">
      <w:pPr>
        <w:spacing w:line="360" w:lineRule="auto"/>
        <w:rPr>
          <w:rFonts w:ascii="宋体" w:hAnsi="宋体"/>
          <w:szCs w:val="24"/>
        </w:rPr>
      </w:pPr>
    </w:p>
    <w:p w14:paraId="042B4B4E" w14:textId="77777777" w:rsidR="00E00B8F" w:rsidRPr="009C73EB" w:rsidRDefault="00E00B8F" w:rsidP="009C73EB">
      <w:pPr>
        <w:spacing w:line="360" w:lineRule="auto"/>
        <w:rPr>
          <w:rFonts w:ascii="宋体" w:hAnsi="宋体"/>
          <w:szCs w:val="24"/>
        </w:rPr>
      </w:pPr>
    </w:p>
    <w:p w14:paraId="0BF48F8F" w14:textId="77777777" w:rsidR="00E00B8F" w:rsidRPr="009C73EB" w:rsidRDefault="00E00B8F" w:rsidP="009C73EB">
      <w:pPr>
        <w:spacing w:line="360" w:lineRule="auto"/>
        <w:rPr>
          <w:rFonts w:ascii="宋体" w:hAnsi="宋体"/>
          <w:szCs w:val="24"/>
        </w:rPr>
      </w:pPr>
    </w:p>
    <w:p w14:paraId="40341879" w14:textId="77777777" w:rsidR="00E00B8F" w:rsidRPr="009C73EB" w:rsidRDefault="00E00B8F" w:rsidP="009C73EB">
      <w:pPr>
        <w:spacing w:line="360" w:lineRule="auto"/>
        <w:rPr>
          <w:rFonts w:ascii="宋体" w:hAnsi="宋体"/>
          <w:szCs w:val="24"/>
        </w:rPr>
      </w:pPr>
    </w:p>
    <w:p w14:paraId="299BA44A" w14:textId="77777777" w:rsidR="00E00B8F" w:rsidRPr="009C73EB" w:rsidRDefault="00E00B8F" w:rsidP="009C73EB">
      <w:pPr>
        <w:spacing w:line="360" w:lineRule="auto"/>
        <w:rPr>
          <w:rFonts w:ascii="宋体" w:hAnsi="宋体"/>
          <w:szCs w:val="24"/>
        </w:rPr>
      </w:pPr>
    </w:p>
    <w:p w14:paraId="52FA658D" w14:textId="77777777" w:rsidR="00E00B8F" w:rsidRPr="009C73EB" w:rsidRDefault="00E00B8F" w:rsidP="009C73EB">
      <w:pPr>
        <w:spacing w:line="360" w:lineRule="auto"/>
        <w:rPr>
          <w:rFonts w:ascii="宋体" w:hAnsi="宋体"/>
          <w:szCs w:val="24"/>
        </w:rPr>
      </w:pPr>
    </w:p>
    <w:p w14:paraId="6B16B4AD" w14:textId="77777777" w:rsidR="00E00B8F" w:rsidRPr="009C73EB" w:rsidRDefault="00E00B8F" w:rsidP="009C73EB">
      <w:pPr>
        <w:spacing w:line="360" w:lineRule="auto"/>
        <w:rPr>
          <w:rFonts w:ascii="宋体" w:hAnsi="宋体"/>
          <w:szCs w:val="24"/>
        </w:rPr>
      </w:pPr>
    </w:p>
    <w:p w14:paraId="611E449C" w14:textId="77777777" w:rsidR="00E00B8F" w:rsidRPr="009C73EB" w:rsidRDefault="00E00B8F" w:rsidP="009C73EB">
      <w:pPr>
        <w:spacing w:line="360" w:lineRule="auto"/>
        <w:rPr>
          <w:rFonts w:ascii="宋体" w:hAnsi="宋体"/>
          <w:szCs w:val="24"/>
        </w:rPr>
      </w:pPr>
    </w:p>
    <w:p w14:paraId="613B06F0" w14:textId="77777777" w:rsidR="00E00B8F" w:rsidRPr="009C73EB" w:rsidRDefault="00E00B8F" w:rsidP="009C73EB">
      <w:pPr>
        <w:spacing w:line="360" w:lineRule="auto"/>
        <w:rPr>
          <w:rFonts w:ascii="宋体" w:hAnsi="宋体"/>
          <w:szCs w:val="24"/>
        </w:rPr>
      </w:pPr>
    </w:p>
    <w:p w14:paraId="3085FF1A" w14:textId="77777777" w:rsidR="00E00B8F" w:rsidRPr="009C73EB" w:rsidRDefault="00E00B8F" w:rsidP="009C73EB">
      <w:pPr>
        <w:spacing w:line="360" w:lineRule="auto"/>
        <w:rPr>
          <w:rFonts w:ascii="宋体" w:hAnsi="宋体"/>
          <w:szCs w:val="24"/>
        </w:rPr>
      </w:pPr>
    </w:p>
    <w:p w14:paraId="1F986116" w14:textId="77777777" w:rsidR="00E00B8F" w:rsidRPr="009C73EB" w:rsidRDefault="00E00B8F" w:rsidP="009C73EB">
      <w:pPr>
        <w:spacing w:line="360" w:lineRule="auto"/>
        <w:rPr>
          <w:rFonts w:ascii="宋体" w:hAnsi="宋体"/>
          <w:szCs w:val="24"/>
        </w:rPr>
      </w:pPr>
    </w:p>
    <w:p w14:paraId="33D15E43" w14:textId="77777777" w:rsidR="00E00B8F" w:rsidRPr="009C73EB" w:rsidRDefault="00E00B8F" w:rsidP="009C73EB">
      <w:pPr>
        <w:spacing w:line="360" w:lineRule="auto"/>
        <w:rPr>
          <w:rFonts w:ascii="宋体" w:hAnsi="宋体"/>
          <w:szCs w:val="24"/>
        </w:rPr>
      </w:pPr>
    </w:p>
    <w:p w14:paraId="0219FEF2" w14:textId="77777777" w:rsidR="00E00B8F" w:rsidRPr="009C73EB" w:rsidRDefault="00E00B8F" w:rsidP="009C73EB">
      <w:pPr>
        <w:spacing w:line="360" w:lineRule="auto"/>
        <w:rPr>
          <w:rFonts w:ascii="宋体" w:hAnsi="宋体"/>
          <w:szCs w:val="24"/>
        </w:rPr>
      </w:pPr>
    </w:p>
    <w:p w14:paraId="3A562BC8" w14:textId="77777777" w:rsidR="00E00B8F" w:rsidRPr="009C73EB" w:rsidRDefault="00E00B8F" w:rsidP="009C73EB">
      <w:pPr>
        <w:spacing w:line="360" w:lineRule="auto"/>
        <w:rPr>
          <w:rFonts w:ascii="宋体" w:hAnsi="宋体"/>
          <w:szCs w:val="24"/>
        </w:rPr>
      </w:pPr>
    </w:p>
    <w:p w14:paraId="16DA7566" w14:textId="77777777" w:rsidR="00E00B8F" w:rsidRPr="009C73EB" w:rsidRDefault="00E00B8F" w:rsidP="009C73EB">
      <w:pPr>
        <w:spacing w:line="360" w:lineRule="auto"/>
        <w:rPr>
          <w:rFonts w:ascii="宋体" w:hAnsi="宋体"/>
          <w:szCs w:val="24"/>
        </w:rPr>
      </w:pPr>
    </w:p>
    <w:p w14:paraId="55D67716" w14:textId="77777777" w:rsidR="00E00B8F" w:rsidRPr="009C73EB" w:rsidRDefault="00B11741" w:rsidP="009C73EB">
      <w:pPr>
        <w:spacing w:line="360" w:lineRule="auto"/>
        <w:rPr>
          <w:rFonts w:ascii="宋体" w:hAnsi="宋体"/>
          <w:szCs w:val="24"/>
        </w:rPr>
      </w:pPr>
      <w:r>
        <w:rPr>
          <w:rFonts w:ascii="宋体" w:hAnsi="宋体"/>
          <w:noProof/>
          <w:szCs w:val="24"/>
        </w:rPr>
        <w:pict w14:anchorId="2F37278B">
          <v:shape id="AutoShape 1394" o:spid="_x0000_s2709" type="#_x0000_t32" style="position:absolute;left:0;text-align:left;margin-left:207pt;margin-top:4.35pt;width:0;height:46.5pt;z-index:13;visibility:visible;mso-wrap-distance-left:3.17489mm;mso-wrap-distance-right:3.17489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" stroked="f" strokecolor="#1c1a10">
            <v:stroke endarrow="block"/>
          </v:shape>
        </w:pict>
      </w:r>
    </w:p>
    <w:p w14:paraId="1FA36734" w14:textId="77777777" w:rsidR="00E00B8F" w:rsidRPr="009C73EB" w:rsidRDefault="00E00B8F" w:rsidP="009C73EB">
      <w:pPr>
        <w:spacing w:line="360" w:lineRule="auto"/>
        <w:rPr>
          <w:rFonts w:ascii="宋体" w:hAnsi="宋体"/>
          <w:szCs w:val="24"/>
        </w:rPr>
      </w:pPr>
    </w:p>
    <w:p w14:paraId="5ABAF20F" w14:textId="77777777" w:rsidR="00E00B8F" w:rsidRPr="009C73EB" w:rsidRDefault="00E00B8F" w:rsidP="009C73EB">
      <w:pPr>
        <w:spacing w:line="360" w:lineRule="auto"/>
        <w:rPr>
          <w:rFonts w:ascii="宋体" w:hAnsi="宋体"/>
          <w:szCs w:val="24"/>
        </w:rPr>
      </w:pPr>
    </w:p>
    <w:p w14:paraId="50E4FDD1" w14:textId="77777777" w:rsidR="00E00B8F" w:rsidRPr="009C73EB" w:rsidRDefault="00E00B8F" w:rsidP="009C73EB">
      <w:pPr>
        <w:spacing w:line="360" w:lineRule="auto"/>
        <w:rPr>
          <w:rFonts w:ascii="宋体" w:hAnsi="宋体"/>
          <w:szCs w:val="24"/>
        </w:rPr>
      </w:pPr>
    </w:p>
    <w:p w14:paraId="7BEA28FE" w14:textId="77777777" w:rsidR="00E00B8F" w:rsidRPr="009C73EB" w:rsidRDefault="00E00B8F" w:rsidP="009C73EB">
      <w:pPr>
        <w:spacing w:line="360" w:lineRule="auto"/>
        <w:rPr>
          <w:rFonts w:ascii="宋体" w:hAnsi="宋体"/>
          <w:szCs w:val="24"/>
        </w:rPr>
      </w:pPr>
    </w:p>
    <w:p w14:paraId="613391F5" w14:textId="77777777" w:rsidR="00E00B8F" w:rsidRPr="009C73EB" w:rsidRDefault="00E00B8F" w:rsidP="009C73EB">
      <w:pPr>
        <w:spacing w:line="360" w:lineRule="auto"/>
        <w:rPr>
          <w:rFonts w:ascii="宋体" w:hAnsi="宋体"/>
          <w:szCs w:val="24"/>
        </w:rPr>
      </w:pPr>
    </w:p>
    <w:p w14:paraId="12733D3F" w14:textId="77777777" w:rsidR="00E00B8F" w:rsidRPr="009C73EB" w:rsidRDefault="00E00B8F" w:rsidP="009C73EB">
      <w:pPr>
        <w:spacing w:line="360" w:lineRule="auto"/>
        <w:rPr>
          <w:rFonts w:ascii="宋体" w:hAnsi="宋体"/>
          <w:szCs w:val="24"/>
        </w:rPr>
      </w:pPr>
    </w:p>
    <w:p w14:paraId="6A015A2C" w14:textId="77777777" w:rsidR="00E00B8F" w:rsidRPr="009C73EB" w:rsidRDefault="00E00B8F" w:rsidP="009C73EB">
      <w:pPr>
        <w:spacing w:line="360" w:lineRule="auto"/>
        <w:rPr>
          <w:rFonts w:ascii="宋体" w:hAnsi="宋体"/>
          <w:szCs w:val="24"/>
        </w:rPr>
      </w:pPr>
    </w:p>
    <w:p w14:paraId="50ED4457" w14:textId="77777777" w:rsidR="00251E1D" w:rsidRDefault="00251E1D" w:rsidP="00251E1D">
      <w:bookmarkStart w:id="93" w:name="_Toc378687722"/>
    </w:p>
    <w:p w14:paraId="3963AF33" w14:textId="77777777" w:rsidR="00094D0D" w:rsidRDefault="00094D0D" w:rsidP="00251E1D"/>
    <w:p w14:paraId="4044F917" w14:textId="77777777" w:rsidR="00094D0D" w:rsidRDefault="00094D0D" w:rsidP="00251E1D"/>
    <w:p w14:paraId="3114BEB9" w14:textId="77777777" w:rsidR="00094D0D" w:rsidRDefault="00094D0D" w:rsidP="00251E1D"/>
    <w:p w14:paraId="03E5911C" w14:textId="77777777" w:rsidR="00094D0D" w:rsidRDefault="00094D0D" w:rsidP="00251E1D"/>
    <w:p w14:paraId="18FC80BE" w14:textId="77777777" w:rsidR="00094D0D" w:rsidRDefault="00094D0D" w:rsidP="00251E1D"/>
    <w:p w14:paraId="29E3BAE3" w14:textId="77777777" w:rsidR="00094D0D" w:rsidRDefault="00094D0D" w:rsidP="00251E1D"/>
    <w:p w14:paraId="20856358" w14:textId="77777777" w:rsidR="00094D0D" w:rsidRDefault="00094D0D" w:rsidP="00251E1D"/>
    <w:p w14:paraId="3840E862" w14:textId="77777777" w:rsidR="00094D0D" w:rsidRDefault="00094D0D" w:rsidP="00251E1D"/>
    <w:p w14:paraId="2D1FC108"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94" w:name="_Toc378687721"/>
      <w:bookmarkStart w:id="95" w:name="_Toc381693094"/>
      <w:bookmarkStart w:id="96" w:name="_Toc382209169"/>
      <w:r w:rsidRPr="001D6962">
        <w:rPr>
          <w:rFonts w:ascii="宋体" w:hAnsi="宋体" w:hint="eastAsia"/>
          <w:b/>
          <w:bCs/>
          <w:spacing w:val="1"/>
          <w:w w:val="98"/>
          <w:kern w:val="0"/>
          <w:sz w:val="32"/>
          <w:szCs w:val="32"/>
          <w:fitText w:val="8346" w:id="592607744"/>
        </w:rPr>
        <w:t>3</w:t>
      </w:r>
      <w:r w:rsidRPr="001D6962">
        <w:rPr>
          <w:rFonts w:ascii="宋体" w:hAnsi="宋体"/>
          <w:b/>
          <w:bCs/>
          <w:spacing w:val="1"/>
          <w:w w:val="98"/>
          <w:kern w:val="0"/>
          <w:sz w:val="32"/>
          <w:szCs w:val="32"/>
          <w:fitText w:val="8346" w:id="592607744"/>
        </w:rPr>
        <w:t>4</w:t>
      </w:r>
      <w:r w:rsidRPr="001D6962">
        <w:rPr>
          <w:rFonts w:ascii="宋体" w:hAnsi="宋体" w:hint="eastAsia"/>
          <w:b/>
          <w:bCs/>
          <w:spacing w:val="1"/>
          <w:w w:val="98"/>
          <w:kern w:val="0"/>
          <w:sz w:val="32"/>
          <w:szCs w:val="32"/>
          <w:fitText w:val="8346" w:id="592607744"/>
        </w:rPr>
        <w:t>.用人单位参保人员养老保险个人账户一次性申领办事</w:t>
      </w:r>
      <w:r w:rsidRPr="001D6962">
        <w:rPr>
          <w:rFonts w:ascii="宋体" w:hAnsi="宋体"/>
          <w:b/>
          <w:bCs/>
          <w:spacing w:val="1"/>
          <w:w w:val="98"/>
          <w:kern w:val="0"/>
          <w:sz w:val="32"/>
          <w:szCs w:val="32"/>
          <w:fitText w:val="8346" w:id="592607744"/>
        </w:rPr>
        <w:t>指</w:t>
      </w:r>
      <w:r w:rsidRPr="001D6962">
        <w:rPr>
          <w:rFonts w:ascii="宋体" w:hAnsi="宋体"/>
          <w:b/>
          <w:bCs/>
          <w:spacing w:val="-10"/>
          <w:w w:val="98"/>
          <w:kern w:val="0"/>
          <w:sz w:val="32"/>
          <w:szCs w:val="32"/>
          <w:fitText w:val="8346" w:id="592607744"/>
        </w:rPr>
        <w:t>南</w:t>
      </w:r>
      <w:bookmarkEnd w:id="94"/>
      <w:bookmarkEnd w:id="95"/>
      <w:bookmarkEnd w:id="96"/>
    </w:p>
    <w:p w14:paraId="363D2A0C" w14:textId="77777777" w:rsidR="00094D0D" w:rsidRPr="00094D0D" w:rsidRDefault="00094D0D" w:rsidP="00094D0D">
      <w:pPr>
        <w:spacing w:line="360" w:lineRule="auto"/>
        <w:ind w:left="420"/>
        <w:rPr>
          <w:rFonts w:ascii="宋体" w:hAnsi="宋体"/>
          <w:sz w:val="21"/>
          <w:szCs w:val="24"/>
        </w:rPr>
      </w:pPr>
      <w:r w:rsidRPr="00094D0D">
        <w:rPr>
          <w:rFonts w:ascii="宋体" w:hAnsi="宋体" w:hint="eastAsia"/>
          <w:b/>
          <w:sz w:val="21"/>
          <w:szCs w:val="24"/>
        </w:rPr>
        <w:t>一</w:t>
      </w:r>
      <w:r w:rsidRPr="00094D0D">
        <w:rPr>
          <w:rFonts w:ascii="宋体" w:hAnsi="宋体"/>
          <w:b/>
          <w:sz w:val="21"/>
          <w:szCs w:val="24"/>
        </w:rPr>
        <w:t>、</w:t>
      </w:r>
      <w:r w:rsidRPr="00094D0D">
        <w:rPr>
          <w:rFonts w:ascii="宋体" w:hAnsi="宋体" w:hint="eastAsia"/>
          <w:b/>
          <w:sz w:val="21"/>
          <w:szCs w:val="24"/>
        </w:rPr>
        <w:t>受理范围</w:t>
      </w:r>
    </w:p>
    <w:p w14:paraId="6382D58A"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参保职工发生在职死亡的或外国籍参保职工回国的，可由用人单位办理此项业务。</w:t>
      </w:r>
    </w:p>
    <w:p w14:paraId="2D46FE67"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本国籍参保人员申请清算的，要求现已达到国家法定退休年龄，基本养老保险缴费未满十五年，本人不再延长缴费，且不再转入户籍所在地新型农村社会养老保险或城镇居民社会养老保险，自愿终止职工基本养老保险关系的，可由用人单位办理此项业务。</w:t>
      </w:r>
    </w:p>
    <w:p w14:paraId="179A8525" w14:textId="77777777" w:rsidR="00094D0D" w:rsidRPr="00094D0D" w:rsidRDefault="00094D0D" w:rsidP="00094D0D">
      <w:pPr>
        <w:spacing w:line="360" w:lineRule="auto"/>
        <w:ind w:leftChars="199" w:left="478"/>
        <w:rPr>
          <w:rFonts w:ascii="宋体" w:hAnsi="宋体"/>
          <w:b/>
          <w:sz w:val="21"/>
          <w:szCs w:val="24"/>
        </w:rPr>
      </w:pPr>
      <w:r w:rsidRPr="00094D0D">
        <w:rPr>
          <w:rFonts w:ascii="宋体" w:hAnsi="宋体" w:hint="eastAsia"/>
          <w:b/>
          <w:sz w:val="21"/>
          <w:szCs w:val="24"/>
        </w:rPr>
        <w:t>二、业务经办流程</w:t>
      </w:r>
    </w:p>
    <w:p w14:paraId="1DF29A1C" w14:textId="77777777" w:rsidR="00094D0D" w:rsidRPr="00094D0D" w:rsidRDefault="00094D0D" w:rsidP="00094D0D">
      <w:pPr>
        <w:spacing w:line="360" w:lineRule="auto"/>
        <w:ind w:leftChars="199" w:left="478"/>
        <w:rPr>
          <w:rFonts w:ascii="宋体" w:hAnsi="宋体"/>
          <w:b/>
          <w:sz w:val="21"/>
          <w:szCs w:val="24"/>
        </w:rPr>
      </w:pPr>
      <w:r w:rsidRPr="00094D0D">
        <w:rPr>
          <w:rFonts w:ascii="宋体" w:hAnsi="宋体" w:hint="eastAsia"/>
          <w:b/>
          <w:sz w:val="21"/>
          <w:szCs w:val="24"/>
        </w:rPr>
        <w:t>（</w:t>
      </w:r>
      <w:r w:rsidRPr="00094D0D">
        <w:rPr>
          <w:rFonts w:ascii="宋体" w:hAnsi="宋体"/>
          <w:b/>
          <w:sz w:val="21"/>
          <w:szCs w:val="24"/>
        </w:rPr>
        <w:t>一）</w:t>
      </w:r>
      <w:r w:rsidRPr="00094D0D">
        <w:rPr>
          <w:rFonts w:ascii="宋体" w:hAnsi="宋体" w:hint="eastAsia"/>
          <w:b/>
          <w:sz w:val="21"/>
          <w:szCs w:val="24"/>
        </w:rPr>
        <w:t>在职死亡或外国籍参保职工回国</w:t>
      </w:r>
    </w:p>
    <w:p w14:paraId="7F0EEA73" w14:textId="77777777" w:rsidR="00094D0D" w:rsidRPr="00094D0D" w:rsidRDefault="00094D0D" w:rsidP="00094D0D">
      <w:pPr>
        <w:spacing w:line="360" w:lineRule="auto"/>
        <w:ind w:firstLineChars="236" w:firstLine="496"/>
        <w:rPr>
          <w:rFonts w:ascii="宋体" w:hAnsi="宋体"/>
          <w:sz w:val="21"/>
          <w:szCs w:val="24"/>
        </w:rPr>
      </w:pPr>
      <w:r w:rsidRPr="00094D0D">
        <w:rPr>
          <w:rFonts w:ascii="宋体" w:hAnsi="宋体" w:hint="eastAsia"/>
          <w:sz w:val="21"/>
          <w:szCs w:val="24"/>
        </w:rPr>
        <w:t>1、用人单位到区社保中心登记</w:t>
      </w:r>
      <w:r w:rsidRPr="00094D0D">
        <w:rPr>
          <w:rFonts w:ascii="宋体" w:hAnsi="宋体"/>
          <w:sz w:val="21"/>
          <w:szCs w:val="24"/>
        </w:rPr>
        <w:t>业务岗</w:t>
      </w:r>
      <w:r w:rsidRPr="00094D0D">
        <w:rPr>
          <w:rFonts w:ascii="宋体" w:hAnsi="宋体" w:hint="eastAsia"/>
          <w:sz w:val="21"/>
          <w:szCs w:val="24"/>
        </w:rPr>
        <w:t>做减少业务，并打印《北京市社会保险一次性领取清算单》；</w:t>
      </w:r>
    </w:p>
    <w:p w14:paraId="7A454C83" w14:textId="77777777" w:rsidR="00094D0D" w:rsidRPr="00094D0D" w:rsidRDefault="00094D0D" w:rsidP="00094D0D">
      <w:pPr>
        <w:spacing w:line="360" w:lineRule="auto"/>
        <w:ind w:leftChars="200" w:left="480"/>
        <w:rPr>
          <w:rFonts w:ascii="宋体" w:hAnsi="宋体"/>
          <w:sz w:val="21"/>
          <w:szCs w:val="24"/>
        </w:rPr>
      </w:pPr>
      <w:r w:rsidRPr="00094D0D">
        <w:rPr>
          <w:rFonts w:ascii="宋体" w:hAnsi="宋体" w:hint="eastAsia"/>
          <w:sz w:val="21"/>
          <w:szCs w:val="24"/>
        </w:rPr>
        <w:t>2、用人单位到社保中心基金</w:t>
      </w:r>
      <w:proofErr w:type="gramStart"/>
      <w:r w:rsidRPr="00094D0D">
        <w:rPr>
          <w:rFonts w:ascii="宋体" w:hAnsi="宋体" w:hint="eastAsia"/>
          <w:sz w:val="21"/>
          <w:szCs w:val="24"/>
        </w:rPr>
        <w:t>支付科</w:t>
      </w:r>
      <w:proofErr w:type="gramEnd"/>
      <w:r w:rsidRPr="00094D0D">
        <w:rPr>
          <w:rFonts w:ascii="宋体" w:hAnsi="宋体" w:hint="eastAsia"/>
          <w:sz w:val="21"/>
          <w:szCs w:val="24"/>
        </w:rPr>
        <w:t>办理参保职工养老保险个人账户清算；</w:t>
      </w:r>
    </w:p>
    <w:p w14:paraId="4F953ED7" w14:textId="77777777" w:rsidR="00094D0D" w:rsidRPr="00094D0D" w:rsidRDefault="00094D0D" w:rsidP="00094D0D">
      <w:pPr>
        <w:spacing w:line="360" w:lineRule="auto"/>
        <w:ind w:firstLineChars="200" w:firstLine="420"/>
        <w:rPr>
          <w:rFonts w:ascii="宋体" w:hAnsi="宋体"/>
          <w:b/>
          <w:sz w:val="21"/>
          <w:szCs w:val="24"/>
        </w:rPr>
      </w:pPr>
      <w:r w:rsidRPr="00094D0D">
        <w:rPr>
          <w:rFonts w:ascii="宋体" w:hAnsi="宋体" w:hint="eastAsia"/>
          <w:sz w:val="21"/>
          <w:szCs w:val="24"/>
        </w:rPr>
        <w:t>3、用人单位于次月中下旬收到相关款项后须及时支付至待遇申领人，并留存相关凭证。</w:t>
      </w:r>
    </w:p>
    <w:p w14:paraId="2B98A4AF" w14:textId="77777777" w:rsidR="00516F38" w:rsidRDefault="00094D0D" w:rsidP="00516F38">
      <w:pPr>
        <w:spacing w:line="360" w:lineRule="auto"/>
        <w:ind w:firstLine="480"/>
        <w:rPr>
          <w:rFonts w:ascii="宋体" w:hAnsi="宋体"/>
          <w:sz w:val="21"/>
          <w:szCs w:val="24"/>
        </w:rPr>
      </w:pPr>
      <w:r w:rsidRPr="00094D0D">
        <w:rPr>
          <w:rFonts w:ascii="宋体" w:hAnsi="宋体" w:hint="eastAsia"/>
          <w:b/>
          <w:sz w:val="21"/>
          <w:szCs w:val="24"/>
        </w:rPr>
        <w:t>（</w:t>
      </w:r>
      <w:r w:rsidRPr="00094D0D">
        <w:rPr>
          <w:rFonts w:ascii="宋体" w:hAnsi="宋体"/>
          <w:b/>
          <w:sz w:val="21"/>
          <w:szCs w:val="24"/>
        </w:rPr>
        <w:t>二）</w:t>
      </w:r>
      <w:r w:rsidRPr="00094D0D">
        <w:rPr>
          <w:rFonts w:ascii="宋体" w:hAnsi="宋体" w:hint="eastAsia"/>
          <w:b/>
          <w:sz w:val="21"/>
          <w:szCs w:val="24"/>
        </w:rPr>
        <w:t>本国籍参保人员申请一次性领取</w:t>
      </w:r>
      <w:r w:rsidRPr="00094D0D">
        <w:rPr>
          <w:rFonts w:ascii="宋体" w:hAnsi="宋体" w:hint="eastAsia"/>
          <w:b/>
          <w:sz w:val="21"/>
          <w:szCs w:val="24"/>
        </w:rPr>
        <w:br/>
      </w:r>
      <w:r w:rsidRPr="00094D0D">
        <w:rPr>
          <w:rFonts w:ascii="宋体" w:hAnsi="宋体" w:hint="eastAsia"/>
          <w:sz w:val="21"/>
          <w:szCs w:val="24"/>
        </w:rPr>
        <w:t xml:space="preserve">    1、用人单位到区社保中心登记业务岗做中断预审，打印</w:t>
      </w:r>
      <w:r w:rsidRPr="00094D0D">
        <w:rPr>
          <w:rFonts w:ascii="宋体" w:hAnsi="宋体"/>
          <w:sz w:val="21"/>
          <w:szCs w:val="24"/>
        </w:rPr>
        <w:t>《北京市保险个人账户缴费情况表》，并</w:t>
      </w:r>
      <w:r w:rsidRPr="00094D0D">
        <w:rPr>
          <w:rFonts w:ascii="宋体" w:hAnsi="宋体" w:hint="eastAsia"/>
          <w:sz w:val="21"/>
          <w:szCs w:val="24"/>
        </w:rPr>
        <w:t>用U盘</w:t>
      </w:r>
      <w:r w:rsidRPr="00094D0D">
        <w:rPr>
          <w:rFonts w:ascii="宋体" w:hAnsi="宋体"/>
          <w:sz w:val="21"/>
          <w:szCs w:val="24"/>
        </w:rPr>
        <w:t>拷贝</w:t>
      </w:r>
      <w:r w:rsidRPr="00094D0D">
        <w:rPr>
          <w:rFonts w:ascii="宋体" w:hAnsi="宋体" w:hint="eastAsia"/>
          <w:sz w:val="21"/>
          <w:szCs w:val="24"/>
        </w:rPr>
        <w:t>清算</w:t>
      </w:r>
      <w:r w:rsidRPr="00094D0D">
        <w:rPr>
          <w:rFonts w:ascii="宋体" w:hAnsi="宋体"/>
          <w:sz w:val="21"/>
          <w:szCs w:val="24"/>
        </w:rPr>
        <w:t>人员数据</w:t>
      </w:r>
      <w:r w:rsidRPr="00094D0D">
        <w:rPr>
          <w:rFonts w:ascii="宋体" w:hAnsi="宋体" w:hint="eastAsia"/>
          <w:sz w:val="21"/>
          <w:szCs w:val="24"/>
        </w:rPr>
        <w:t>；</w:t>
      </w:r>
      <w:r w:rsidRPr="00094D0D">
        <w:rPr>
          <w:rFonts w:ascii="宋体" w:hAnsi="宋体" w:hint="eastAsia"/>
          <w:sz w:val="21"/>
          <w:szCs w:val="24"/>
        </w:rPr>
        <w:br/>
        <w:t>2、用人</w:t>
      </w:r>
      <w:r w:rsidRPr="00094D0D">
        <w:rPr>
          <w:rFonts w:ascii="宋体" w:hAnsi="宋体"/>
          <w:sz w:val="21"/>
          <w:szCs w:val="24"/>
        </w:rPr>
        <w:t>单位将拷贝的数据导入退休核准系统（企业版），打印《北京市基本养老保险待遇核准表（一次性支付）》（</w:t>
      </w:r>
      <w:r w:rsidRPr="00094D0D">
        <w:rPr>
          <w:rFonts w:ascii="宋体" w:hAnsi="宋体" w:hint="eastAsia"/>
          <w:sz w:val="21"/>
          <w:szCs w:val="24"/>
        </w:rPr>
        <w:t>6份</w:t>
      </w:r>
      <w:r w:rsidRPr="00094D0D">
        <w:rPr>
          <w:rFonts w:ascii="宋体" w:hAnsi="宋体"/>
          <w:sz w:val="21"/>
          <w:szCs w:val="24"/>
        </w:rPr>
        <w:t>）</w:t>
      </w:r>
      <w:r w:rsidRPr="00094D0D">
        <w:rPr>
          <w:rFonts w:ascii="宋体" w:hAnsi="宋体" w:hint="eastAsia"/>
          <w:sz w:val="21"/>
          <w:szCs w:val="24"/>
        </w:rPr>
        <w:t>后</w:t>
      </w:r>
      <w:r w:rsidRPr="00094D0D">
        <w:rPr>
          <w:rFonts w:ascii="宋体" w:hAnsi="宋体"/>
          <w:sz w:val="21"/>
          <w:szCs w:val="24"/>
        </w:rPr>
        <w:t>，携带此表到</w:t>
      </w:r>
      <w:r w:rsidRPr="00094D0D">
        <w:rPr>
          <w:rFonts w:ascii="宋体" w:hAnsi="宋体" w:hint="eastAsia"/>
          <w:sz w:val="21"/>
          <w:szCs w:val="24"/>
        </w:rPr>
        <w:t>职工养老保险科进行审批；</w:t>
      </w:r>
    </w:p>
    <w:p w14:paraId="19F29A9A" w14:textId="77777777" w:rsidR="00094D0D" w:rsidRPr="00516F38" w:rsidRDefault="00094D0D" w:rsidP="00516F38">
      <w:pPr>
        <w:spacing w:line="360" w:lineRule="auto"/>
        <w:ind w:firstLineChars="200" w:firstLine="420"/>
        <w:rPr>
          <w:rFonts w:ascii="宋体" w:hAnsi="宋体"/>
          <w:sz w:val="21"/>
          <w:szCs w:val="24"/>
        </w:rPr>
      </w:pPr>
      <w:r w:rsidRPr="00094D0D">
        <w:rPr>
          <w:rFonts w:ascii="宋体" w:hAnsi="宋体"/>
          <w:sz w:val="21"/>
          <w:szCs w:val="24"/>
        </w:rPr>
        <w:t>3</w:t>
      </w:r>
      <w:r w:rsidRPr="00094D0D">
        <w:rPr>
          <w:rFonts w:ascii="宋体" w:hAnsi="宋体" w:hint="eastAsia"/>
          <w:sz w:val="21"/>
          <w:szCs w:val="24"/>
        </w:rPr>
        <w:t>、用人单位到社保中心登记业务岗做二次减少业务；</w:t>
      </w:r>
      <w:r w:rsidRPr="00094D0D">
        <w:rPr>
          <w:rFonts w:ascii="宋体" w:hAnsi="宋体" w:hint="eastAsia"/>
          <w:sz w:val="21"/>
          <w:szCs w:val="24"/>
        </w:rPr>
        <w:br/>
      </w:r>
      <w:r w:rsidRPr="00094D0D">
        <w:rPr>
          <w:rFonts w:ascii="宋体" w:hAnsi="宋体"/>
          <w:sz w:val="21"/>
          <w:szCs w:val="24"/>
        </w:rPr>
        <w:t xml:space="preserve">    4</w:t>
      </w:r>
      <w:r w:rsidRPr="00094D0D">
        <w:rPr>
          <w:rFonts w:ascii="宋体" w:hAnsi="宋体" w:hint="eastAsia"/>
          <w:sz w:val="21"/>
          <w:szCs w:val="24"/>
        </w:rPr>
        <w:t>、用人单位到社保中心基金</w:t>
      </w:r>
      <w:proofErr w:type="gramStart"/>
      <w:r w:rsidRPr="00094D0D">
        <w:rPr>
          <w:rFonts w:ascii="宋体" w:hAnsi="宋体" w:hint="eastAsia"/>
          <w:sz w:val="21"/>
          <w:szCs w:val="24"/>
        </w:rPr>
        <w:t>支付科</w:t>
      </w:r>
      <w:proofErr w:type="gramEnd"/>
      <w:r w:rsidRPr="00094D0D">
        <w:rPr>
          <w:rFonts w:ascii="宋体" w:hAnsi="宋体" w:hint="eastAsia"/>
          <w:sz w:val="21"/>
          <w:szCs w:val="24"/>
        </w:rPr>
        <w:t>办理参保职工养老保险个人账户一次性申领；</w:t>
      </w:r>
      <w:r w:rsidRPr="00094D0D">
        <w:rPr>
          <w:rFonts w:ascii="宋体" w:hAnsi="宋体" w:hint="eastAsia"/>
          <w:sz w:val="21"/>
          <w:szCs w:val="24"/>
        </w:rPr>
        <w:br/>
      </w:r>
      <w:r w:rsidRPr="00094D0D">
        <w:rPr>
          <w:rFonts w:ascii="宋体" w:hAnsi="宋体"/>
          <w:sz w:val="21"/>
          <w:szCs w:val="24"/>
        </w:rPr>
        <w:t xml:space="preserve">    5</w:t>
      </w:r>
      <w:r w:rsidRPr="00094D0D">
        <w:rPr>
          <w:rFonts w:ascii="宋体" w:hAnsi="宋体" w:hint="eastAsia"/>
          <w:sz w:val="21"/>
          <w:szCs w:val="24"/>
        </w:rPr>
        <w:t>、用人单位于次月中下旬收到相关款项后须及时支付至待遇申领人，并留存相关凭证。</w:t>
      </w:r>
      <w:r w:rsidRPr="00094D0D">
        <w:rPr>
          <w:rFonts w:ascii="宋体" w:hAnsi="宋体" w:hint="eastAsia"/>
          <w:sz w:val="21"/>
          <w:szCs w:val="24"/>
        </w:rPr>
        <w:br/>
      </w:r>
      <w:r w:rsidRPr="00094D0D">
        <w:rPr>
          <w:rFonts w:ascii="宋体" w:hAnsi="宋体" w:hint="eastAsia"/>
          <w:b/>
          <w:sz w:val="21"/>
          <w:szCs w:val="24"/>
        </w:rPr>
        <w:t>三、业务办理需提交的材料</w:t>
      </w:r>
    </w:p>
    <w:p w14:paraId="0B21D54C" w14:textId="77777777" w:rsidR="00094D0D" w:rsidRPr="00094D0D" w:rsidRDefault="00094D0D" w:rsidP="00094D0D">
      <w:pPr>
        <w:spacing w:line="360" w:lineRule="auto"/>
        <w:rPr>
          <w:rFonts w:ascii="宋体" w:hAnsi="宋体"/>
          <w:b/>
          <w:sz w:val="21"/>
          <w:szCs w:val="24"/>
        </w:rPr>
      </w:pPr>
      <w:r w:rsidRPr="00094D0D">
        <w:rPr>
          <w:rFonts w:ascii="宋体" w:hAnsi="宋体" w:hint="eastAsia"/>
          <w:sz w:val="21"/>
          <w:szCs w:val="24"/>
        </w:rPr>
        <w:t xml:space="preserve">    1、对于在职死亡或外国籍参保职工回国的，提交《</w:t>
      </w:r>
      <w:r w:rsidRPr="00094D0D">
        <w:rPr>
          <w:rFonts w:ascii="宋体" w:hAnsi="宋体"/>
          <w:sz w:val="21"/>
          <w:szCs w:val="24"/>
        </w:rPr>
        <w:t>北京市社会保险参保人员减少表》</w:t>
      </w:r>
      <w:r w:rsidRPr="00094D0D">
        <w:rPr>
          <w:rFonts w:ascii="宋体" w:hAnsi="宋体" w:hint="eastAsia"/>
          <w:sz w:val="21"/>
          <w:szCs w:val="24"/>
        </w:rPr>
        <w:t>一式二份、《北京市社会保险一次性领取清算单》原件一份；</w:t>
      </w:r>
      <w:r w:rsidRPr="00094D0D">
        <w:rPr>
          <w:rFonts w:ascii="宋体" w:hAnsi="宋体" w:hint="eastAsia"/>
          <w:sz w:val="21"/>
          <w:szCs w:val="24"/>
        </w:rPr>
        <w:br/>
        <w:t>2、对于本国籍参保人员申请清算的，提交《北京市基本养老保险待遇核准表（一次性支付）》原件一份；</w:t>
      </w:r>
      <w:r w:rsidRPr="00094D0D">
        <w:rPr>
          <w:rFonts w:ascii="宋体" w:hAnsi="宋体" w:hint="eastAsia"/>
          <w:sz w:val="21"/>
          <w:szCs w:val="24"/>
        </w:rPr>
        <w:br/>
        <w:t>3、《北京市养老保险金月报外支付汇总表（表十六）》一式二份；</w:t>
      </w:r>
      <w:r w:rsidRPr="00094D0D">
        <w:rPr>
          <w:rFonts w:ascii="宋体" w:hAnsi="宋体" w:hint="eastAsia"/>
          <w:sz w:val="21"/>
          <w:szCs w:val="24"/>
        </w:rPr>
        <w:br/>
        <w:t>4、《北京市养老保险金月报外支付明细表（表十六附表）》一式二份。</w:t>
      </w:r>
    </w:p>
    <w:p w14:paraId="2C0085CC" w14:textId="77777777" w:rsidR="00094D0D" w:rsidRPr="00094D0D" w:rsidRDefault="00094D0D" w:rsidP="00094D0D">
      <w:pPr>
        <w:spacing w:line="360" w:lineRule="auto"/>
        <w:rPr>
          <w:rFonts w:ascii="宋体" w:hAnsi="宋体"/>
          <w:sz w:val="21"/>
          <w:szCs w:val="24"/>
        </w:rPr>
      </w:pPr>
      <w:r w:rsidRPr="00094D0D">
        <w:rPr>
          <w:rFonts w:ascii="宋体" w:hAnsi="宋体" w:hint="eastAsia"/>
          <w:b/>
          <w:sz w:val="21"/>
          <w:szCs w:val="24"/>
        </w:rPr>
        <w:t xml:space="preserve">    四、注意事项</w:t>
      </w:r>
    </w:p>
    <w:p w14:paraId="2B19BE00"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sz w:val="21"/>
          <w:szCs w:val="24"/>
        </w:rPr>
        <w:lastRenderedPageBreak/>
        <w:t>1</w:t>
      </w:r>
      <w:r w:rsidRPr="00094D0D">
        <w:rPr>
          <w:rFonts w:ascii="宋体" w:hAnsi="宋体" w:hint="eastAsia"/>
          <w:sz w:val="21"/>
          <w:szCs w:val="24"/>
        </w:rPr>
        <w:t>、</w:t>
      </w:r>
      <w:r w:rsidRPr="00094D0D">
        <w:rPr>
          <w:rFonts w:ascii="宋体" w:hAnsi="宋体"/>
          <w:sz w:val="21"/>
          <w:szCs w:val="24"/>
        </w:rPr>
        <w:t>业务</w:t>
      </w:r>
      <w:r w:rsidRPr="00094D0D">
        <w:rPr>
          <w:rFonts w:ascii="宋体" w:hAnsi="宋体" w:hint="eastAsia"/>
          <w:sz w:val="21"/>
          <w:szCs w:val="24"/>
        </w:rPr>
        <w:t>办理时间：每月5-25日，节假日除外。</w:t>
      </w:r>
    </w:p>
    <w:p w14:paraId="159AC624" w14:textId="77777777" w:rsidR="00094D0D" w:rsidRPr="00094D0D" w:rsidRDefault="00094D0D" w:rsidP="00094D0D">
      <w:pPr>
        <w:tabs>
          <w:tab w:val="left" w:pos="3402"/>
        </w:tabs>
        <w:spacing w:line="360" w:lineRule="auto"/>
        <w:ind w:firstLineChars="200" w:firstLine="420"/>
        <w:rPr>
          <w:rFonts w:ascii="宋体" w:hAnsi="宋体"/>
          <w:sz w:val="21"/>
          <w:szCs w:val="24"/>
        </w:rPr>
      </w:pPr>
      <w:r w:rsidRPr="00094D0D">
        <w:rPr>
          <w:rFonts w:ascii="宋体" w:hAnsi="宋体"/>
          <w:sz w:val="21"/>
          <w:szCs w:val="24"/>
        </w:rPr>
        <w:t>2</w:t>
      </w:r>
      <w:r w:rsidRPr="00094D0D">
        <w:rPr>
          <w:rFonts w:ascii="宋体" w:hAnsi="宋体" w:hint="eastAsia"/>
          <w:sz w:val="21"/>
          <w:szCs w:val="24"/>
        </w:rPr>
        <w:t>、业务办理岗位：登记科→职工</w:t>
      </w:r>
      <w:r w:rsidRPr="00094D0D">
        <w:rPr>
          <w:rFonts w:ascii="宋体" w:hAnsi="宋体"/>
          <w:sz w:val="21"/>
          <w:szCs w:val="24"/>
        </w:rPr>
        <w:t>养老保险科</w:t>
      </w:r>
      <w:r w:rsidRPr="00094D0D">
        <w:rPr>
          <w:rFonts w:ascii="宋体" w:hAnsi="宋体" w:hint="eastAsia"/>
          <w:sz w:val="21"/>
          <w:szCs w:val="24"/>
        </w:rPr>
        <w:t>→</w:t>
      </w:r>
      <w:r w:rsidRPr="00094D0D">
        <w:rPr>
          <w:rFonts w:ascii="宋体" w:hAnsi="宋体"/>
          <w:sz w:val="21"/>
          <w:szCs w:val="24"/>
        </w:rPr>
        <w:t>基金支付科。</w:t>
      </w:r>
      <w:r w:rsidRPr="00094D0D">
        <w:rPr>
          <w:rFonts w:ascii="宋体" w:hAnsi="宋体" w:hint="eastAsia"/>
          <w:sz w:val="21"/>
          <w:szCs w:val="24"/>
        </w:rPr>
        <w:br/>
        <w:t>3、报送材料需使用A4纸打印</w:t>
      </w:r>
      <w:r w:rsidRPr="00094D0D">
        <w:rPr>
          <w:rFonts w:ascii="宋体" w:hAnsi="宋体"/>
          <w:sz w:val="21"/>
          <w:szCs w:val="24"/>
        </w:rPr>
        <w:t>或复印，并加盖单位公章。</w:t>
      </w:r>
    </w:p>
    <w:p w14:paraId="6DB01922" w14:textId="77777777" w:rsidR="008169E9" w:rsidRPr="00094D0D" w:rsidRDefault="008169E9" w:rsidP="00251E1D"/>
    <w:p w14:paraId="17C12730" w14:textId="77777777" w:rsidR="008169E9" w:rsidRDefault="008169E9" w:rsidP="00251E1D"/>
    <w:p w14:paraId="68091D66" w14:textId="77777777" w:rsidR="00251E1D" w:rsidRDefault="00251E1D" w:rsidP="00251E1D"/>
    <w:p w14:paraId="40B9BE67" w14:textId="77777777" w:rsidR="00D7709B" w:rsidRPr="00BF6BF7" w:rsidRDefault="00B11741" w:rsidP="00BF6BF7">
      <w:pPr>
        <w:pStyle w:val="3"/>
      </w:pPr>
      <w:bookmarkStart w:id="97" w:name="_Toc382209170"/>
      <w:r>
        <w:rPr>
          <w:noProof/>
        </w:rPr>
        <w:pict w14:anchorId="71F4C34E">
          <v:group id="Group 2718" o:spid="_x0000_s2616" style="position:absolute;left:0;text-align:left;margin-left:-20.85pt;margin-top:28.75pt;width:454.55pt;height:671.25pt;z-index:25" coordorigin="1380,2005" coordsize="9091,13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">
            <v:rect id="Rectangle 1532" o:spid="_x0000_s2617" style="position:absolute;left:1380;top:13784;width:8910;height:16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9IHsMA&#10;AADdAAAADwAAAGRycy9kb3ducmV2LnhtbERPS4vCMBC+L/gfwgje1sTHVq1GEUEQ3D2sCl6HZmyL&#10;zaQ2Ubv/fiMs7G0+vucsVq2txIMaXzrWMOgrEMSZMyXnGk7H7fsUhA/IBivHpOGHPKyWnbcFpsY9&#10;+Zseh5CLGMI+RQ1FCHUqpc8Ksuj7riaO3MU1FkOETS5Ng88Ybis5VCqRFkuODQXWtCkoux7uVgMm&#10;Y3P7uow+j/t7grO8VduPs9K6123XcxCB2vAv/nPvTJw/HE/g9U08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9IHsMAAADdAAAADwAAAAAAAAAAAAAAAACYAgAAZHJzL2Rv&#10;d25yZXYueG1sUEsFBgAAAAAEAAQA9QAAAIgDAAAAAA==&#10;" stroked="f">
              <v:textbox>
                <w:txbxContent>
                  <w:p w14:paraId="08BEC804" w14:textId="77777777" w:rsidR="005F0000" w:rsidRDefault="005F0000" w:rsidP="00445226">
                    <w:pPr>
                      <w:spacing w:line="276" w:lineRule="auto"/>
                      <w:ind w:firstLineChars="200" w:firstLine="361"/>
                      <w:rPr>
                        <w:b/>
                        <w:sz w:val="18"/>
                      </w:rPr>
                    </w:pPr>
                    <w:r w:rsidRPr="00140445">
                      <w:rPr>
                        <w:rFonts w:hint="eastAsia"/>
                        <w:b/>
                        <w:sz w:val="18"/>
                      </w:rPr>
                      <w:t>注意事项：</w:t>
                    </w:r>
                  </w:p>
                  <w:p w14:paraId="1A0BE74B" w14:textId="77777777" w:rsidR="005F0000" w:rsidRDefault="005F0000" w:rsidP="00445226">
                    <w:pPr>
                      <w:spacing w:line="276" w:lineRule="auto"/>
                      <w:ind w:firstLineChars="200" w:firstLine="360"/>
                      <w:rPr>
                        <w:sz w:val="18"/>
                      </w:rPr>
                    </w:pPr>
                    <w:r w:rsidRPr="00140445">
                      <w:rPr>
                        <w:sz w:val="18"/>
                      </w:rPr>
                      <w:t>1</w:t>
                    </w:r>
                    <w:r w:rsidRPr="00610145">
                      <w:rPr>
                        <w:rFonts w:ascii="宋体" w:hAnsi="宋体" w:hint="eastAsia"/>
                        <w:color w:val="000000"/>
                        <w:sz w:val="18"/>
                        <w:szCs w:val="18"/>
                      </w:rPr>
                      <w:t>．</w:t>
                    </w:r>
                    <w:r w:rsidRPr="00140445">
                      <w:rPr>
                        <w:sz w:val="18"/>
                      </w:rPr>
                      <w:t>业务</w:t>
                    </w:r>
                    <w:r w:rsidRPr="00140445">
                      <w:rPr>
                        <w:rFonts w:hint="eastAsia"/>
                        <w:sz w:val="18"/>
                      </w:rPr>
                      <w:t>办理时间：每月</w:t>
                    </w:r>
                    <w:r w:rsidRPr="00140445">
                      <w:rPr>
                        <w:rFonts w:hint="eastAsia"/>
                        <w:sz w:val="18"/>
                      </w:rPr>
                      <w:t>5-25</w:t>
                    </w:r>
                    <w:r w:rsidRPr="00140445">
                      <w:rPr>
                        <w:rFonts w:hint="eastAsia"/>
                        <w:sz w:val="18"/>
                      </w:rPr>
                      <w:t>日，节假日除外。</w:t>
                    </w:r>
                  </w:p>
                  <w:p w14:paraId="55B4F7AB" w14:textId="77777777" w:rsidR="005F0000" w:rsidRDefault="005F0000" w:rsidP="00445226">
                    <w:pPr>
                      <w:spacing w:line="276" w:lineRule="auto"/>
                      <w:ind w:firstLineChars="200" w:firstLine="360"/>
                      <w:rPr>
                        <w:sz w:val="18"/>
                      </w:rPr>
                    </w:pPr>
                    <w:r w:rsidRPr="00140445">
                      <w:rPr>
                        <w:sz w:val="18"/>
                      </w:rPr>
                      <w:t>2</w:t>
                    </w:r>
                    <w:r w:rsidRPr="00610145">
                      <w:rPr>
                        <w:rFonts w:ascii="宋体" w:hAnsi="宋体" w:hint="eastAsia"/>
                        <w:color w:val="000000"/>
                        <w:sz w:val="18"/>
                        <w:szCs w:val="18"/>
                      </w:rPr>
                      <w:t>．</w:t>
                    </w:r>
                    <w:r w:rsidRPr="00140445">
                      <w:rPr>
                        <w:rFonts w:hint="eastAsia"/>
                        <w:sz w:val="18"/>
                      </w:rPr>
                      <w:t>业务办理岗位：登记科</w:t>
                    </w:r>
                    <w:r w:rsidRPr="00610145">
                      <w:rPr>
                        <w:rFonts w:ascii="宋体" w:hAnsi="宋体" w:hint="eastAsia"/>
                        <w:sz w:val="18"/>
                      </w:rPr>
                      <w:t>→</w:t>
                    </w:r>
                    <w:r w:rsidRPr="00140445">
                      <w:rPr>
                        <w:rFonts w:hint="eastAsia"/>
                        <w:sz w:val="18"/>
                      </w:rPr>
                      <w:t>职工</w:t>
                    </w:r>
                    <w:r w:rsidRPr="00140445">
                      <w:rPr>
                        <w:sz w:val="18"/>
                      </w:rPr>
                      <w:t>养老保险科</w:t>
                    </w:r>
                    <w:r w:rsidRPr="00610145">
                      <w:rPr>
                        <w:rFonts w:ascii="宋体" w:hAnsi="宋体" w:hint="eastAsia"/>
                        <w:sz w:val="18"/>
                      </w:rPr>
                      <w:t>→</w:t>
                    </w:r>
                    <w:r w:rsidRPr="00140445">
                      <w:rPr>
                        <w:sz w:val="18"/>
                      </w:rPr>
                      <w:t>支付科。</w:t>
                    </w:r>
                  </w:p>
                  <w:p w14:paraId="1A8E49A5" w14:textId="77777777" w:rsidR="005F0000" w:rsidRDefault="005F0000" w:rsidP="00445226">
                    <w:pPr>
                      <w:spacing w:line="276" w:lineRule="auto"/>
                      <w:ind w:firstLineChars="200" w:firstLine="360"/>
                      <w:rPr>
                        <w:sz w:val="18"/>
                      </w:rPr>
                    </w:pPr>
                    <w:r w:rsidRPr="00140445">
                      <w:rPr>
                        <w:rFonts w:hint="eastAsia"/>
                        <w:sz w:val="18"/>
                      </w:rPr>
                      <w:t>3</w:t>
                    </w:r>
                    <w:r w:rsidRPr="00610145">
                      <w:rPr>
                        <w:rFonts w:ascii="宋体" w:hAnsi="宋体" w:hint="eastAsia"/>
                        <w:color w:val="000000"/>
                        <w:sz w:val="18"/>
                        <w:szCs w:val="18"/>
                      </w:rPr>
                      <w:t>．</w:t>
                    </w:r>
                    <w:r w:rsidRPr="00140445">
                      <w:rPr>
                        <w:rFonts w:hint="eastAsia"/>
                        <w:sz w:val="18"/>
                      </w:rPr>
                      <w:t>报送材料需使用</w:t>
                    </w:r>
                    <w:r w:rsidRPr="00140445">
                      <w:rPr>
                        <w:rFonts w:hint="eastAsia"/>
                        <w:sz w:val="18"/>
                      </w:rPr>
                      <w:t>A4</w:t>
                    </w:r>
                    <w:r w:rsidRPr="00140445">
                      <w:rPr>
                        <w:rFonts w:hint="eastAsia"/>
                        <w:sz w:val="18"/>
                      </w:rPr>
                      <w:t>纸打印</w:t>
                    </w:r>
                    <w:r w:rsidRPr="00140445">
                      <w:rPr>
                        <w:sz w:val="18"/>
                      </w:rPr>
                      <w:t>或复印，并加盖单位公章。</w:t>
                    </w:r>
                  </w:p>
                  <w:p w14:paraId="5FABEF58" w14:textId="77777777" w:rsidR="005F0000" w:rsidRPr="00610145" w:rsidRDefault="005F0000" w:rsidP="00445226">
                    <w:pPr>
                      <w:ind w:firstLineChars="200" w:firstLine="360"/>
                      <w:rPr>
                        <w:rFonts w:ascii="宋体" w:hAnsi="宋体"/>
                        <w:color w:val="000000"/>
                        <w:sz w:val="18"/>
                        <w:szCs w:val="18"/>
                      </w:rPr>
                    </w:pPr>
                    <w:r w:rsidRPr="00610145">
                      <w:rPr>
                        <w:rFonts w:ascii="宋体" w:hAnsi="宋体"/>
                        <w:color w:val="000000"/>
                        <w:sz w:val="18"/>
                        <w:szCs w:val="18"/>
                      </w:rPr>
                      <w:t>4</w:t>
                    </w:r>
                    <w:r w:rsidRPr="00610145">
                      <w:rPr>
                        <w:rFonts w:ascii="宋体" w:hAnsi="宋体" w:hint="eastAsia"/>
                        <w:color w:val="000000"/>
                        <w:sz w:val="18"/>
                        <w:szCs w:val="18"/>
                      </w:rPr>
                      <w:t>．</w:t>
                    </w:r>
                    <w:r w:rsidRPr="00610145">
                      <w:rPr>
                        <w:rFonts w:ascii="宋体" w:hAnsi="宋体" w:hint="eastAsia"/>
                        <w:color w:val="000000"/>
                        <w:sz w:val="18"/>
                        <w:szCs w:val="24"/>
                      </w:rPr>
                      <w:t>预约</w:t>
                    </w:r>
                    <w:r w:rsidRPr="00610145">
                      <w:rPr>
                        <w:rFonts w:ascii="宋体" w:hAnsi="宋体"/>
                        <w:color w:val="000000"/>
                        <w:sz w:val="18"/>
                        <w:szCs w:val="24"/>
                      </w:rPr>
                      <w:t>取号网址：</w:t>
                    </w:r>
                    <w:hyperlink r:id="rId40" w:history="1">
                      <w:r w:rsidRPr="00610145">
                        <w:rPr>
                          <w:rStyle w:val="a3"/>
                          <w:rFonts w:ascii="宋体" w:hAnsi="宋体"/>
                          <w:color w:val="000000"/>
                          <w:sz w:val="18"/>
                          <w:szCs w:val="24"/>
                        </w:rPr>
                        <w:t>http://lbj.bjft.gov.cn/</w:t>
                      </w:r>
                    </w:hyperlink>
                    <w:r w:rsidRPr="00610145">
                      <w:rPr>
                        <w:rFonts w:ascii="宋体" w:hAnsi="宋体" w:hint="eastAsia"/>
                        <w:color w:val="000000"/>
                        <w:sz w:val="18"/>
                        <w:szCs w:val="24"/>
                      </w:rPr>
                      <w:t>。</w:t>
                    </w:r>
                  </w:p>
                  <w:p w14:paraId="6209E9D8" w14:textId="77777777" w:rsidR="005F0000" w:rsidRPr="00445226" w:rsidRDefault="005F0000" w:rsidP="00911449">
                    <w:pPr>
                      <w:spacing w:line="276" w:lineRule="auto"/>
                      <w:rPr>
                        <w:sz w:val="18"/>
                      </w:rPr>
                    </w:pPr>
                  </w:p>
                </w:txbxContent>
              </v:textbox>
            </v:rect>
            <v:group id="Group 2717" o:spid="_x0000_s2618" style="position:absolute;left:1380;top:2005;width:9091;height:11244" coordorigin="1380,2005" coordsize="9091,11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kKyRMcAAADd&#10;AAAADwAAAAAAAAAAAAAAAACqAgAAZHJzL2Rvd25yZXYueG1sUEsFBgAAAAAEAAQA+gAAAJ4DAAAA&#10;AA==&#10;">
              <v:shape id="AutoShape 1380" o:spid="_x0000_s2619" type="#_x0000_t32" style="position:absolute;left:3321;top:2879;width:0;height:3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YSsQAAADdAAAADwAAAGRycy9kb3ducmV2LnhtbERPTWvCQBC9F/wPywje6kYjVaOriEba&#10;Q3uIevE2ZMckJDsbsqum/75bKPQ2j/c5621vGvGgzlWWFUzGEQji3OqKCwWX8/F1AcJ5ZI2NZVLw&#10;TQ62m8HLGhNtn5zR4+QLEULYJaig9L5NpHR5SQbd2LbEgbvZzqAPsCuk7vAZwk0jp1H0Jg1WHBpK&#10;bGlfUl6f7kZBqj/TjOa1u2bxwdSHr/d0EsdKjYb9bgXCU+//xX/uDx3mT2dL+P0mnC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INhKxAAAAN0AAAAPAAAAAAAAAAAA&#10;AAAAAKECAABkcnMvZG93bnJldi54bWxQSwUGAAAAAAQABAD5AAAAkgMAAAAA&#10;" strokecolor="#4e6128">
                <v:stroke endarrow="block"/>
              </v:shape>
              <v:group id="Group 2716" o:spid="_x0000_s2620" style="position:absolute;left:1380;top:2005;width:9091;height:11244" coordorigin="1380,2005" coordsize="9091,112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7SifxgAAAN0A&#10;AAAPAAAAAAAAAAAAAAAAAKoCAABkcnMvZG93bnJldi54bWxQSwUGAAAAAAQABAD6AAAAnQMAAAAA&#10;">
                <v:shape id="AutoShape 2711" o:spid="_x0000_s2621" type="#_x0000_t32" style="position:absolute;left:5840;top:12260;width:2;height:4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9gf8QAAADdAAAADwAAAGRycy9kb3ducmV2LnhtbERPTWvCQBC9C/0PyxS86UYD2kY3odRI&#10;e2gPsV68DdkxCcnOhuyq8d93CwVv83ifs81G04krDa6xrGAxj0AQl1Y3XCk4/uxnLyCcR9bYWSYF&#10;d3KQpU+TLSba3rig68FXIoSwS1BB7X2fSOnKmgy6ue2JA3e2g0Ef4FBJPeAthJtOLqNoJQ02HBpq&#10;7Om9prI9XIyCXH/lBa1bdyrinWl33x/5Io6Vmj6PbxsQnkb/EP+7P3WYv3xdwd834QS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32B/xAAAAN0AAAAPAAAAAAAAAAAA&#10;AAAAAKECAABkcnMvZG93bnJldi54bWxQSwUGAAAAAAQABAD5AAAAkgMAAAAA&#10;" strokecolor="#4e6128">
                  <v:stroke endarrow="block"/>
                </v:shape>
                <v:shape id="AutoShape 1522" o:spid="_x0000_s2622" type="#_x0000_t32" style="position:absolute;left:7172;top:8327;width:2;height:4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9CkcQAAADdAAAADwAAAGRycy9kb3ducmV2LnhtbERPTWvCQBC9F/wPywje6iaGVomuIjVi&#10;D/UQ9eJtyI5JSHY2ZLca/323UOhtHu9zVpvBtOJOvastK4inEQjiwuqaSwWX8/51AcJ5ZI2tZVLw&#10;JAeb9ehlham2D87pfvKlCCHsUlRQed+lUrqiIoNuajviwN1sb9AH2JdS9/gI4aaVsyh6lwZrDg0V&#10;dvRRUdGcvo2CTH9lOc0bd82TnWl2x0MWJ4lSk/GwXYLwNPh/8Z/7U4f5s7cYfr8JJ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0KRxAAAAN0AAAAPAAAAAAAAAAAA&#10;AAAAAKECAABkcnMvZG93bnJldi54bWxQSwUGAAAAAAQABAD5AAAAkgMAAAAA&#10;" strokecolor="#4e6128">
                  <v:stroke endarrow="block"/>
                </v:shape>
                <v:shape id="AutoShape 572" o:spid="_x0000_s2623" type="#_x0000_t32" style="position:absolute;left:7153;top:5996;width:2;height:4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3c5sQAAADdAAAADwAAAGRycy9kb3ducmV2LnhtbERPTWvCQBC9F/wPywje6saEVomuIjVi&#10;D/UQ9eJtyI5JSHY2ZLca/323UOhtHu9zVpvBtOJOvastK5hNIxDEhdU1lwou5/3rAoTzyBpby6Tg&#10;SQ4269HLClNtH5zT/eRLEULYpaig8r5LpXRFRQbd1HbEgbvZ3qAPsC+l7vERwk0r4yh6lwZrDg0V&#10;dvRRUdGcvo2CTH9lOc0bd82TnWl2x0M2SxKlJuNhuwThafD/4j/3pw7z47cYfr8JJ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XdzmxAAAAN0AAAAPAAAAAAAAAAAA&#10;AAAAAKECAABkcnMvZG93bnJldi54bWxQSwUGAAAAAAQABAD5AAAAkgMAAAAA&#10;" strokecolor="#4e6128">
                  <v:stroke endarrow="block"/>
                </v:shape>
                <v:shape id="AutoShape 527" o:spid="_x0000_s2624" type="#_x0000_t32" style="position:absolute;left:7140;top:3955;width:2;height:47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F5fcMAAADdAAAADwAAAGRycy9kb3ducmV2LnhtbERPTWvCQBC9F/wPywje6kZDq0RXEY3U&#10;Qz1EvXgbsmMSkp0N2VXTf98VCr3N433Oct2bRjyoc5VlBZNxBII4t7riQsHlvH+fg3AeWWNjmRT8&#10;kIP1avC2xETbJ2f0OPlChBB2CSoovW8TKV1ekkE3ti1x4G62M+gD7AqpO3yGcNPIaRR9SoMVh4YS&#10;W9qWlNenu1GQ6u80o1ntrlm8M/Xu+JVO4lip0bDfLEB46v2/+M990GH+9COG1zfhB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ReX3DAAAA3QAAAA8AAAAAAAAAAAAA&#10;AAAAoQIAAGRycy9kb3ducmV2LnhtbFBLBQYAAAAABAAEAPkAAACRAwAAAAA=&#10;" strokecolor="#4e6128">
                  <v:stroke endarrow="block"/>
                </v:shape>
                <v:roundrect id="AutoShape 1490" o:spid="_x0000_s2625" style="position:absolute;left:1983;top:2005;width:7045;height:56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3gL8AA&#10;AADdAAAADwAAAGRycy9kb3ducmV2LnhtbERP24rCMBB9F/Yfwizsm6bKqkttKruCIIKIdT9gaMa2&#10;mExKE7X+vREE3+ZwrpMte2vElTrfOFYwHiUgiEunG64U/B/Xwx8QPiBrNI5JwZ08LPOPQYapdjc+&#10;0LUIlYgh7FNUUIfQplL6siaLfuRa4sidXGcxRNhVUnd4i+HWyEmSzKTFhmNDjS2tairPxcUqsCEx&#10;br4b792fKVanFv2m3Hqlvj773wWIQH14i1/ujY7zJ9NveH4TT5D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03gL8AAAADdAAAADwAAAAAAAAAAAAAAAACYAgAAZHJzL2Rvd25y&#10;ZXYueG1sUEsFBgAAAAAEAAQA9QAAAIUDAAAAAA==&#10;" fillcolor="#a3c4ff" strokecolor="#4579b8">
                  <v:fill color2="#e5eeff" rotate="t" angle="180" colors="0 #a3c4ff;22938f #bfd5ff;1 #e5eeff" focus="100%" type="gradient"/>
                  <v:shadow on="t" color="black" opacity="24903f" origin=",.5" offset="0,.55556mm"/>
                  <v:textbox>
                    <w:txbxContent>
                      <w:p w14:paraId="54E4B760" w14:textId="77777777" w:rsidR="005F0000" w:rsidRPr="00FD11C4" w:rsidRDefault="005F0000" w:rsidP="00082F12">
                        <w:pPr>
                          <w:jc w:val="center"/>
                          <w:rPr>
                            <w:b/>
                            <w:sz w:val="28"/>
                          </w:rPr>
                        </w:pPr>
                        <w:r w:rsidRPr="00FD11C4">
                          <w:rPr>
                            <w:rFonts w:hint="eastAsia"/>
                            <w:b/>
                            <w:sz w:val="28"/>
                          </w:rPr>
                          <w:t>参保人员养老保险个人账户一次性申领流程图</w:t>
                        </w:r>
                      </w:p>
                      <w:p w14:paraId="655BC6EC" w14:textId="77777777" w:rsidR="005F0000" w:rsidRPr="00FD11C4" w:rsidRDefault="005F0000" w:rsidP="00082F12">
                        <w:pPr>
                          <w:jc w:val="center"/>
                          <w:rPr>
                            <w:sz w:val="28"/>
                          </w:rPr>
                        </w:pPr>
                      </w:p>
                    </w:txbxContent>
                  </v:textbox>
                </v:roundrect>
                <v:roundrect id="Rectangle 1512" o:spid="_x0000_s2626" style="position:absolute;left:6340;top:3217;width:1875;height:7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iHvcUA&#10;AADdAAAADwAAAGRycy9kb3ducmV2LnhtbERP22rCQBB9L/Qflin4UuqmQkSiq5ReUCwUjFLxbciO&#10;STA7G3ZXE//eFQp9m8O5zmzRm0ZcyPnasoLXYQKCuLC65lLBbvv1MgHhA7LGxjIpuJKHxfzxYYaZ&#10;th1v6JKHUsQQ9hkqqEJoMyl9UZFBP7QtceSO1hkMEbpSaoddDDeNHCXJWBqsOTZU2NJ7RcUpPxsF&#10;k4/wvd59jtnJ5+UpT37S325/UGrw1L9NQQTqw7/4z73Scf4oTeH+TTxB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Ie9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37D8DE5D" w14:textId="77777777" w:rsidR="005F0000" w:rsidRPr="00FD11C4" w:rsidRDefault="005F0000" w:rsidP="00FC0FA6">
                        <w:pPr>
                          <w:jc w:val="center"/>
                          <w:rPr>
                            <w:b/>
                            <w:sz w:val="21"/>
                          </w:rPr>
                        </w:pPr>
                        <w:r w:rsidRPr="00FD11C4">
                          <w:rPr>
                            <w:rFonts w:hint="eastAsia"/>
                            <w:b/>
                            <w:sz w:val="21"/>
                          </w:rPr>
                          <w:t>本国籍参保职工</w:t>
                        </w:r>
                      </w:p>
                      <w:p w14:paraId="15D76357" w14:textId="77777777" w:rsidR="005F0000" w:rsidRPr="00FD11C4" w:rsidRDefault="005F0000" w:rsidP="00FC0FA6">
                        <w:pPr>
                          <w:jc w:val="center"/>
                          <w:rPr>
                            <w:b/>
                            <w:sz w:val="21"/>
                          </w:rPr>
                        </w:pPr>
                        <w:r w:rsidRPr="00FD11C4">
                          <w:rPr>
                            <w:rFonts w:hint="eastAsia"/>
                            <w:b/>
                            <w:sz w:val="21"/>
                          </w:rPr>
                          <w:t>一次性申领</w:t>
                        </w:r>
                      </w:p>
                    </w:txbxContent>
                  </v:textbox>
                </v:roundrect>
                <v:group id="Group 2704" o:spid="_x0000_s2627" style="position:absolute;left:3321;top:2582;width:3881;height:652" coordorigin="3408,3054" coordsize="3881,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mySZxgAAAN0A&#10;AAAPAAAAAAAAAAAAAAAAAKoCAABkcnMvZG93bnJldi54bWxQSwUGAAAAAAQABAD6AAAAnQMAAAAA&#10;">
                  <v:shape id="AutoShape 1492" o:spid="_x0000_s2628" type="#_x0000_t32" style="position:absolute;left:3408;top:3351;width:38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WissMAAADdAAAADwAAAGRycy9kb3ducmV2LnhtbERPTWvCQBC9F/wPywje6iaBhia6ikgr&#10;ObSHai7ehuyYBLOzYXer8d93C4Xe5vE+Z72dzCBu5HxvWUG6TEAQN1b33CqoT+/PryB8QNY4WCYF&#10;D/Kw3cye1lhqe+cvuh1DK2II+xIVdCGMpZS+6cigX9qROHIX6wyGCF0rtcN7DDeDzJIklwZ7jg0d&#10;jrTvqLkev40Cd/70Lj1UnBvKq49D8dbrqlZqMZ92KxCBpvAv/nNXOs7PXgr4/Sae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0ForLDAAAA3QAAAA8AAAAAAAAAAAAA&#10;AAAAoQIAAGRycy9kb3ducmV2LnhtbFBLBQYAAAAABAAEAPkAAACRAwAAAAA=&#10;" strokecolor="#4e6128"/>
                  <v:shape id="AutoShape 1493" o:spid="_x0000_s2629" type="#_x0000_t32" style="position:absolute;left:7288;top:3351;width:0;height:34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8tt8YAAADdAAAADwAAAGRycy9kb3ducmV2LnhtbESPMW/CQAyFd6T+h5MrdYMLRIIqcKCq&#10;BJWhDKFdulk5k0TJ+aLcAem/rwekbrbe83ufN7vRdepGQ2g8G5jPElDEpbcNVwa+vw7TV1AhIlvs&#10;PJOBXwqw2z5NNphZf+eCbudYKQnhkKGBOsY+0zqUNTkMM98Ti3bxg8Mo61BpO+Bdwl2nF0my1A4b&#10;loYae3qvqWzPV2cgt595Qas2/BTp3rX700c+T1NjXp7HtzWoSGP8Nz+uj1bwF0vhl29kBL3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CvLbfGAAAA3QAAAA8AAAAAAAAA&#10;AAAAAAAAoQIAAGRycy9kb3ducmV2LnhtbFBLBQYAAAAABAAEAPkAAACUAwAAAAA=&#10;" strokecolor="#4e6128">
                    <v:stroke endarrow="block"/>
                  </v:shape>
                  <v:group id="Group 1381" o:spid="_x0000_s2630" style="position:absolute;left:5382;top:3054;width:0;height:652" coordorigin="5931,2886" coordsize="0,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wzUe5wwAAAN0AAAAP&#10;AAAAAAAAAAAAAAAAAKoCAABkcnMvZG93bnJldi54bWxQSwUGAAAAAAQABAD6AAAAmgMAAAAA&#10;">
                    <v:shape id="AutoShape 1485" o:spid="_x0000_s2631" type="#_x0000_t32" style="position:absolute;left:5931;top:2886;width:0;height:3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36fsIAAADdAAAADwAAAGRycy9kb3ducmV2LnhtbERPPWvDMBDdC/kP4gLdGtkeTOtECSEk&#10;xkM7NMmS7bAutol1MpJqu/++KhS63eN93mY3m16M5HxnWUG6SkAQ11Z33Ci4Xk4vryB8QNbYWyYF&#10;3+Rht108bbDQduJPGs+hETGEfYEK2hCGQkpft2TQr+xAHLm7dQZDhK6R2uEUw00vsyTJpcGOY0OL&#10;Ax1aqh/nL6PA3T68S8uKc0N59V6+HTtdXZV6Xs77NYhAc/gX/7krHedneQa/38QT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c36fsIAAADdAAAADwAAAAAAAAAAAAAA&#10;AAChAgAAZHJzL2Rvd25yZXYueG1sUEsFBgAAAAAEAAQA+QAAAJADAAAAAA==&#10;" strokecolor="#4e6128"/>
                    <v:shape id="AutoShape 1379" o:spid="_x0000_s2632" type="#_x0000_t32" style="position:absolute;left:5931;top:3291;width:0;height:4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2zwMQAAADdAAAADwAAAGRycy9kb3ducmV2LnhtbERPTWuDQBC9F/Iflgn01qxRSIPNJpRo&#10;SQ/twSSX3gZ3qqI7K+5Gzb/vFgq9zeN9zu4wm06MNLjGsoL1KgJBXFrdcKXgenl72oJwHlljZ5kU&#10;3MnBYb942GGq7cQFjWdfiRDCLkUFtfd9KqUrazLoVrYnDty3HQz6AIdK6gGnEG46GUfRRhpsODTU&#10;2NOxprI934yCXH/kBT237qtIMtNmn6d8nSRKPS7n1xcQnmb/L/5zv+swP94k8PtNOEH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fbPAxAAAAN0AAAAPAAAAAAAAAAAA&#10;AAAAAKECAABkcnMvZG93bnJldi54bWxQSwUGAAAAAAQABAD5AAAAkgMAAAAA&#10;" strokecolor="#4e6128">
                      <v:stroke endarrow="block"/>
                    </v:shape>
                  </v:group>
                </v:group>
                <v:group id="Group 2708" o:spid="_x0000_s2633" style="position:absolute;left:8530;top:4476;width:1924;height:1352" coordorigin="8617,4948" coordsize="1924,13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rkIcUAAADdAAAADwAAAGRycy9kb3ducmV2LnhtbERPTWvCQBC9F/wPyxS8&#10;NZtoGyTNKiJWPIRCVSi9DdkxCWZnQ3abxH/fLRR6m8f7nHwzmVYM1LvGsoIkikEQl1Y3XCm4nN+e&#10;ViCcR9bYWiYFd3KwWc8ecsy0HfmDhpOvRAhhl6GC2vsuk9KVNRl0ke2IA3e1vUEfYF9J3eMYwk0r&#10;F3GcSoMNh4YaO9rVVN5O30bBYcRxu0z2Q3G77u5f55f3zyIhpeaP0/YVhKfJ/4v/3Ecd5i/SZ/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65CHFAAAA3QAA&#10;AA8AAAAAAAAAAAAAAAAAqgIAAGRycy9kb3ducmV2LnhtbFBLBQYAAAAABAAEAPoAAACcAwAAAAA=&#10;">
                  <v:shape id="AutoShape 1383" o:spid="_x0000_s2634" type="#_x0000_t66" style="position:absolute;left:8617;top:5477;width:498;height:3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w/cUA&#10;AADdAAAADwAAAGRycy9kb3ducmV2LnhtbERPTWvCQBC9C/0PyxS8iG4aqJXoGkpKpadCraDehuyY&#10;jWZnQ3bVtL++WxC8zeN9ziLvbSMu1PnasYKnSQKCuHS65krB5vt9PAPhA7LGxjEp+CEP+fJhsMBM&#10;uyt/0WUdKhFD2GeowITQZlL60pBFP3EtceQOrrMYIuwqqTu8xnDbyDRJptJizbHBYEuFofK0PlsF&#10;Z/NSFb8j97bdt58zN1rVu92xUGr42L/OQQTqw118c3/oOD+dPsP/N/EE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A3D9xQAAAN0AAAAPAAAAAAAAAAAAAAAAAJgCAABkcnMv&#10;ZG93bnJldi54bWxQSwUGAAAAAAQABAD1AAAAigMAAAAA&#10;" fillcolor="#dbe5f1" strokecolor="#548dd4" strokeweight="1.5pt"/>
                  <v:rect id="Rectangle 1526" o:spid="_x0000_s2635" style="position:absolute;left:8842;top:4948;width:1699;height:13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cRAcMA&#10;AADdAAAADwAAAGRycy9kb3ducmV2LnhtbERP3WrCMBS+H+wdwhF2MzSdsDKqUZxjMEQQOx/g0Bzb&#10;YnOSJVnbvf0iCN6dj+/3LNej6URPPrSWFbzMMhDEldUt1wpO35/TNxAhImvsLJOCPwqwXj0+LLHQ&#10;duAj9WWsRQrhUKCCJkZXSBmqhgyGmXXEiTtbbzAm6GupPQ4p3HRynmW5NNhyamjQ0bah6lL+GgXD&#10;c3/4oN3B/fjS7i7ufWv3r6VST5NxswARaYx38c39pdP8eZ7D9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cRAcMAAADdAAAADwAAAAAAAAAAAAAAAACYAgAAZHJzL2Rv&#10;d25yZXYueG1sUEsFBgAAAAAEAAQA9QAAAIgDAAAAAA==&#10;" fillcolor="#fde9d9" strokecolor="#e36c0a">
                    <v:stroke dashstyle="dash"/>
                    <v:textbox>
                      <w:txbxContent>
                        <w:p w14:paraId="4CA87B6E" w14:textId="77777777" w:rsidR="005F0000" w:rsidRPr="00E02492" w:rsidRDefault="005F0000" w:rsidP="00082F12">
                          <w:pPr>
                            <w:rPr>
                              <w:b/>
                              <w:sz w:val="18"/>
                            </w:rPr>
                          </w:pPr>
                          <w:r w:rsidRPr="00E02492">
                            <w:rPr>
                              <w:rFonts w:hint="eastAsia"/>
                              <w:b/>
                              <w:sz w:val="18"/>
                            </w:rPr>
                            <w:t>携带材料说明：</w:t>
                          </w:r>
                        </w:p>
                        <w:p w14:paraId="76940879" w14:textId="77777777" w:rsidR="005F0000" w:rsidRPr="00E02492" w:rsidRDefault="005F0000" w:rsidP="00082F12">
                          <w:pPr>
                            <w:rPr>
                              <w:sz w:val="18"/>
                            </w:rPr>
                          </w:pPr>
                          <w:r w:rsidRPr="00E02492">
                            <w:rPr>
                              <w:rFonts w:hint="eastAsia"/>
                              <w:sz w:val="18"/>
                            </w:rPr>
                            <w:t>《北京市社会保险参保人员减少表》一式二份、</w:t>
                          </w:r>
                          <w:r w:rsidRPr="00E02492">
                            <w:rPr>
                              <w:rFonts w:hint="eastAsia"/>
                              <w:sz w:val="18"/>
                            </w:rPr>
                            <w:t>U</w:t>
                          </w:r>
                          <w:r w:rsidRPr="00E02492">
                            <w:rPr>
                              <w:rFonts w:hint="eastAsia"/>
                              <w:sz w:val="18"/>
                            </w:rPr>
                            <w:t>盘</w:t>
                          </w:r>
                          <w:r w:rsidRPr="00E02492">
                            <w:rPr>
                              <w:sz w:val="18"/>
                            </w:rPr>
                            <w:t>。</w:t>
                          </w:r>
                        </w:p>
                      </w:txbxContent>
                    </v:textbox>
                  </v:rect>
                </v:group>
                <v:group id="Group 2710" o:spid="_x0000_s2636" style="position:absolute;left:8530;top:7308;width:1941;height:4044" coordorigin="8617,7780" coordsize="1941,40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h6VsUAAADdAAAADwAAAGRycy9kb3ducmV2LnhtbERPTWvCQBC9F/wPywi9&#10;NZtYmkrMKiJWPIRCVSi9DdkxCWZnQ3abxH/fLRR6m8f7nHwzmVYM1LvGsoIkikEQl1Y3XCm4nN+e&#10;liCcR9bYWiYFd3KwWc8ecsy0HfmDhpOvRAhhl6GC2vsuk9KVNRl0ke2IA3e1vUEfYF9J3eMYwk0r&#10;F3GcSoMNh4YaO9rVVN5O30bBYcRx+5zsh+J23d2/zi/vn0VCSj3Op+0KhKfJ/4v/3Ecd5i/S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BoelbFAAAA3QAA&#10;AA8AAAAAAAAAAAAAAAAAqgIAAGRycy9kb3ducmV2LnhtbFBLBQYAAAAABAAEAPoAAACcAwAAAAA=&#10;">
                  <v:shape id="AutoShape 1385" o:spid="_x0000_s2637" type="#_x0000_t66" style="position:absolute;left:8617;top:9653;width:498;height:3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fY8cA&#10;AADdAAAADwAAAGRycy9kb3ducmV2LnhtbESPQWvCQBCF70L/wzIFL6KberASXaWkVHoqVAvV25Ad&#10;s9HsbMiumvbXdw4FbzO8N+99s1z3vlFX6mId2MDTJANFXAZbc2Xga/c2noOKCdliE5gM/FCE9eph&#10;sMTchht/0nWbKiUhHHM04FJqc61j6chjnISWWLRj6DwmWbtK2w5vEu4bPc2ymfZYszQ4bKlwVJ63&#10;F2/g4p6r4ncUXr8P7cc8jDb1fn8qjBk+9i8LUIn6dDf/X79bwZ/OBFe+kRH0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C32PHAAAA3QAAAA8AAAAAAAAAAAAAAAAAmAIAAGRy&#10;cy9kb3ducmV2LnhtbFBLBQYAAAAABAAEAPUAAACMAwAAAAA=&#10;" fillcolor="#dbe5f1" strokecolor="#548dd4" strokeweight="1.5pt"/>
                  <v:rect id="Rectangle 1527" o:spid="_x0000_s2638" style="position:absolute;left:8859;top:7780;width:1699;height:40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iFc8MA&#10;AADdAAAADwAAAGRycy9kb3ducmV2LnhtbERP3WrCMBS+H/gO4Qx2MzSdMNFqFOcQhgxk1Qc4NGdt&#10;sTnJkqytb2+Ewe7Ox/d7VpvBtKIjHxrLCl4mGQji0uqGKwXn0348BxEissbWMim4UoDNevSwwlzb&#10;nr+oK2IlUgiHHBXUMbpcylDWZDBMrCNO3Lf1BmOCvpLaY5/CTSunWTaTBhtODTU62tVUXopfo6B/&#10;7o7vdDi6H1/Yw8W97ezna6HU0+OwXYKINMR/8Z/7Q6f509kC7t+kE+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iFc8MAAADdAAAADwAAAAAAAAAAAAAAAACYAgAAZHJzL2Rv&#10;d25yZXYueG1sUEsFBgAAAAAEAAQA9QAAAIgDAAAAAA==&#10;" fillcolor="#fde9d9" strokecolor="#e36c0a">
                    <v:stroke dashstyle="dash"/>
                    <v:textbox>
                      <w:txbxContent>
                        <w:p w14:paraId="6C7767EB" w14:textId="77777777" w:rsidR="005F0000" w:rsidRPr="00E02492" w:rsidRDefault="005F0000" w:rsidP="00082F12">
                          <w:pPr>
                            <w:rPr>
                              <w:sz w:val="18"/>
                            </w:rPr>
                          </w:pPr>
                          <w:r w:rsidRPr="00E02492">
                            <w:rPr>
                              <w:rFonts w:hint="eastAsia"/>
                              <w:b/>
                              <w:sz w:val="18"/>
                            </w:rPr>
                            <w:t>携带材料说明：</w:t>
                          </w:r>
                          <w:r w:rsidRPr="00E02492">
                            <w:rPr>
                              <w:rFonts w:hint="eastAsia"/>
                              <w:b/>
                              <w:sz w:val="18"/>
                            </w:rPr>
                            <w:br/>
                          </w:r>
                          <w:r w:rsidRPr="00E02492">
                            <w:rPr>
                              <w:rFonts w:hint="eastAsia"/>
                              <w:sz w:val="18"/>
                            </w:rPr>
                            <w:t>1</w:t>
                          </w:r>
                          <w:r w:rsidRPr="00E02492">
                            <w:rPr>
                              <w:rFonts w:hint="eastAsia"/>
                              <w:sz w:val="18"/>
                            </w:rPr>
                            <w:t>《北京市社会保险参保人员减少表》一式二份；</w:t>
                          </w:r>
                        </w:p>
                        <w:p w14:paraId="3BDA91B7" w14:textId="77777777" w:rsidR="005F0000" w:rsidRPr="00E02492" w:rsidRDefault="005F0000" w:rsidP="00082F12">
                          <w:pPr>
                            <w:rPr>
                              <w:sz w:val="18"/>
                            </w:rPr>
                          </w:pPr>
                          <w:r w:rsidRPr="00E02492">
                            <w:rPr>
                              <w:rFonts w:hint="eastAsia"/>
                              <w:sz w:val="18"/>
                            </w:rPr>
                            <w:t>2</w:t>
                          </w:r>
                          <w:r w:rsidRPr="00E02492">
                            <w:rPr>
                              <w:rFonts w:hint="eastAsia"/>
                              <w:sz w:val="18"/>
                            </w:rPr>
                            <w:t>《养老保险个人账户储存额一次性领取申请单》一式二份；</w:t>
                          </w:r>
                        </w:p>
                        <w:p w14:paraId="4B14F052" w14:textId="77777777" w:rsidR="005F0000" w:rsidRPr="00E02492" w:rsidRDefault="005F0000" w:rsidP="00082F12">
                          <w:pPr>
                            <w:rPr>
                              <w:sz w:val="18"/>
                            </w:rPr>
                          </w:pPr>
                          <w:r w:rsidRPr="00E02492">
                            <w:rPr>
                              <w:rFonts w:hint="eastAsia"/>
                              <w:sz w:val="18"/>
                            </w:rPr>
                            <w:t>3.</w:t>
                          </w:r>
                          <w:r w:rsidRPr="00E02492">
                            <w:rPr>
                              <w:rFonts w:hint="eastAsia"/>
                              <w:sz w:val="18"/>
                            </w:rPr>
                            <w:t>参保职工身份证、户口本原件及复印件一份；如在外地已办理退休人员，需提供外地社保经办机构发放的退休证明原件及复印件一份。</w:t>
                          </w:r>
                        </w:p>
                      </w:txbxContent>
                    </v:textbox>
                  </v:rect>
                </v:group>
                <v:group id="Group 2713" o:spid="_x0000_s2639" style="position:absolute;left:4274;top:8501;width:2928;height:1917" coordorigin="4361,8973" coordsize="2928,19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mlh0/8cAAADd&#10;AAAADwAAAAAAAAAAAAAAAACqAgAAZHJzL2Rvd25yZXYueG1sUEsFBgAAAAAEAAQA+gAAAJ4DAAAA&#10;AA==&#10;">
                  <v:line id="直接连接符 1118" o:spid="_x0000_s2640" style="position:absolute;flip:y;visibility:visible" from="4361,8973" to="4361,10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oqcUAAADdAAAADwAAAGRycy9kb3ducmV2LnhtbERPTU/CQBC9m/gfNmPiTbZwQFNZiApE&#10;IVxEQzgO3aFt7M42naUt/HrWxMTbvLzPmcx6V6mWGik9GxgOElDEmbcl5wa+v5YPT6AkIFusPJOB&#10;MwnMprc3E0yt7/iT2m3IVQxhSdFAEUKdai1ZQQ5l4GviyB194zBE2OTaNtjFcFfpUZKMtcOSY0OB&#10;Nb0VlP1sT85Afdltuvf2dbOfr+WwOK1kvTuKMfd3/cszqEB9+Bf/uT9snD96HMLvN/EEPb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oqcUAAADdAAAADwAAAAAAAAAA&#10;AAAAAAChAgAAZHJzL2Rvd25yZXYueG1sUEsFBgAAAAAEAAQA+QAAAJMDAAAAAA==&#10;" strokecolor="#4e6128"/>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90" o:spid="_x0000_s2641" type="#_x0000_t34" style="position:absolute;left:5730;top:10710;width:358;height:1;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dADb8AAADdAAAADwAAAGRycy9kb3ducmV2LnhtbERP24rCMBB9X/Afwgi+LJpasEo1ilSF&#10;fd3qBwzN9ILNpDZR69+bBWHf5nCus9kNphUP6l1jWcF8FoEgLqxuuFJwOZ+mKxDOI2tsLZOCFznY&#10;bUdfG0y1ffIvPXJfiRDCLkUFtfddKqUrajLoZrYjDlxpe4M+wL6SusdnCDetjKMokQYbDg01dpTV&#10;VFzzu1GQ3w5lFmfmWLkbr5LvBA/lApWajIf9GoSnwf+LP+4fHebHyxj+vgknyO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kdADb8AAADdAAAADwAAAAAAAAAAAAAAAACh&#10;AgAAZHJzL2Rvd25yZXYueG1sUEsFBgAAAAAEAAQA+QAAAI0DAAAAAA==&#10;" strokecolor="#4e6128">
                    <v:stroke endarrow="block"/>
                  </v:shape>
                  <v:group id="Group 1389" o:spid="_x0000_s2642" style="position:absolute;left:4361;top:10267;width:2928;height:265" coordorigin="4786,10180" coordsize="2955,2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orqiMUAAADdAAAADwAAAGRycy9kb3ducmV2LnhtbERPS2vCQBC+F/wPyxR6&#10;q5sHtpK6BhFbPIhQFUpvQ3ZMQrKzIbtN4r/vFoTe5uN7ziqfTCsG6l1tWUE8j0AQF1bXXCq4nN+f&#10;lyCcR9bYWiYFN3KQr2cPK8y0HfmThpMvRQhhl6GCyvsuk9IVFRl0c9sRB+5qe4M+wL6UuscxhJtW&#10;JlH0Ig3WHBoq7GhbUdGcfoyCjxHHTRrvhkNz3d6+z4vj1yEmpZ4ep80bCE+T/xff3Xsd5ievK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qK6ojFAAAA3QAA&#10;AA8AAAAAAAAAAAAAAAAAqgIAAGRycy9kb3ducmV2LnhtbFBLBQYAAAAABAAEAPoAAACcAwAAAAA=&#10;">
                    <v:shape id="AutoShape 1507" o:spid="_x0000_s2643" type="#_x0000_t32" style="position:absolute;left:4786;top:10436;width:295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FRTMIAAADdAAAADwAAAGRycy9kb3ducmV2LnhtbERPS4vCMBC+L/gfwgh7W1Nl6Wo1iohK&#10;D7sHHxdvQzO2xWZSkqj135sFwdt8fM+ZLTrTiBs5X1tWMBwkIIgLq2suFRwPm68xCB+QNTaWScGD&#10;PCzmvY8ZZtreeUe3fShFDGGfoYIqhDaT0hcVGfQD2xJH7mydwRChK6V2eI/hppGjJEmlwZpjQ4Ut&#10;rSoqLvurUeBOf94NtzmnhtL8dztZ1zo/KvXZ75ZTEIG68Ba/3LmO80c/3/D/TTxB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LFRTMIAAADdAAAADwAAAAAAAAAAAAAA&#10;AAChAgAAZHJzL2Rvd25yZXYueG1sUEsFBgAAAAAEAAQA+QAAAJADAAAAAA==&#10;" strokecolor="#4e6128"/>
                    <v:shape id="AutoShape 1516" o:spid="_x0000_s2644" type="#_x0000_t32" style="position:absolute;left:7741;top:10180;width:0;height:25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018IAAADdAAAADwAAAGRycy9kb3ducmV2LnhtbERPS4vCMBC+L/gfwgh7W1OF7Wo1iohK&#10;D7sHHxdvQzO2xWZSkqj135sFwdt8fM+ZLTrTiBs5X1tWMBwkIIgLq2suFRwPm68xCB+QNTaWScGD&#10;PCzmvY8ZZtreeUe3fShFDGGfoYIqhDaT0hcVGfQD2xJH7mydwRChK6V2eI/hppGjJEmlwZpjQ4Ut&#10;rSoqLvurUeBOf94NtzmnhtL8dztZ1zo/KvXZ75ZTEIG68Ba/3LmO80c/3/D/TTxBz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3018IAAADdAAAADwAAAAAAAAAAAAAA&#10;AAChAgAAZHJzL2Rvd25yZXYueG1sUEsFBgAAAAAEAAQA+QAAAJADAAAAAA==&#10;" strokecolor="#4e6128"/>
                  </v:group>
                </v:group>
                <v:group id="Group 2707" o:spid="_x0000_s2645" style="position:absolute;left:1380;top:4765;width:2272;height:3915" coordorigin="1467,5237" coordsize="2272,39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v1JEMUAAADdAAAADwAAAGRycy9kb3ducmV2LnhtbERPTWvCQBC9F/wPywi9&#10;NZtYmkrMKiJWPIRCVSi9DdkxCWZnQ3abxH/fLRR6m8f7nHwzmVYM1LvGsoIkikEQl1Y3XCm4nN+e&#10;liCcR9bYWiYFd3KwWc8ecsy0HfmDhpOvRAhhl6GC2vsuk9KVNRl0ke2IA3e1vUEfYF9J3eMYwk0r&#10;F3GcSoMNh4YaO9rVVN5O30bBYcRx+5zsh+J23d2/zi/vn0VCSj3Op+0KhKfJ/4v/3Ecd5i9e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r9SRDFAAAA3QAA&#10;AA8AAAAAAAAAAAAAAAAAqgIAAGRycy9kb3ducmV2LnhtbFBLBQYAAAAABAAEAPoAAACcAwAAAAA=&#10;">
                  <v:shape id="AutoShape 1339" o:spid="_x0000_s2646" type="#_x0000_t66" style="position:absolute;left:3242;top:7127;width:497;height:308;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AcsMA&#10;AADdAAAADwAAAGRycy9kb3ducmV2LnhtbERPzWrCQBC+F3yHZYTe6sYcTEmzkWIttPVQY32AITtm&#10;Q7OzaXbV9O1dQfA2H9/vFMvRduJEg28dK5jPEhDEtdMtNwr2P+9PzyB8QNbYOSYF/+RhWU4eCsy1&#10;O3NFp11oRAxhn6MCE0KfS+lrQxb9zPXEkTu4wWKIcGikHvAcw20n0yRZSIstxwaDPa0M1b+7o1Xw&#10;1qRrOlbZdtM6s/6WX4vP4P6UepyOry8gAo3hLr65P3Scn2YZXL+JJ8j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eAcsMAAADdAAAADwAAAAAAAAAAAAAAAACYAgAAZHJzL2Rv&#10;d25yZXYueG1sUEsFBgAAAAAEAAQA9QAAAIgDAAAAAA==&#10;" fillcolor="#dbe5f1" strokecolor="#548dd4" strokeweight="1.5pt">
                    <v:shadow color="#868686"/>
                  </v:shape>
                  <v:rect id="Rectangle 1525" o:spid="_x0000_s2647" style="position:absolute;left:1467;top:5237;width:2056;height:39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22NcYA&#10;AADdAAAADwAAAGRycy9kb3ducmV2LnhtbESP0UrDQBBF3wX/YRnBF2k3FtQSuy21IkgRimk/YMiO&#10;SWh2dru7JvHvnQfBtxnunXvPrDaT69VAMXWeDdzPC1DEtbcdNwZOx7fZElTKyBZ7z2TghxJs1tdX&#10;KyytH/mThio3SkI4lWigzTmUWqe6JYdp7gOxaF8+OsyyxkbbiKOEu14viuJRO+xYGloMtGupPlff&#10;zsB4NxxeaX8Il1j5/Tm87PzHQ2XM7c20fQaVacr/5r/rdyv4iyfBlW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22NcYAAADdAAAADwAAAAAAAAAAAAAAAACYAgAAZHJz&#10;L2Rvd25yZXYueG1sUEsFBgAAAAAEAAQA9QAAAIsDAAAAAA==&#10;" fillcolor="#fde9d9" strokecolor="#e36c0a">
                    <v:stroke dashstyle="dash"/>
                    <v:textbox>
                      <w:txbxContent>
                        <w:p w14:paraId="2A1896A2" w14:textId="77777777" w:rsidR="005F0000" w:rsidRPr="00610145" w:rsidRDefault="005F0000" w:rsidP="00082F12">
                          <w:pPr>
                            <w:rPr>
                              <w:rFonts w:ascii="宋体" w:hAnsi="宋体"/>
                              <w:sz w:val="18"/>
                            </w:rPr>
                          </w:pPr>
                          <w:r w:rsidRPr="00FD11C4">
                            <w:rPr>
                              <w:rFonts w:hint="eastAsia"/>
                              <w:b/>
                              <w:sz w:val="18"/>
                            </w:rPr>
                            <w:t>携带材料说明：</w:t>
                          </w:r>
                          <w:r w:rsidRPr="00FD11C4">
                            <w:rPr>
                              <w:rFonts w:hint="eastAsia"/>
                              <w:b/>
                              <w:sz w:val="18"/>
                            </w:rPr>
                            <w:br/>
                            <w:t>1</w:t>
                          </w:r>
                          <w:r w:rsidRPr="00610145">
                            <w:rPr>
                              <w:rFonts w:ascii="宋体" w:hAnsi="宋体" w:hint="eastAsia"/>
                              <w:b/>
                              <w:sz w:val="18"/>
                            </w:rPr>
                            <w:t>.在职死亡：</w:t>
                          </w:r>
                        </w:p>
                        <w:p w14:paraId="0C57842B" w14:textId="77777777" w:rsidR="005F0000" w:rsidRPr="00FD11C4" w:rsidRDefault="005F0000" w:rsidP="00082F12">
                          <w:pPr>
                            <w:rPr>
                              <w:sz w:val="18"/>
                            </w:rPr>
                          </w:pPr>
                          <w:r w:rsidRPr="00610145">
                            <w:rPr>
                              <w:rFonts w:ascii="宋体" w:hAnsi="宋体" w:hint="eastAsia"/>
                              <w:sz w:val="18"/>
                            </w:rPr>
                            <w:t>①</w:t>
                          </w:r>
                          <w:r w:rsidRPr="00FD11C4">
                            <w:rPr>
                              <w:rFonts w:hint="eastAsia"/>
                              <w:sz w:val="18"/>
                            </w:rPr>
                            <w:t>通过企业版软件打印《北京市社会保险参保人员减少表》一式二份；</w:t>
                          </w:r>
                        </w:p>
                        <w:p w14:paraId="14762BC2" w14:textId="77777777" w:rsidR="005F0000" w:rsidRPr="00FD11C4" w:rsidRDefault="005F0000" w:rsidP="00082F12">
                          <w:pPr>
                            <w:rPr>
                              <w:rFonts w:ascii="宋体" w:hAnsi="宋体"/>
                              <w:sz w:val="18"/>
                            </w:rPr>
                          </w:pPr>
                          <w:r w:rsidRPr="00FD11C4">
                            <w:rPr>
                              <w:rFonts w:ascii="宋体" w:hAnsi="宋体" w:hint="eastAsia"/>
                              <w:sz w:val="18"/>
                            </w:rPr>
                            <w:t>②</w:t>
                          </w:r>
                          <w:r w:rsidRPr="00FD11C4">
                            <w:rPr>
                              <w:rFonts w:hint="eastAsia"/>
                              <w:sz w:val="18"/>
                            </w:rPr>
                            <w:t>报</w:t>
                          </w:r>
                          <w:r w:rsidRPr="00FD11C4">
                            <w:rPr>
                              <w:rFonts w:ascii="宋体" w:hAnsi="宋体" w:hint="eastAsia"/>
                              <w:sz w:val="18"/>
                            </w:rPr>
                            <w:t>盘文件；</w:t>
                          </w:r>
                        </w:p>
                        <w:p w14:paraId="1479658E" w14:textId="77777777" w:rsidR="005F0000" w:rsidRPr="00FD11C4" w:rsidRDefault="005F0000" w:rsidP="00082F12">
                          <w:pPr>
                            <w:rPr>
                              <w:sz w:val="18"/>
                            </w:rPr>
                          </w:pPr>
                          <w:r w:rsidRPr="00610145">
                            <w:rPr>
                              <w:rFonts w:ascii="宋体" w:hAnsi="宋体" w:hint="eastAsia"/>
                              <w:sz w:val="18"/>
                            </w:rPr>
                            <w:t>③</w:t>
                          </w:r>
                          <w:r w:rsidRPr="00FD11C4">
                            <w:rPr>
                              <w:rFonts w:hint="eastAsia"/>
                              <w:sz w:val="18"/>
                            </w:rPr>
                            <w:t>死亡证明</w:t>
                          </w:r>
                        </w:p>
                        <w:p w14:paraId="1039B548" w14:textId="77777777" w:rsidR="005F0000" w:rsidRPr="00FD11C4" w:rsidRDefault="005F0000" w:rsidP="00082F12">
                          <w:pPr>
                            <w:rPr>
                              <w:b/>
                              <w:sz w:val="18"/>
                            </w:rPr>
                          </w:pPr>
                          <w:r w:rsidRPr="00FD11C4">
                            <w:rPr>
                              <w:rFonts w:hint="eastAsia"/>
                              <w:b/>
                              <w:sz w:val="18"/>
                            </w:rPr>
                            <w:t>2.</w:t>
                          </w:r>
                          <w:r w:rsidRPr="00FD11C4">
                            <w:rPr>
                              <w:rFonts w:hint="eastAsia"/>
                              <w:b/>
                              <w:sz w:val="18"/>
                            </w:rPr>
                            <w:t>外籍参保职工回国：</w:t>
                          </w:r>
                        </w:p>
                        <w:p w14:paraId="10EC4395" w14:textId="77777777" w:rsidR="005F0000" w:rsidRPr="00FD11C4" w:rsidRDefault="005F0000" w:rsidP="00082F12">
                          <w:pPr>
                            <w:rPr>
                              <w:sz w:val="18"/>
                            </w:rPr>
                          </w:pPr>
                          <w:r w:rsidRPr="00610145">
                            <w:rPr>
                              <w:rFonts w:ascii="宋体" w:hAnsi="宋体" w:hint="eastAsia"/>
                              <w:sz w:val="18"/>
                            </w:rPr>
                            <w:t>①</w:t>
                          </w:r>
                          <w:r w:rsidRPr="00FD11C4">
                            <w:rPr>
                              <w:rFonts w:hint="eastAsia"/>
                              <w:sz w:val="18"/>
                            </w:rPr>
                            <w:t>单位出具的离职证明、本人申请原件及复印件一份；</w:t>
                          </w:r>
                        </w:p>
                        <w:p w14:paraId="52E955FD" w14:textId="77777777" w:rsidR="005F0000" w:rsidRPr="00FD11C4" w:rsidRDefault="005F0000" w:rsidP="00082F12">
                          <w:pPr>
                            <w:rPr>
                              <w:sz w:val="18"/>
                            </w:rPr>
                          </w:pPr>
                          <w:r w:rsidRPr="00FD11C4">
                            <w:rPr>
                              <w:rFonts w:ascii="宋体" w:hAnsi="宋体" w:hint="eastAsia"/>
                              <w:sz w:val="18"/>
                            </w:rPr>
                            <w:t>②</w:t>
                          </w:r>
                          <w:r w:rsidRPr="00FD11C4">
                            <w:rPr>
                              <w:rFonts w:hint="eastAsia"/>
                              <w:sz w:val="18"/>
                            </w:rPr>
                            <w:t>《北京市社会保险参保人员减少表》一式二份。</w:t>
                          </w:r>
                        </w:p>
                      </w:txbxContent>
                    </v:textbox>
                  </v:rect>
                </v:group>
                <v:group id="Group 2712" o:spid="_x0000_s2648" style="position:absolute;left:1410;top:8858;width:2365;height:4144" coordorigin="1497,9330" coordsize="2365,4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2LdYsQAAADdAAAA&#10;DwAAAAAAAAAAAAAAAACqAgAAZHJzL2Rvd25yZXYueG1sUEsFBgAAAAAEAAQA+gAAAJsDAAAAAA==&#10;">
                  <v:shape id="AutoShape 1533" o:spid="_x0000_s2649" type="#_x0000_t66" style="position:absolute;left:3365;top:11142;width:497;height:308;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toIcYA&#10;AADdAAAADwAAAGRycy9kb3ducmV2LnhtbESPzW7CQAyE75V4h5WRuJUNOVAUWFAFVCr0UH76AFbW&#10;zUbNekN2gfD29aFSb7ZmPPN5sep9o27UxTqwgck4A0VcBltzZeDr/PY8AxUTssUmMBl4UITVcvC0&#10;wMKGOx/pdkqVkhCOBRpwKbWF1rF05DGOQ0ss2nfoPCZZu0rbDu8S7hudZ9lUe6xZGhy2tHZU/pyu&#10;3sCmyrd0Pb4cPurgtp96P92lcDFmNOxf56AS9enf/Hf9bgU/nwm/fCMj6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toIcYAAADdAAAADwAAAAAAAAAAAAAAAACYAgAAZHJz&#10;L2Rvd25yZXYueG1sUEsFBgAAAAAEAAQA9QAAAIsDAAAAAA==&#10;" fillcolor="#dbe5f1" strokecolor="#548dd4" strokeweight="1.5pt">
                    <v:shadow color="#868686"/>
                  </v:shape>
                  <v:rect id="Rectangle 1491" o:spid="_x0000_s2650" style="position:absolute;left:1497;top:9330;width:2041;height:41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Jvj8MA&#10;AADdAAAADwAAAGRycy9kb3ducmV2LnhtbERP3WrCMBS+H/gO4Qy8GZoqOKQzynQIIgNZ5wMcmrO2&#10;2JxkSWzr2xthsLvz8f2e1WYwrejIh8aygtk0A0FcWt1wpeD8vZ8sQYSIrLG1TApuFGCzHj2tMNe2&#10;5y/qiliJFMIhRwV1jC6XMpQ1GQxT64gT92O9wZigr6T22Kdw08p5lr1Kgw2nhhod7WoqL8XVKOhf&#10;utMHHU/u1xf2eHHbnf1cFEqNn4f3NxCRhvgv/nMfdJo/X87g8U06Qa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Jvj8MAAADdAAAADwAAAAAAAAAAAAAAAACYAgAAZHJzL2Rv&#10;d25yZXYueG1sUEsFBgAAAAAEAAQA9QAAAIgDAAAAAA==&#10;" fillcolor="#fde9d9" strokecolor="#e36c0a">
                    <v:stroke dashstyle="dash"/>
                    <v:textbox>
                      <w:txbxContent>
                        <w:p w14:paraId="4CEBB225" w14:textId="77777777" w:rsidR="005F0000" w:rsidRPr="00FD11C4" w:rsidRDefault="005F0000" w:rsidP="00082F12">
                          <w:pPr>
                            <w:rPr>
                              <w:sz w:val="18"/>
                            </w:rPr>
                          </w:pPr>
                          <w:r w:rsidRPr="00FD11C4">
                            <w:rPr>
                              <w:rFonts w:hint="eastAsia"/>
                              <w:b/>
                              <w:sz w:val="18"/>
                            </w:rPr>
                            <w:t>携带材料说明：</w:t>
                          </w:r>
                          <w:r w:rsidRPr="00FD11C4">
                            <w:rPr>
                              <w:rFonts w:hint="eastAsia"/>
                              <w:b/>
                              <w:sz w:val="18"/>
                            </w:rPr>
                            <w:br/>
                          </w:r>
                          <w:r w:rsidRPr="00FD11C4">
                            <w:rPr>
                              <w:rFonts w:hint="eastAsia"/>
                              <w:sz w:val="18"/>
                            </w:rPr>
                            <w:t>1.</w:t>
                          </w:r>
                          <w:r w:rsidRPr="00FD11C4">
                            <w:rPr>
                              <w:rFonts w:hint="eastAsia"/>
                              <w:sz w:val="18"/>
                            </w:rPr>
                            <w:t>在职死亡或外国籍参保职工回国的：提交《北京市社会保险一次性领取清算单》原件一份；</w:t>
                          </w:r>
                          <w:r w:rsidRPr="00FD11C4">
                            <w:rPr>
                              <w:rFonts w:hint="eastAsia"/>
                              <w:sz w:val="18"/>
                            </w:rPr>
                            <w:br/>
                            <w:t>2.</w:t>
                          </w:r>
                          <w:r w:rsidRPr="00FD11C4">
                            <w:rPr>
                              <w:rFonts w:hint="eastAsia"/>
                              <w:sz w:val="18"/>
                            </w:rPr>
                            <w:t>本国籍参保人员申请清算的：提交《北京市基本养老保险待遇核准表（一次性支付）》原件一份；</w:t>
                          </w:r>
                          <w:r w:rsidRPr="00FD11C4">
                            <w:rPr>
                              <w:rFonts w:hint="eastAsia"/>
                              <w:sz w:val="18"/>
                            </w:rPr>
                            <w:br/>
                            <w:t>3.</w:t>
                          </w:r>
                          <w:r w:rsidRPr="00FD11C4">
                            <w:rPr>
                              <w:rFonts w:hint="eastAsia"/>
                              <w:sz w:val="18"/>
                            </w:rPr>
                            <w:t>《北京市养老保险金月报外支付汇总表（表十六）》一式二份；</w:t>
                          </w:r>
                          <w:r w:rsidRPr="00FD11C4">
                            <w:rPr>
                              <w:rFonts w:hint="eastAsia"/>
                              <w:sz w:val="18"/>
                            </w:rPr>
                            <w:br/>
                            <w:t>4.</w:t>
                          </w:r>
                          <w:r w:rsidRPr="00FD11C4">
                            <w:rPr>
                              <w:rFonts w:hint="eastAsia"/>
                              <w:sz w:val="18"/>
                            </w:rPr>
                            <w:t>《北京市养老保险金月报外支付明细表（表十六附表）》一式二份。</w:t>
                          </w:r>
                        </w:p>
                      </w:txbxContent>
                    </v:textbox>
                  </v:rect>
                </v:group>
                <v:rect id="Rectangle 1488" o:spid="_x0000_s2651" style="position:absolute;left:3637;top:5005;width:1501;height:38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1EcQA&#10;AADdAAAADwAAAGRycy9kb3ducmV2LnhtbERP3WrCMBS+F3yHcAa7m+kqTumMpQgD2RxY3QMcm2Nb&#10;bE5Kktnu7ZfBwLvz8f2edT6aTtzI+daygudZAoK4srrlWsHX6e1pBcIHZI2dZVLwQx7yzXSyxkzb&#10;gUu6HUMtYgj7DBU0IfSZlL5qyKCf2Z44chfrDIYIXS21wyGGm06mSfIiDbYcGxrsadtQdT1+GwX7&#10;OtkV88/FfPHeun05HJbns/xQ6vFhLF5BBBrDXfzv3uk4P12l8PdNPEF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UNRH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648A28CE" w14:textId="77777777" w:rsidR="005F0000" w:rsidRPr="00140445" w:rsidRDefault="005F0000" w:rsidP="00C958F1">
                        <w:pPr>
                          <w:rPr>
                            <w:b/>
                            <w:sz w:val="18"/>
                            <w:szCs w:val="18"/>
                          </w:rPr>
                        </w:pPr>
                        <w:r w:rsidRPr="00140445">
                          <w:rPr>
                            <w:rFonts w:hint="eastAsia"/>
                            <w:b/>
                            <w:sz w:val="18"/>
                            <w:szCs w:val="18"/>
                          </w:rPr>
                          <w:t>减员</w:t>
                        </w:r>
                        <w:r w:rsidRPr="00140445">
                          <w:rPr>
                            <w:b/>
                            <w:sz w:val="18"/>
                            <w:szCs w:val="18"/>
                          </w:rPr>
                          <w:t>：</w:t>
                        </w:r>
                      </w:p>
                      <w:p w14:paraId="234C5043" w14:textId="77777777" w:rsidR="005F0000" w:rsidRPr="00140445" w:rsidRDefault="005F0000" w:rsidP="00C958F1">
                        <w:pPr>
                          <w:rPr>
                            <w:sz w:val="18"/>
                            <w:szCs w:val="18"/>
                          </w:rPr>
                        </w:pPr>
                        <w:r w:rsidRPr="00140445">
                          <w:rPr>
                            <w:rFonts w:hint="eastAsia"/>
                            <w:sz w:val="18"/>
                            <w:szCs w:val="18"/>
                          </w:rPr>
                          <w:t>用人单位携带左侧</w:t>
                        </w:r>
                        <w:r w:rsidRPr="00140445">
                          <w:rPr>
                            <w:sz w:val="18"/>
                            <w:szCs w:val="18"/>
                          </w:rPr>
                          <w:t>所列相关</w:t>
                        </w:r>
                        <w:r w:rsidRPr="00140445">
                          <w:rPr>
                            <w:rFonts w:hint="eastAsia"/>
                            <w:sz w:val="18"/>
                            <w:szCs w:val="18"/>
                          </w:rPr>
                          <w:t>材料到社保中心登记</w:t>
                        </w:r>
                        <w:r w:rsidRPr="00140445">
                          <w:rPr>
                            <w:sz w:val="18"/>
                            <w:szCs w:val="18"/>
                          </w:rPr>
                          <w:t>业务</w:t>
                        </w:r>
                        <w:proofErr w:type="gramStart"/>
                        <w:r w:rsidRPr="00140445">
                          <w:rPr>
                            <w:sz w:val="18"/>
                            <w:szCs w:val="18"/>
                          </w:rPr>
                          <w:t>岗</w:t>
                        </w:r>
                        <w:r w:rsidRPr="00140445">
                          <w:rPr>
                            <w:rFonts w:hint="eastAsia"/>
                            <w:sz w:val="18"/>
                            <w:szCs w:val="18"/>
                          </w:rPr>
                          <w:t>办理</w:t>
                        </w:r>
                        <w:proofErr w:type="gramEnd"/>
                        <w:r w:rsidRPr="00140445">
                          <w:rPr>
                            <w:rFonts w:hint="eastAsia"/>
                            <w:sz w:val="18"/>
                            <w:szCs w:val="18"/>
                          </w:rPr>
                          <w:t>减少手续，由社保中心打印《北京市社会保险一次性领取清算单》</w:t>
                        </w:r>
                      </w:p>
                    </w:txbxContent>
                  </v:textbox>
                </v:rect>
                <v:roundrect id="AutoShape 1518" o:spid="_x0000_s2652" style="position:absolute;left:4698;top:12734;width:2340;height:5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8KsMA&#10;AADdAAAADwAAAGRycy9kb3ducmV2LnhtbERPS2vCQBC+F/wPywi91Y0RikRXEa1g6aU+wOuYHZNo&#10;djbsbk3y77uFgrf5+J4zX3amFg9yvrKsYDxKQBDnVldcKDgdt29TED4ga6wtk4KePCwXg5c5Ztq2&#10;vKfHIRQihrDPUEEZQpNJ6fOSDPqRbYgjd7XOYIjQFVI7bGO4qWWaJO/SYMWxocSG1iXl98OPUXDp&#10;P7aSv2t77sfu8wv3x1ubbpR6HXarGYhAXXiK/907Heen0wn8fRN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e8KsMAAADdAAAADwAAAAAAAAAAAAAAAACYAgAAZHJzL2Rv&#10;d25yZXYueG1sUEsFBgAAAAAEAAQA9QAAAIgDAAAAAA==&#10;" fillcolor="#ffa2a1" strokecolor="#bc4542">
                  <v:fill color2="#ffe5e5" rotate="t" angle="180" colors="0 #ffa2a1;22938f #ffbebd;1 #ffe5e5" focus="100%" type="gradient"/>
                  <v:shadow on="t" color="black" opacity="24903f" origin=",.5" offset="0,.55556mm"/>
                  <v:textbox>
                    <w:txbxContent>
                      <w:p w14:paraId="13BC16F8" w14:textId="77777777" w:rsidR="005F0000" w:rsidRPr="00E02492" w:rsidRDefault="005F0000" w:rsidP="00AA6C16">
                        <w:pPr>
                          <w:jc w:val="center"/>
                          <w:rPr>
                            <w:b/>
                            <w:sz w:val="28"/>
                          </w:rPr>
                        </w:pPr>
                        <w:r w:rsidRPr="00E02492">
                          <w:rPr>
                            <w:rFonts w:hint="eastAsia"/>
                            <w:b/>
                            <w:sz w:val="28"/>
                          </w:rPr>
                          <w:t>业务办理完毕</w:t>
                        </w:r>
                      </w:p>
                    </w:txbxContent>
                  </v:textbox>
                </v:roundrect>
                <v:rect id="Rectangle 1519" o:spid="_x0000_s2653" style="position:absolute;left:3795;top:11575;width:4725;height:7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I/sMA&#10;AADdAAAADwAAAGRycy9kb3ducmV2LnhtbERP3WrCMBS+F3yHcATvNJ3OTTqjiCDIVLBuD3Bsztqy&#10;5qQk0XZvvwiCd+fj+z2LVWdqcSPnK8sKXsYJCOLc6ooLBd9f29EchA/IGmvLpOCPPKyW/d4CU21b&#10;zuh2DoWIIexTVFCG0KRS+rwkg35sG+LI/VhnMEToCqkdtjHc1HKSJG/SYMWxocSGNiXlv+erUXAo&#10;kt16epxNZ5+VO2Tt6f1ykXulhoNu/QEiUBee4od7p+P8yfwV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EI/s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2669B3B0" w14:textId="77777777" w:rsidR="005F0000" w:rsidRPr="00140445" w:rsidRDefault="005F0000" w:rsidP="00082F12">
                        <w:pPr>
                          <w:rPr>
                            <w:sz w:val="18"/>
                            <w:szCs w:val="18"/>
                          </w:rPr>
                        </w:pPr>
                        <w:r w:rsidRPr="00140445">
                          <w:rPr>
                            <w:rFonts w:hint="eastAsia"/>
                            <w:sz w:val="18"/>
                            <w:szCs w:val="18"/>
                          </w:rPr>
                          <w:t>用人单位于次月中下旬收到相关款项后须及时支付至待遇申领人，并留存相关凭证</w:t>
                        </w:r>
                      </w:p>
                    </w:txbxContent>
                  </v:textbox>
                </v:rect>
                <v:rect id="Rectangle 1520" o:spid="_x0000_s2654" style="position:absolute;left:3775;top:10418;width:4735;height: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2tZcMA&#10;AADdAAAADwAAAGRycy9kb3ducmV2LnhtbERP24rCMBB9X/Afwgi+ralKV6lGEWFB1AVvHzA2Y1ts&#10;JiXJ2vr3m4WFfZvDuc5i1ZlaPMn5yrKC0TABQZxbXXGh4Hr5fJ+B8AFZY22ZFLzIw2rZe1tgpm3L&#10;J3qeQyFiCPsMFZQhNJmUPi/JoB/ahjhyd+sMhghdIbXDNoabWo6T5EMarDg2lNjQpqT8cf42Cg5F&#10;sl1PvtJJuqvc4dQep7eb3Cs16HfrOYhAXfgX/7m3Os4fz1L4/SaeI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2tZcMAAADdAAAADwAAAAAAAAAAAAAAAACYAgAAZHJzL2Rv&#10;d25yZXYueG1sUEsFBgAAAAAEAAQA9QAAAIgDAAAAAA==&#10;" fillcolor="#dafda7" strokecolor="#94b64e">
                  <v:fill color2="#f5ffe6" rotate="t" angle="180" colors="0 #dafda7;22938f #e4fdc2;1 #f5ffe6" focus="100%" type="gradient"/>
                  <v:shadow on="t" color="black" opacity="24903f" origin=",.5" offset="0,.55556mm"/>
                  <v:textbox>
                    <w:txbxContent>
                      <w:p w14:paraId="098F0945" w14:textId="77777777" w:rsidR="005F0000" w:rsidRPr="00140445" w:rsidRDefault="005F0000" w:rsidP="00082F12">
                        <w:pPr>
                          <w:rPr>
                            <w:sz w:val="18"/>
                            <w:szCs w:val="18"/>
                          </w:rPr>
                        </w:pPr>
                        <w:r w:rsidRPr="00140445">
                          <w:rPr>
                            <w:rFonts w:hint="eastAsia"/>
                            <w:b/>
                            <w:sz w:val="18"/>
                            <w:szCs w:val="18"/>
                          </w:rPr>
                          <w:t>办理一次性申领：</w:t>
                        </w:r>
                        <w:r w:rsidRPr="00140445">
                          <w:rPr>
                            <w:rFonts w:hint="eastAsia"/>
                            <w:sz w:val="18"/>
                            <w:szCs w:val="18"/>
                          </w:rPr>
                          <w:t>携带</w:t>
                        </w:r>
                        <w:r w:rsidRPr="00140445">
                          <w:rPr>
                            <w:sz w:val="18"/>
                            <w:szCs w:val="18"/>
                          </w:rPr>
                          <w:t>材料</w:t>
                        </w:r>
                        <w:r w:rsidRPr="00140445">
                          <w:rPr>
                            <w:rFonts w:hint="eastAsia"/>
                            <w:sz w:val="18"/>
                            <w:szCs w:val="18"/>
                          </w:rPr>
                          <w:t>社保中心基金</w:t>
                        </w:r>
                        <w:proofErr w:type="gramStart"/>
                        <w:r w:rsidRPr="00140445">
                          <w:rPr>
                            <w:rFonts w:hint="eastAsia"/>
                            <w:sz w:val="18"/>
                            <w:szCs w:val="18"/>
                          </w:rPr>
                          <w:t>支付科</w:t>
                        </w:r>
                        <w:proofErr w:type="gramEnd"/>
                        <w:r w:rsidRPr="00140445">
                          <w:rPr>
                            <w:rFonts w:hint="eastAsia"/>
                            <w:sz w:val="18"/>
                            <w:szCs w:val="18"/>
                          </w:rPr>
                          <w:t>办理参保职工养老保险个人账户一次性申领</w:t>
                        </w:r>
                      </w:p>
                    </w:txbxContent>
                  </v:textbox>
                </v:rect>
                <v:shape id="AutoShape 564" o:spid="_x0000_s2655" type="#_x0000_t32" style="position:absolute;left:5838;top:11112;width:2;height:47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b2osQAAADdAAAADwAAAGRycy9kb3ducmV2LnhtbERPO2vDMBDeC/kP4gLdGvkBbnCjhJK4&#10;NEM7OO3S7bCutrF1MpYSu/8+KgSy3cf3vM1uNr240OhaywriVQSCuLK65VrB99fb0xqE88gae8uk&#10;4I8c7LaLhw3m2k5c0uXkaxFC2OWooPF+yKV0VUMG3coOxIH7taNBH+BYSz3iFMJNL5MoyqTBlkND&#10;gwPtG6q609koKPRHUdJz537K9GC6w+d7EaepUo/L+fUFhKfZ38U391GH+ck6g/9vwglye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BvaixAAAAN0AAAAPAAAAAAAAAAAA&#10;AAAAAKECAABkcnMvZG93bnJldi54bWxQSwUGAAAAAAQABAD5AAAAkgMAAAAA&#10;" strokecolor="#4e6128">
                  <v:stroke endarrow="block"/>
                </v:shape>
                <v:rect id="Rectangle 1509" o:spid="_x0000_s2656" style="position:absolute;left:5673;top:8807;width:2852;height:9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OWicQA&#10;AADdAAAADwAAAGRycy9kb3ducmV2LnhtbERP22rCQBB9L/Qflin4VjcaUiV1FRGE0Fqolw8Ys9Mk&#10;mJ0Nu2uS/n23UOjbHM51VpvRtKIn5xvLCmbTBARxaXXDlYLLef+8BOEDssbWMin4Jg+b9ePDCnNt&#10;Bz5SfwqViCHsc1RQh9DlUvqyJoN+ajviyH1ZZzBE6CqpHQ4x3LRyniQv0mDDsaHGjnY1lbfT3Sg4&#10;VEmxTT+yNHtr3OE4fC6uV/mu1ORp3L6CCDSGf/Gfu9Bx/ny5gN9v4gl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jlon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32311F2D" w14:textId="77777777" w:rsidR="005F0000" w:rsidRPr="00140445" w:rsidRDefault="005F0000" w:rsidP="00BB6967">
                        <w:pPr>
                          <w:rPr>
                            <w:b/>
                            <w:sz w:val="18"/>
                            <w:szCs w:val="18"/>
                          </w:rPr>
                        </w:pPr>
                        <w:r w:rsidRPr="00140445">
                          <w:rPr>
                            <w:rFonts w:hint="eastAsia"/>
                            <w:b/>
                            <w:sz w:val="18"/>
                            <w:szCs w:val="18"/>
                          </w:rPr>
                          <w:t>二次</w:t>
                        </w:r>
                        <w:r w:rsidRPr="00140445">
                          <w:rPr>
                            <w:b/>
                            <w:sz w:val="18"/>
                            <w:szCs w:val="18"/>
                          </w:rPr>
                          <w:t>减员：</w:t>
                        </w:r>
                      </w:p>
                      <w:p w14:paraId="2185C409" w14:textId="77777777" w:rsidR="005F0000" w:rsidRPr="00140445" w:rsidRDefault="005F0000" w:rsidP="00BB6967">
                        <w:pPr>
                          <w:rPr>
                            <w:sz w:val="18"/>
                            <w:szCs w:val="18"/>
                          </w:rPr>
                        </w:pPr>
                        <w:r w:rsidRPr="00140445">
                          <w:rPr>
                            <w:rFonts w:hint="eastAsia"/>
                            <w:sz w:val="18"/>
                            <w:szCs w:val="18"/>
                          </w:rPr>
                          <w:t>携带</w:t>
                        </w:r>
                        <w:r w:rsidRPr="00140445">
                          <w:rPr>
                            <w:sz w:val="18"/>
                            <w:szCs w:val="18"/>
                          </w:rPr>
                          <w:t>材料</w:t>
                        </w:r>
                        <w:r w:rsidRPr="00140445">
                          <w:rPr>
                            <w:rFonts w:hint="eastAsia"/>
                            <w:sz w:val="18"/>
                            <w:szCs w:val="18"/>
                          </w:rPr>
                          <w:t>到社保中心登记业务岗做二次减员</w:t>
                        </w:r>
                      </w:p>
                    </w:txbxContent>
                  </v:textbox>
                </v:rect>
                <v:rect id="Rectangle 1510" o:spid="_x0000_s2657" style="position:absolute;left:5673;top:6459;width:2842;height:18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wC+8cA&#10;AADdAAAADwAAAGRycy9kb3ducmV2LnhtbESP0WrCQBBF3wv+wzJC3+qmiq1EV5FCQdRCY/sBY3ZM&#10;QrOzYXdr4t87D4W+zXDv3HtmtRlcq64UYuPZwPMkA0VcettwZeD76/1pASomZIutZzJwowib9ehh&#10;hbn1PRd0PaVKSQjHHA3UKXW51rGsyWGc+I5YtIsPDpOsodI2YC/hrtXTLHvRDhuWhho7equp/Dn9&#10;OgPHKtttZx/z2XzfhGPRf76ez/pgzON42C5BJRrSv/nvemcFf7oQXPlGRtD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8AvvHAAAA3QAAAA8AAAAAAAAAAAAAAAAAmAIAAGRy&#10;cy9kb3ducmV2LnhtbFBLBQYAAAAABAAEAPUAAACMAwAAAAA=&#10;" fillcolor="#dafda7" strokecolor="#94b64e">
                  <v:fill color2="#f5ffe6" rotate="t" angle="180" colors="0 #dafda7;22938f #e4fdc2;1 #f5ffe6" focus="100%" type="gradient"/>
                  <v:shadow on="t" color="black" opacity="24903f" origin=",.5" offset="0,.55556mm"/>
                  <v:textbox>
                    <w:txbxContent>
                      <w:p w14:paraId="58924558" w14:textId="77777777" w:rsidR="005F0000" w:rsidRPr="00140445" w:rsidRDefault="005F0000" w:rsidP="00082F12">
                        <w:pPr>
                          <w:rPr>
                            <w:rFonts w:ascii="宋体" w:hAnsi="宋体"/>
                            <w:b/>
                            <w:sz w:val="18"/>
                            <w:szCs w:val="18"/>
                          </w:rPr>
                        </w:pPr>
                        <w:r w:rsidRPr="00140445">
                          <w:rPr>
                            <w:rFonts w:ascii="宋体" w:hAnsi="宋体" w:hint="eastAsia"/>
                            <w:b/>
                            <w:sz w:val="18"/>
                            <w:szCs w:val="18"/>
                          </w:rPr>
                          <w:t>审批</w:t>
                        </w:r>
                        <w:r w:rsidRPr="00140445">
                          <w:rPr>
                            <w:rFonts w:ascii="宋体" w:hAnsi="宋体"/>
                            <w:b/>
                            <w:sz w:val="18"/>
                            <w:szCs w:val="18"/>
                          </w:rPr>
                          <w:t>：</w:t>
                        </w:r>
                      </w:p>
                      <w:p w14:paraId="7E7B34E1" w14:textId="77777777" w:rsidR="005F0000" w:rsidRPr="00610145" w:rsidRDefault="005F0000" w:rsidP="00082F12">
                        <w:pPr>
                          <w:rPr>
                            <w:rFonts w:ascii="宋体" w:hAnsi="宋体"/>
                            <w:sz w:val="18"/>
                            <w:szCs w:val="18"/>
                          </w:rPr>
                        </w:pPr>
                        <w:r w:rsidRPr="00140445">
                          <w:rPr>
                            <w:rFonts w:ascii="宋体" w:hAnsi="宋体"/>
                            <w:sz w:val="18"/>
                            <w:szCs w:val="18"/>
                          </w:rPr>
                          <w:t>将拷贝数据导入退休核准系统（企业版），打印《北京市基本养老保险待遇核准表（一次性支付）》</w:t>
                        </w:r>
                        <w:r w:rsidRPr="00140445">
                          <w:rPr>
                            <w:rFonts w:ascii="宋体" w:hAnsi="宋体" w:hint="eastAsia"/>
                            <w:sz w:val="18"/>
                            <w:szCs w:val="18"/>
                          </w:rPr>
                          <w:t>（6份</w:t>
                        </w:r>
                        <w:r w:rsidRPr="00140445">
                          <w:rPr>
                            <w:rFonts w:ascii="宋体" w:hAnsi="宋体"/>
                            <w:sz w:val="18"/>
                            <w:szCs w:val="18"/>
                          </w:rPr>
                          <w:t>）</w:t>
                        </w:r>
                        <w:r w:rsidRPr="00140445">
                          <w:rPr>
                            <w:rFonts w:ascii="宋体" w:hAnsi="宋体" w:hint="eastAsia"/>
                            <w:sz w:val="18"/>
                            <w:szCs w:val="18"/>
                          </w:rPr>
                          <w:t>后</w:t>
                        </w:r>
                        <w:r w:rsidRPr="00140445">
                          <w:rPr>
                            <w:rFonts w:ascii="宋体" w:hAnsi="宋体"/>
                            <w:sz w:val="18"/>
                            <w:szCs w:val="18"/>
                          </w:rPr>
                          <w:t>，</w:t>
                        </w:r>
                        <w:r w:rsidRPr="00140445">
                          <w:rPr>
                            <w:rFonts w:hint="eastAsia"/>
                            <w:sz w:val="18"/>
                            <w:szCs w:val="18"/>
                          </w:rPr>
                          <w:t>到职工养老保险科进行审批</w:t>
                        </w:r>
                      </w:p>
                    </w:txbxContent>
                  </v:textbox>
                </v:rect>
                <v:rect id="Rectangle 1511" o:spid="_x0000_s2658" style="position:absolute;left:5673;top:4426;width:2837;height:15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CnYMQA&#10;AADdAAAADwAAAGRycy9kb3ducmV2LnhtbERP3WrCMBS+H+wdwhl4t6YqOtcZSxEE2RTU7QGOzVlb&#10;bE5KEm339osw2N35+H7PMh9MK27kfGNZwThJQRCXVjdcKfj63DwvQPiArLG1TAp+yEO+enxYYqZt&#10;z0e6nUIlYgj7DBXUIXSZlL6syaBPbEccuW/rDIYIXSW1wz6Gm1ZO0nQuDTYcG2rsaF1TeTldjYJd&#10;lW6L6X42nb03bnfsDy/ns/xQavQ0FG8gAg3hX/zn3uo4f7J4hfs38QS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wp2DEAAAA3QAAAA8AAAAAAAAAAAAAAAAAmAIAAGRycy9k&#10;b3ducmV2LnhtbFBLBQYAAAAABAAEAPUAAACJAwAAAAA=&#10;" fillcolor="#dafda7" strokecolor="#94b64e">
                  <v:fill color2="#f5ffe6" rotate="t" angle="180" colors="0 #dafda7;22938f #e4fdc2;1 #f5ffe6" focus="100%" type="gradient"/>
                  <v:shadow on="t" color="black" opacity="24903f" origin=",.5" offset="0,.55556mm"/>
                  <v:textbox>
                    <w:txbxContent>
                      <w:p w14:paraId="7A705E80" w14:textId="77777777" w:rsidR="005F0000" w:rsidRPr="00610145" w:rsidRDefault="005F0000" w:rsidP="006122CA">
                        <w:pPr>
                          <w:rPr>
                            <w:rFonts w:ascii="宋体" w:hAnsi="宋体"/>
                            <w:b/>
                            <w:sz w:val="18"/>
                            <w:szCs w:val="18"/>
                          </w:rPr>
                        </w:pPr>
                        <w:r w:rsidRPr="00610145">
                          <w:rPr>
                            <w:rFonts w:ascii="宋体" w:hAnsi="宋体" w:hint="eastAsia"/>
                            <w:b/>
                            <w:sz w:val="18"/>
                            <w:szCs w:val="18"/>
                          </w:rPr>
                          <w:t>中断预审</w:t>
                        </w:r>
                        <w:r w:rsidRPr="00610145">
                          <w:rPr>
                            <w:rFonts w:ascii="宋体" w:hAnsi="宋体"/>
                            <w:b/>
                            <w:sz w:val="18"/>
                            <w:szCs w:val="18"/>
                          </w:rPr>
                          <w:t>：</w:t>
                        </w:r>
                      </w:p>
                      <w:p w14:paraId="43E63FF3" w14:textId="77777777" w:rsidR="005F0000" w:rsidRPr="00610145" w:rsidRDefault="005F0000" w:rsidP="006122CA">
                        <w:pPr>
                          <w:rPr>
                            <w:rFonts w:ascii="宋体" w:hAnsi="宋体"/>
                            <w:sz w:val="18"/>
                            <w:szCs w:val="18"/>
                          </w:rPr>
                        </w:pPr>
                        <w:r w:rsidRPr="00610145">
                          <w:rPr>
                            <w:rFonts w:ascii="宋体" w:hAnsi="宋体" w:hint="eastAsia"/>
                            <w:sz w:val="18"/>
                            <w:szCs w:val="18"/>
                          </w:rPr>
                          <w:t>携带</w:t>
                        </w:r>
                        <w:r w:rsidRPr="00610145">
                          <w:rPr>
                            <w:rFonts w:ascii="宋体" w:hAnsi="宋体"/>
                            <w:sz w:val="18"/>
                            <w:szCs w:val="18"/>
                          </w:rPr>
                          <w:t>材料</w:t>
                        </w:r>
                        <w:r w:rsidRPr="00610145">
                          <w:rPr>
                            <w:rFonts w:ascii="宋体" w:hAnsi="宋体" w:hint="eastAsia"/>
                            <w:sz w:val="18"/>
                            <w:szCs w:val="18"/>
                          </w:rPr>
                          <w:t>到社保中心登记科做中断预审，打印</w:t>
                        </w:r>
                        <w:r w:rsidRPr="00140445">
                          <w:rPr>
                            <w:rFonts w:ascii="宋体" w:hAnsi="宋体"/>
                            <w:sz w:val="18"/>
                            <w:szCs w:val="18"/>
                          </w:rPr>
                          <w:t>《北京市保险个人账户缴费情况表》</w:t>
                        </w:r>
                        <w:r w:rsidRPr="00610145">
                          <w:rPr>
                            <w:rFonts w:ascii="宋体" w:hAnsi="宋体" w:hint="eastAsia"/>
                            <w:sz w:val="18"/>
                            <w:szCs w:val="18"/>
                          </w:rPr>
                          <w:t>，拷贝清算</w:t>
                        </w:r>
                        <w:r w:rsidRPr="00610145">
                          <w:rPr>
                            <w:rFonts w:ascii="宋体" w:hAnsi="宋体"/>
                            <w:sz w:val="18"/>
                            <w:szCs w:val="18"/>
                          </w:rPr>
                          <w:t>数据</w:t>
                        </w:r>
                      </w:p>
                    </w:txbxContent>
                  </v:textbox>
                </v:rect>
                <v:group id="Group 2709" o:spid="_x0000_s2659" style="position:absolute;left:3374;top:3939;width:1764;height:1066" coordorigin="3461,4411" coordsize="1764,10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lSSBccAAADd&#10;AAAADwAAAAAAAAAAAAAAAACqAgAAZHJzL2Rvd25yZXYueG1sUEsFBgAAAAAEAAQA+gAAAJ4DAAAA&#10;AA==&#10;">
                  <v:shape id="AutoShape 1505" o:spid="_x0000_s2660" type="#_x0000_t32" style="position:absolute;left:4413;top:4747;width:0;height:7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b4C8QAAADdAAAADwAAAGRycy9kb3ducmV2LnhtbERPTWvCQBC9F/wPywje6iYGWo2uIjVi&#10;D/UQ9eJtyI5JSHY2ZLca/323UOhtHu9zVpvBtOJOvastK4inEQjiwuqaSwWX8/51DsJ5ZI2tZVLw&#10;JAeb9ehlham2D87pfvKlCCHsUlRQed+lUrqiIoNuajviwN1sb9AH2JdS9/gI4aaVsyh6kwZrDg0V&#10;dvRRUdGcvo2CTH9lOb037ponO9PsjocsThKlJuNhuwThafD/4j/3pw7zZ4sYfr8JJ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vgLxAAAAN0AAAAPAAAAAAAAAAAA&#10;AAAAAKECAABkcnMvZG93bnJldi54bWxQSwUGAAAAAAQABAD5AAAAkgMAAAAA&#10;" strokecolor="#4e6128">
                    <v:stroke endarrow="block"/>
                  </v:shape>
                  <v:group id="Group 1387" o:spid="_x0000_s2661" style="position:absolute;left:3461;top:4411;width:1764;height:327" coordorigin="3945,4521" coordsize="1764,3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cqp6cQAAADdAAAA&#10;DwAAAAAAAAAAAAAAAACqAgAAZHJzL2Rvd25yZXYueG1sUEsFBgAAAAAEAAQA+gAAAJsDAAAAAA==&#10;">
                    <v:shape id="AutoShape 1502" o:spid="_x0000_s2662" type="#_x0000_t32" style="position:absolute;left:3950;top:4521;width:0;height: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QvwsMAAADdAAAADwAAAGRycy9kb3ducmV2LnhtbERPTWvCQBC9F/wPywje6iYphCa6ikgr&#10;ObSHai7ehuyYBLOzYXer8d93C4Xe5vE+Z72dzCBu5HxvWUG6TEAQN1b33CqoT+/PryB8QNY4WCYF&#10;D/Kw3cye1lhqe+cvuh1DK2II+xIVdCGMpZS+6cigX9qROHIX6wyGCF0rtcN7DDeDzJIklwZ7jg0d&#10;jrTvqLkev40Cd/70Lj1UnBvKq49D8dbrqlZqMZ92KxCBpvAv/nNXOs7Pihf4/Sae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UL8LDAAAA3QAAAA8AAAAAAAAAAAAA&#10;AAAAoQIAAGRycy9kb3ducmV2LnhtbFBLBQYAAAAABAAEAPkAAACRAwAAAAA=&#10;" strokecolor="#4e6128"/>
                    <v:shape id="AutoShape 1503" o:spid="_x0000_s2663" type="#_x0000_t32" style="position:absolute;left:5709;top:4521;width:0;height:31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23tsMAAADdAAAADwAAAGRycy9kb3ducmV2LnhtbERPTWvCQBC9F/wPywje6iahhCa6ikgr&#10;ObSHai7ehuyYBLOzYXer8d93C4Xe5vE+Z72dzCBu5HxvWUG6TEAQN1b33CqoT+/PryB8QNY4WCYF&#10;D/Kw3cye1lhqe+cvuh1DK2II+xIVdCGMpZS+6cigX9qROHIX6wyGCF0rtcN7DDeDzJIklwZ7jg0d&#10;jrTvqLkev40Cd/70Lj1UnBvKq49D8dbrqlZqMZ92KxCBpvAv/nNXOs7Pihf4/Sae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9t7bDAAAA3QAAAA8AAAAAAAAAAAAA&#10;AAAAoQIAAGRycy9kb3ducmV2LnhtbFBLBQYAAAAABAAEAPkAAACRAwAAAAA=&#10;" strokecolor="#4e6128"/>
                    <v:shape id="AutoShape 1504" o:spid="_x0000_s2664" type="#_x0000_t32" style="position:absolute;left:3945;top:4836;width:1764;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6sMsQAAADdAAAADwAAAGRycy9kb3ducmV2LnhtbERPS2vCQBC+F/wPywi96UYhUlNXEUEU&#10;ehCftLdpdkyCu7Mhu43pv3cLQm/z8T1ntuisES01vnKsYDRMQBDnTldcKDgd14M3ED4gazSOScEv&#10;eVjMey8zzLS7857aQyhEDGGfoYIyhDqT0uclWfRDVxNH7uoaiyHCppC6wXsMt0aOk2QiLVYcG0qs&#10;aVVSfjv8WAXGbFbJaZLuLukuVOf2I/3efn4p9drvlu8gAnXhX/x0b3WcP56m8PdNPEH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zqwyxAAAAN0AAAAPAAAAAAAAAAAA&#10;AAAAAKECAABkcnMvZG93bnJldi54bWxQSwUGAAAAAAQABAD5AAAAkgMAAAAA&#10;" strokecolor="#4e6128"/>
                  </v:group>
                </v:group>
                <v:roundrect id="Rectangle 1497" o:spid="_x0000_s2665" style="position:absolute;left:2566;top:3187;width:1521;height:813;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6Y74A&#10;AADdAAAADwAAAGRycy9kb3ducmV2LnhtbERPS4vCMBC+C/sfwix403SFilTTIrssePV1H5oxLTaT&#10;0qQ1/nsjLOxtPr7n7KpoOzHR4FvHCr6WGQji2umWjYLL+XexAeEDssbOMSl4koeq/JjtsNDuwUea&#10;TsGIFMK+QAVNCH0hpa8bsuiXridO3M0NFkOCg5F6wEcKt51cZdlaWmw5NTTY03dD9f00WgUmR9+O&#10;V/MTcy1pPExHH7Ko1Pwz7rcgAsXwL/5zH3Sav8rX8P4mnSDL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H+mO+AAAA3QAAAA8AAAAAAAAAAAAAAAAAmAIAAGRycy9kb3ducmV2&#10;LnhtbFBLBQYAAAAABAAEAPUAAACDAwAAAAA=&#10;" fillcolor="#9eeaff" strokecolor="#40a7c2">
                  <v:fill color2="#e4f9ff" rotate="t" angle="180" colors="0 #9eeaff;22938f #bbefff;1 #e4f9ff" focus="100%" type="gradient"/>
                  <v:shadow on="t" color="black" opacity="24903f" origin=",.5" offset="0,.55556mm"/>
                  <v:textbox>
                    <w:txbxContent>
                      <w:p w14:paraId="16571E3C" w14:textId="77777777" w:rsidR="005F0000" w:rsidRPr="00FD11C4" w:rsidRDefault="005F0000" w:rsidP="00FD11C4">
                        <w:pPr>
                          <w:jc w:val="center"/>
                          <w:rPr>
                            <w:b/>
                            <w:sz w:val="21"/>
                          </w:rPr>
                        </w:pPr>
                        <w:r w:rsidRPr="00FD11C4">
                          <w:rPr>
                            <w:rFonts w:hint="eastAsia"/>
                            <w:b/>
                            <w:sz w:val="21"/>
                          </w:rPr>
                          <w:t>参保职工发生在职死亡</w:t>
                        </w:r>
                      </w:p>
                    </w:txbxContent>
                  </v:textbox>
                </v:roundrect>
                <v:roundrect id="Rectangle 1498" o:spid="_x0000_s2666" style="position:absolute;left:4480;top:3225;width:1553;height:77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a8UcUA&#10;AADdAAAADwAAAGRycy9kb3ducmV2LnhtbERP32vCMBB+H/g/hBN8GTNV0ElnlDGVjQmDVXH4djRn&#10;W2wuJYm2/vdmMNjbfXw/b77sTC2u5HxlWcFomIAgzq2uuFCw322eZiB8QNZYWyYFN/KwXPQe5phq&#10;2/I3XbNQiBjCPkUFZQhNKqXPSzLoh7YhjtzJOoMhQldI7bCN4aaW4ySZSoMVx4YSG3orKT9nF6Ng&#10;tgrbz/16yk4+vp+z5GtyaH+OSg363esLiEBd+Bf/uT90nD+ePMPvN/EE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VrxRxQAAAN0AAAAPAAAAAAAAAAAAAAAAAJgCAABkcnMv&#10;ZG93bnJldi54bWxQSwUGAAAAAAQABAD1AAAAigMAAAAA&#10;" fillcolor="#9eeaff" strokecolor="#40a7c2">
                  <v:fill color2="#e4f9ff" rotate="t" angle="180" colors="0 #9eeaff;22938f #bbefff;1 #e4f9ff" focus="100%" type="gradient"/>
                  <v:shadow on="t" color="black" opacity="24903f" origin=",.5" offset="0,.55556mm"/>
                  <v:textbox>
                    <w:txbxContent>
                      <w:p w14:paraId="66893896" w14:textId="77777777" w:rsidR="005F0000" w:rsidRPr="00FD11C4" w:rsidRDefault="005F0000" w:rsidP="00082F12">
                        <w:pPr>
                          <w:jc w:val="center"/>
                          <w:rPr>
                            <w:b/>
                            <w:sz w:val="21"/>
                          </w:rPr>
                        </w:pPr>
                        <w:r w:rsidRPr="00FD11C4">
                          <w:rPr>
                            <w:rFonts w:hint="eastAsia"/>
                            <w:b/>
                            <w:sz w:val="21"/>
                          </w:rPr>
                          <w:t>外国籍参保职工回国</w:t>
                        </w:r>
                      </w:p>
                    </w:txbxContent>
                  </v:textbox>
                </v:roundrect>
              </v:group>
            </v:group>
          </v:group>
        </w:pict>
      </w:r>
      <w:r w:rsidR="00094D0D">
        <w:t>35</w:t>
      </w:r>
      <w:r w:rsidR="00C14003" w:rsidRPr="00BF6BF7">
        <w:rPr>
          <w:rFonts w:hint="eastAsia"/>
        </w:rPr>
        <w:t>.</w:t>
      </w:r>
      <w:r w:rsidR="00D7709B" w:rsidRPr="00BF6BF7">
        <w:rPr>
          <w:rFonts w:hint="eastAsia"/>
        </w:rPr>
        <w:t>用人单位参保人员养老保险个人账户一次性申领流程图</w:t>
      </w:r>
      <w:bookmarkEnd w:id="93"/>
      <w:bookmarkEnd w:id="97"/>
    </w:p>
    <w:p w14:paraId="30CA41EC" w14:textId="77777777" w:rsidR="003C2D8A" w:rsidRPr="009C73EB" w:rsidRDefault="003C2D8A" w:rsidP="009C73EB">
      <w:pPr>
        <w:spacing w:line="360" w:lineRule="auto"/>
        <w:rPr>
          <w:rFonts w:ascii="宋体" w:hAnsi="宋体"/>
          <w:szCs w:val="24"/>
        </w:rPr>
      </w:pPr>
    </w:p>
    <w:p w14:paraId="5A4FBFAB" w14:textId="77777777" w:rsidR="00C965AD" w:rsidRPr="009C73EB" w:rsidRDefault="00C965AD" w:rsidP="009C73EB">
      <w:pPr>
        <w:spacing w:line="360" w:lineRule="auto"/>
        <w:rPr>
          <w:rFonts w:ascii="宋体" w:hAnsi="宋体"/>
          <w:szCs w:val="24"/>
        </w:rPr>
      </w:pPr>
    </w:p>
    <w:p w14:paraId="4078E128" w14:textId="77777777" w:rsidR="00E00B8F" w:rsidRPr="009C73EB" w:rsidRDefault="00E00B8F" w:rsidP="009C73EB">
      <w:pPr>
        <w:spacing w:line="360" w:lineRule="auto"/>
        <w:rPr>
          <w:rFonts w:ascii="宋体" w:hAnsi="宋体"/>
          <w:szCs w:val="24"/>
        </w:rPr>
      </w:pPr>
    </w:p>
    <w:p w14:paraId="786293CB" w14:textId="77777777" w:rsidR="00082F12" w:rsidRPr="009C73EB" w:rsidRDefault="00082F12" w:rsidP="009C73EB">
      <w:pPr>
        <w:spacing w:line="360" w:lineRule="auto"/>
        <w:rPr>
          <w:rFonts w:ascii="宋体" w:hAnsi="宋体"/>
          <w:szCs w:val="24"/>
        </w:rPr>
      </w:pPr>
    </w:p>
    <w:p w14:paraId="78CCD1E5" w14:textId="77777777" w:rsidR="00082F12" w:rsidRPr="009C73EB" w:rsidRDefault="00082F12" w:rsidP="009C73EB">
      <w:pPr>
        <w:spacing w:line="360" w:lineRule="auto"/>
        <w:rPr>
          <w:rFonts w:ascii="宋体" w:hAnsi="宋体"/>
          <w:szCs w:val="24"/>
        </w:rPr>
      </w:pPr>
    </w:p>
    <w:p w14:paraId="649D47D5" w14:textId="77777777" w:rsidR="00082F12" w:rsidRPr="009C73EB" w:rsidRDefault="00082F12" w:rsidP="009C73EB">
      <w:pPr>
        <w:spacing w:line="360" w:lineRule="auto"/>
        <w:rPr>
          <w:rFonts w:ascii="宋体" w:hAnsi="宋体"/>
          <w:szCs w:val="24"/>
        </w:rPr>
      </w:pPr>
    </w:p>
    <w:p w14:paraId="00D9AA26" w14:textId="77777777" w:rsidR="00082F12" w:rsidRPr="009C73EB" w:rsidRDefault="00082F12" w:rsidP="009C73EB">
      <w:pPr>
        <w:spacing w:line="360" w:lineRule="auto"/>
        <w:rPr>
          <w:rFonts w:ascii="宋体" w:hAnsi="宋体"/>
          <w:szCs w:val="24"/>
        </w:rPr>
      </w:pPr>
    </w:p>
    <w:p w14:paraId="39611945" w14:textId="77777777" w:rsidR="00082F12" w:rsidRPr="009C73EB" w:rsidRDefault="00082F12" w:rsidP="009C73EB">
      <w:pPr>
        <w:spacing w:line="360" w:lineRule="auto"/>
        <w:rPr>
          <w:rFonts w:ascii="宋体" w:hAnsi="宋体"/>
          <w:szCs w:val="24"/>
        </w:rPr>
      </w:pPr>
    </w:p>
    <w:p w14:paraId="5D133F03" w14:textId="77777777" w:rsidR="00082F12" w:rsidRPr="009C73EB" w:rsidRDefault="00082F12" w:rsidP="009C73EB">
      <w:pPr>
        <w:spacing w:line="360" w:lineRule="auto"/>
        <w:rPr>
          <w:rFonts w:ascii="宋体" w:hAnsi="宋体"/>
          <w:szCs w:val="24"/>
        </w:rPr>
      </w:pPr>
    </w:p>
    <w:p w14:paraId="46653E51" w14:textId="77777777" w:rsidR="00C2559E" w:rsidRPr="009C73EB" w:rsidRDefault="00C2559E" w:rsidP="009C73EB">
      <w:pPr>
        <w:spacing w:line="360" w:lineRule="auto"/>
        <w:rPr>
          <w:rFonts w:ascii="宋体" w:hAnsi="宋体"/>
          <w:szCs w:val="24"/>
        </w:rPr>
      </w:pPr>
    </w:p>
    <w:p w14:paraId="3514764E" w14:textId="77777777" w:rsidR="00C2559E" w:rsidRPr="009C73EB" w:rsidRDefault="00C2559E" w:rsidP="009C73EB">
      <w:pPr>
        <w:spacing w:line="360" w:lineRule="auto"/>
        <w:rPr>
          <w:rFonts w:ascii="宋体" w:hAnsi="宋体"/>
          <w:szCs w:val="24"/>
        </w:rPr>
      </w:pPr>
    </w:p>
    <w:p w14:paraId="6D0B4FBF" w14:textId="77777777" w:rsidR="00082F12" w:rsidRPr="009C73EB" w:rsidRDefault="00082F12" w:rsidP="009C73EB">
      <w:pPr>
        <w:spacing w:line="360" w:lineRule="auto"/>
        <w:rPr>
          <w:rFonts w:ascii="宋体" w:hAnsi="宋体"/>
          <w:szCs w:val="24"/>
        </w:rPr>
      </w:pPr>
    </w:p>
    <w:p w14:paraId="65FF422E" w14:textId="77777777" w:rsidR="00082F12" w:rsidRPr="009C73EB" w:rsidRDefault="00082F12" w:rsidP="009C73EB">
      <w:pPr>
        <w:spacing w:line="360" w:lineRule="auto"/>
        <w:rPr>
          <w:rFonts w:ascii="宋体" w:hAnsi="宋体"/>
          <w:szCs w:val="24"/>
        </w:rPr>
      </w:pPr>
    </w:p>
    <w:p w14:paraId="0C9AB8DA" w14:textId="77777777" w:rsidR="00082F12" w:rsidRPr="009C73EB" w:rsidRDefault="00082F12" w:rsidP="009C73EB">
      <w:pPr>
        <w:spacing w:line="360" w:lineRule="auto"/>
        <w:rPr>
          <w:rFonts w:ascii="宋体" w:hAnsi="宋体"/>
          <w:szCs w:val="24"/>
        </w:rPr>
      </w:pPr>
    </w:p>
    <w:p w14:paraId="26B24A61" w14:textId="77777777" w:rsidR="00082F12" w:rsidRPr="009C73EB" w:rsidRDefault="00082F12" w:rsidP="009C73EB">
      <w:pPr>
        <w:spacing w:line="360" w:lineRule="auto"/>
        <w:rPr>
          <w:rFonts w:ascii="宋体" w:hAnsi="宋体"/>
          <w:szCs w:val="24"/>
        </w:rPr>
      </w:pPr>
    </w:p>
    <w:p w14:paraId="20DC3425" w14:textId="77777777" w:rsidR="00082F12" w:rsidRPr="009C73EB" w:rsidRDefault="00082F12" w:rsidP="009C73EB">
      <w:pPr>
        <w:spacing w:line="360" w:lineRule="auto"/>
        <w:rPr>
          <w:rFonts w:ascii="宋体" w:hAnsi="宋体"/>
          <w:szCs w:val="24"/>
        </w:rPr>
      </w:pPr>
    </w:p>
    <w:p w14:paraId="3AC93F2A" w14:textId="77777777" w:rsidR="00E00B8F" w:rsidRPr="009C73EB" w:rsidRDefault="00E00B8F" w:rsidP="009C73EB">
      <w:pPr>
        <w:spacing w:line="360" w:lineRule="auto"/>
        <w:rPr>
          <w:rFonts w:ascii="宋体" w:hAnsi="宋体"/>
          <w:szCs w:val="24"/>
        </w:rPr>
      </w:pPr>
    </w:p>
    <w:p w14:paraId="55891249" w14:textId="77777777" w:rsidR="00E00B8F" w:rsidRPr="009C73EB" w:rsidRDefault="00E00B8F" w:rsidP="009C73EB">
      <w:pPr>
        <w:spacing w:line="360" w:lineRule="auto"/>
        <w:rPr>
          <w:rFonts w:ascii="宋体" w:hAnsi="宋体"/>
          <w:szCs w:val="24"/>
        </w:rPr>
      </w:pPr>
    </w:p>
    <w:p w14:paraId="068F672B" w14:textId="77777777" w:rsidR="00E00B8F" w:rsidRPr="009C73EB" w:rsidRDefault="00E00B8F" w:rsidP="009C73EB">
      <w:pPr>
        <w:spacing w:line="360" w:lineRule="auto"/>
        <w:rPr>
          <w:rFonts w:ascii="宋体" w:hAnsi="宋体"/>
          <w:szCs w:val="24"/>
        </w:rPr>
      </w:pPr>
    </w:p>
    <w:p w14:paraId="46759EA2" w14:textId="77777777" w:rsidR="00E00B8F" w:rsidRPr="009C73EB" w:rsidRDefault="00E00B8F" w:rsidP="009C73EB">
      <w:pPr>
        <w:spacing w:line="360" w:lineRule="auto"/>
        <w:rPr>
          <w:rFonts w:ascii="宋体" w:hAnsi="宋体"/>
          <w:szCs w:val="24"/>
        </w:rPr>
      </w:pPr>
    </w:p>
    <w:p w14:paraId="295387AB" w14:textId="77777777" w:rsidR="00E00B8F" w:rsidRPr="009C73EB" w:rsidRDefault="00E00B8F" w:rsidP="009C73EB">
      <w:pPr>
        <w:spacing w:line="360" w:lineRule="auto"/>
        <w:rPr>
          <w:rFonts w:ascii="宋体" w:hAnsi="宋体"/>
          <w:szCs w:val="24"/>
        </w:rPr>
      </w:pPr>
    </w:p>
    <w:p w14:paraId="0488644C" w14:textId="77777777" w:rsidR="00E00B8F" w:rsidRPr="009C73EB" w:rsidRDefault="00E00B8F" w:rsidP="009C73EB">
      <w:pPr>
        <w:spacing w:line="360" w:lineRule="auto"/>
        <w:rPr>
          <w:rFonts w:ascii="宋体" w:hAnsi="宋体"/>
          <w:szCs w:val="24"/>
        </w:rPr>
      </w:pPr>
    </w:p>
    <w:p w14:paraId="7F7C5B6C" w14:textId="77777777" w:rsidR="00E00B8F" w:rsidRPr="009C73EB" w:rsidRDefault="00E00B8F" w:rsidP="009C73EB">
      <w:pPr>
        <w:spacing w:line="360" w:lineRule="auto"/>
        <w:rPr>
          <w:rFonts w:ascii="宋体" w:hAnsi="宋体"/>
          <w:szCs w:val="24"/>
        </w:rPr>
      </w:pPr>
    </w:p>
    <w:p w14:paraId="60CC37B1" w14:textId="77777777" w:rsidR="00E00B8F" w:rsidRPr="009C73EB" w:rsidRDefault="00E00B8F" w:rsidP="009C73EB">
      <w:pPr>
        <w:spacing w:line="360" w:lineRule="auto"/>
        <w:rPr>
          <w:rFonts w:ascii="宋体" w:hAnsi="宋体"/>
          <w:szCs w:val="24"/>
        </w:rPr>
      </w:pPr>
    </w:p>
    <w:p w14:paraId="15816C14" w14:textId="77777777" w:rsidR="00E00B8F" w:rsidRPr="009C73EB" w:rsidRDefault="00E00B8F" w:rsidP="009C73EB">
      <w:pPr>
        <w:spacing w:line="360" w:lineRule="auto"/>
        <w:rPr>
          <w:rFonts w:ascii="宋体" w:hAnsi="宋体"/>
          <w:szCs w:val="24"/>
        </w:rPr>
      </w:pPr>
    </w:p>
    <w:p w14:paraId="211BE886" w14:textId="77777777" w:rsidR="00E00B8F" w:rsidRPr="009C73EB" w:rsidRDefault="00E00B8F" w:rsidP="009C73EB">
      <w:pPr>
        <w:spacing w:line="360" w:lineRule="auto"/>
        <w:rPr>
          <w:rFonts w:ascii="宋体" w:hAnsi="宋体"/>
          <w:szCs w:val="24"/>
        </w:rPr>
      </w:pPr>
    </w:p>
    <w:p w14:paraId="46B42B6E" w14:textId="77777777" w:rsidR="00E00B8F" w:rsidRPr="009C73EB" w:rsidRDefault="00E00B8F" w:rsidP="009C73EB">
      <w:pPr>
        <w:spacing w:line="360" w:lineRule="auto"/>
        <w:rPr>
          <w:rFonts w:ascii="宋体" w:hAnsi="宋体"/>
          <w:szCs w:val="24"/>
        </w:rPr>
      </w:pPr>
    </w:p>
    <w:p w14:paraId="08F2F122" w14:textId="77777777" w:rsidR="00E00B8F" w:rsidRDefault="00E00B8F" w:rsidP="009C73EB">
      <w:pPr>
        <w:spacing w:line="360" w:lineRule="auto"/>
        <w:rPr>
          <w:rFonts w:ascii="宋体" w:hAnsi="宋体"/>
          <w:szCs w:val="24"/>
        </w:rPr>
      </w:pPr>
    </w:p>
    <w:p w14:paraId="6B19547B" w14:textId="77777777" w:rsidR="00140445" w:rsidRDefault="00140445" w:rsidP="009C73EB">
      <w:pPr>
        <w:spacing w:line="360" w:lineRule="auto"/>
        <w:rPr>
          <w:rFonts w:ascii="宋体" w:hAnsi="宋体"/>
          <w:szCs w:val="24"/>
        </w:rPr>
      </w:pPr>
    </w:p>
    <w:p w14:paraId="45CAD630" w14:textId="77777777" w:rsidR="00140445" w:rsidRDefault="00140445" w:rsidP="009C73EB">
      <w:pPr>
        <w:spacing w:line="360" w:lineRule="auto"/>
        <w:rPr>
          <w:rFonts w:ascii="宋体" w:hAnsi="宋体"/>
          <w:szCs w:val="24"/>
        </w:rPr>
      </w:pPr>
    </w:p>
    <w:p w14:paraId="1187D1AC" w14:textId="77777777" w:rsidR="00094D0D" w:rsidRDefault="00094D0D" w:rsidP="009C73EB">
      <w:pPr>
        <w:spacing w:line="360" w:lineRule="auto"/>
        <w:rPr>
          <w:rFonts w:ascii="宋体" w:hAnsi="宋体"/>
          <w:szCs w:val="24"/>
        </w:rPr>
      </w:pPr>
    </w:p>
    <w:p w14:paraId="22836BFC" w14:textId="77777777" w:rsidR="00094D0D" w:rsidRPr="00094D0D" w:rsidRDefault="00094D0D" w:rsidP="009C73EB">
      <w:pPr>
        <w:spacing w:line="360" w:lineRule="auto"/>
        <w:rPr>
          <w:rFonts w:ascii="宋体" w:hAnsi="宋体"/>
          <w:szCs w:val="24"/>
        </w:rPr>
      </w:pPr>
    </w:p>
    <w:p w14:paraId="26D25460" w14:textId="77777777" w:rsidR="005269A8" w:rsidRPr="00382033" w:rsidRDefault="00094D0D" w:rsidP="00382033">
      <w:pPr>
        <w:pStyle w:val="3"/>
      </w:pPr>
      <w:bookmarkStart w:id="98" w:name="_Toc378687723"/>
      <w:bookmarkStart w:id="99" w:name="_Toc382209171"/>
      <w:r>
        <w:t>36</w:t>
      </w:r>
      <w:r w:rsidR="00C14003" w:rsidRPr="00382033">
        <w:rPr>
          <w:rFonts w:hint="eastAsia"/>
        </w:rPr>
        <w:t>.</w:t>
      </w:r>
      <w:r w:rsidR="005269A8" w:rsidRPr="00382033">
        <w:rPr>
          <w:rFonts w:hint="eastAsia"/>
        </w:rPr>
        <w:t>用人单位</w:t>
      </w:r>
      <w:r w:rsidR="005269A8" w:rsidRPr="00382033">
        <w:t>开通</w:t>
      </w:r>
      <w:r w:rsidR="005269A8" w:rsidRPr="00382033">
        <w:rPr>
          <w:rFonts w:hint="eastAsia"/>
        </w:rPr>
        <w:t>网上申报业务办事指南</w:t>
      </w:r>
      <w:bookmarkEnd w:id="98"/>
      <w:bookmarkEnd w:id="99"/>
    </w:p>
    <w:p w14:paraId="6DFBB8B2" w14:textId="77777777" w:rsidR="00566A25" w:rsidRPr="00516F38" w:rsidRDefault="00566A25" w:rsidP="009C73EB">
      <w:pPr>
        <w:spacing w:line="360" w:lineRule="auto"/>
        <w:ind w:firstLineChars="200" w:firstLine="422"/>
        <w:rPr>
          <w:rFonts w:ascii="宋体" w:hAnsi="宋体"/>
          <w:b/>
          <w:sz w:val="21"/>
          <w:szCs w:val="24"/>
        </w:rPr>
      </w:pPr>
      <w:r w:rsidRPr="00516F38">
        <w:rPr>
          <w:rFonts w:ascii="宋体" w:hAnsi="宋体" w:hint="eastAsia"/>
          <w:b/>
          <w:sz w:val="21"/>
          <w:szCs w:val="24"/>
        </w:rPr>
        <w:t>一、开通网上申报业务的资格和条件</w:t>
      </w:r>
    </w:p>
    <w:p w14:paraId="6CE96BFD" w14:textId="77777777" w:rsidR="00566A25" w:rsidRPr="00516F38" w:rsidRDefault="00566A25" w:rsidP="009C73EB">
      <w:pPr>
        <w:spacing w:line="360" w:lineRule="auto"/>
        <w:ind w:firstLineChars="200" w:firstLine="420"/>
        <w:rPr>
          <w:rFonts w:ascii="宋体" w:hAnsi="宋体"/>
          <w:b/>
          <w:sz w:val="21"/>
          <w:szCs w:val="24"/>
        </w:rPr>
      </w:pPr>
      <w:r w:rsidRPr="00516F38">
        <w:rPr>
          <w:rFonts w:ascii="宋体" w:hAnsi="宋体" w:hint="eastAsia"/>
          <w:sz w:val="21"/>
          <w:szCs w:val="24"/>
        </w:rPr>
        <w:t>（一）</w:t>
      </w:r>
      <w:r w:rsidRPr="00516F38">
        <w:rPr>
          <w:rFonts w:ascii="宋体" w:hAnsi="宋体" w:hint="eastAsia"/>
          <w:bCs/>
          <w:sz w:val="21"/>
          <w:szCs w:val="24"/>
        </w:rPr>
        <w:t>具备</w:t>
      </w:r>
      <w:r w:rsidR="008A2571" w:rsidRPr="00516F38">
        <w:rPr>
          <w:rFonts w:ascii="宋体" w:hAnsi="宋体" w:hint="eastAsia"/>
          <w:bCs/>
          <w:sz w:val="21"/>
          <w:szCs w:val="24"/>
        </w:rPr>
        <w:t>登录</w:t>
      </w:r>
      <w:r w:rsidRPr="00516F38">
        <w:rPr>
          <w:rFonts w:ascii="宋体" w:hAnsi="宋体" w:hint="eastAsia"/>
          <w:bCs/>
          <w:sz w:val="21"/>
          <w:szCs w:val="24"/>
        </w:rPr>
        <w:t>互联网条件并具有北京数字证书认证中心签发的单位数字证书（</w:t>
      </w:r>
      <w:r w:rsidRPr="00516F38">
        <w:rPr>
          <w:rFonts w:ascii="宋体" w:hAnsi="宋体"/>
          <w:bCs/>
          <w:sz w:val="21"/>
          <w:szCs w:val="24"/>
        </w:rPr>
        <w:t>USB Key</w:t>
      </w:r>
      <w:r w:rsidRPr="00516F38">
        <w:rPr>
          <w:rFonts w:ascii="宋体" w:hAnsi="宋体" w:hint="eastAsia"/>
          <w:bCs/>
          <w:sz w:val="21"/>
          <w:szCs w:val="24"/>
        </w:rPr>
        <w:t>）的参保单位。</w:t>
      </w:r>
    </w:p>
    <w:p w14:paraId="51E0B555" w14:textId="77777777" w:rsidR="00566A25" w:rsidRPr="00516F38" w:rsidRDefault="00566A25" w:rsidP="009C73EB">
      <w:pPr>
        <w:spacing w:line="360" w:lineRule="auto"/>
        <w:ind w:firstLineChars="200" w:firstLine="420"/>
        <w:rPr>
          <w:rFonts w:ascii="宋体" w:hAnsi="宋体"/>
          <w:b/>
          <w:sz w:val="21"/>
          <w:szCs w:val="24"/>
        </w:rPr>
      </w:pPr>
      <w:r w:rsidRPr="00516F38">
        <w:rPr>
          <w:rFonts w:ascii="宋体" w:hAnsi="宋体" w:hint="eastAsia"/>
          <w:bCs/>
          <w:sz w:val="21"/>
          <w:szCs w:val="24"/>
        </w:rPr>
        <w:t>（二）参保单</w:t>
      </w:r>
      <w:proofErr w:type="gramStart"/>
      <w:r w:rsidRPr="00516F38">
        <w:rPr>
          <w:rFonts w:ascii="宋体" w:hAnsi="宋体" w:hint="eastAsia"/>
          <w:bCs/>
          <w:sz w:val="21"/>
          <w:szCs w:val="24"/>
        </w:rPr>
        <w:t>位四险系统</w:t>
      </w:r>
      <w:proofErr w:type="gramEnd"/>
      <w:r w:rsidRPr="00516F38">
        <w:rPr>
          <w:rFonts w:ascii="宋体" w:hAnsi="宋体" w:hint="eastAsia"/>
          <w:bCs/>
          <w:sz w:val="21"/>
          <w:szCs w:val="24"/>
        </w:rPr>
        <w:t xml:space="preserve">和医疗保险系统中的单位基本信息（社会保险登记证号、缴费地区、单位类型、组织机构代码）一致。            </w:t>
      </w:r>
    </w:p>
    <w:p w14:paraId="3499516D" w14:textId="77777777" w:rsidR="00566A25" w:rsidRPr="00516F38" w:rsidRDefault="00566A25" w:rsidP="009C73EB">
      <w:pPr>
        <w:spacing w:line="360" w:lineRule="auto"/>
        <w:ind w:firstLineChars="200" w:firstLine="422"/>
        <w:rPr>
          <w:rFonts w:ascii="宋体" w:hAnsi="宋体"/>
          <w:b/>
          <w:sz w:val="21"/>
          <w:szCs w:val="24"/>
        </w:rPr>
      </w:pPr>
      <w:r w:rsidRPr="00516F38">
        <w:rPr>
          <w:rFonts w:ascii="宋体" w:hAnsi="宋体" w:hint="eastAsia"/>
          <w:b/>
          <w:bCs/>
          <w:sz w:val="21"/>
          <w:szCs w:val="24"/>
        </w:rPr>
        <w:t>二、CA数字证书的办理与更新</w:t>
      </w:r>
    </w:p>
    <w:p w14:paraId="78D58A60" w14:textId="77777777" w:rsidR="00DC0A27" w:rsidRDefault="00566A25" w:rsidP="00DC0A27">
      <w:pPr>
        <w:spacing w:line="360" w:lineRule="auto"/>
        <w:ind w:firstLineChars="200" w:firstLine="422"/>
        <w:rPr>
          <w:rFonts w:ascii="宋体" w:hAnsi="宋体"/>
          <w:b/>
          <w:bCs/>
          <w:sz w:val="21"/>
          <w:szCs w:val="24"/>
        </w:rPr>
      </w:pPr>
      <w:r w:rsidRPr="00516F38">
        <w:rPr>
          <w:rFonts w:ascii="宋体" w:hAnsi="宋体" w:hint="eastAsia"/>
          <w:b/>
          <w:bCs/>
          <w:sz w:val="21"/>
          <w:szCs w:val="24"/>
        </w:rPr>
        <w:t>（一）办理地点和</w:t>
      </w:r>
      <w:r w:rsidRPr="00516F38">
        <w:rPr>
          <w:rFonts w:ascii="宋体" w:hAnsi="宋体"/>
          <w:b/>
          <w:bCs/>
          <w:sz w:val="21"/>
          <w:szCs w:val="24"/>
        </w:rPr>
        <w:t>时间</w:t>
      </w:r>
    </w:p>
    <w:p w14:paraId="332A8587" w14:textId="77777777" w:rsidR="006B73EB" w:rsidRPr="00DC0A27" w:rsidRDefault="006B73EB" w:rsidP="00DC0A27">
      <w:pPr>
        <w:spacing w:line="360" w:lineRule="auto"/>
        <w:ind w:firstLineChars="200" w:firstLine="420"/>
        <w:rPr>
          <w:rFonts w:ascii="宋体" w:hAnsi="宋体"/>
          <w:b/>
          <w:bCs/>
          <w:sz w:val="21"/>
          <w:szCs w:val="24"/>
        </w:rPr>
      </w:pPr>
      <w:r w:rsidRPr="00516F38">
        <w:rPr>
          <w:rFonts w:ascii="宋体" w:hAnsi="宋体" w:hint="eastAsia"/>
          <w:bCs/>
          <w:sz w:val="21"/>
          <w:szCs w:val="24"/>
        </w:rPr>
        <w:t>1、</w:t>
      </w:r>
      <w:r w:rsidRPr="00516F38">
        <w:rPr>
          <w:rFonts w:ascii="宋体" w:hAnsi="宋体"/>
          <w:bCs/>
          <w:sz w:val="21"/>
          <w:szCs w:val="24"/>
        </w:rPr>
        <w:t>办理地点：</w:t>
      </w:r>
      <w:r w:rsidR="00B06592">
        <w:rPr>
          <w:rFonts w:ascii="宋体" w:hAnsi="宋体" w:hint="eastAsia"/>
          <w:bCs/>
          <w:sz w:val="21"/>
          <w:szCs w:val="24"/>
        </w:rPr>
        <w:t>各区社保中心</w:t>
      </w:r>
      <w:r w:rsidR="00B06592" w:rsidRPr="00DC0A27">
        <w:rPr>
          <w:rFonts w:ascii="宋体" w:hAnsi="宋体"/>
          <w:b/>
          <w:bCs/>
          <w:sz w:val="21"/>
          <w:szCs w:val="24"/>
        </w:rPr>
        <w:t xml:space="preserve"> </w:t>
      </w:r>
    </w:p>
    <w:p w14:paraId="0151613E" w14:textId="77777777" w:rsidR="006B73EB" w:rsidRPr="00516F38" w:rsidRDefault="006B73EB" w:rsidP="009C73EB">
      <w:pPr>
        <w:spacing w:line="360" w:lineRule="auto"/>
        <w:ind w:firstLineChars="200" w:firstLine="420"/>
        <w:rPr>
          <w:rFonts w:ascii="宋体" w:hAnsi="宋体"/>
          <w:bCs/>
          <w:sz w:val="21"/>
          <w:szCs w:val="24"/>
        </w:rPr>
      </w:pPr>
      <w:r w:rsidRPr="00516F38">
        <w:rPr>
          <w:rFonts w:ascii="宋体" w:hAnsi="宋体"/>
          <w:bCs/>
          <w:sz w:val="21"/>
          <w:szCs w:val="24"/>
        </w:rPr>
        <w:t>2</w:t>
      </w:r>
      <w:r w:rsidRPr="00516F38">
        <w:rPr>
          <w:rFonts w:ascii="宋体" w:hAnsi="宋体" w:hint="eastAsia"/>
          <w:bCs/>
          <w:sz w:val="21"/>
          <w:szCs w:val="24"/>
        </w:rPr>
        <w:t>、</w:t>
      </w:r>
      <w:r w:rsidRPr="00516F38">
        <w:rPr>
          <w:rFonts w:ascii="宋体" w:hAnsi="宋体"/>
          <w:bCs/>
          <w:sz w:val="21"/>
          <w:szCs w:val="24"/>
        </w:rPr>
        <w:t>办理时间：</w:t>
      </w:r>
      <w:r w:rsidR="00566A25" w:rsidRPr="00516F38">
        <w:rPr>
          <w:rFonts w:ascii="宋体" w:hAnsi="宋体" w:hint="eastAsia"/>
          <w:bCs/>
          <w:sz w:val="21"/>
          <w:szCs w:val="24"/>
        </w:rPr>
        <w:t>每月</w:t>
      </w:r>
      <w:r w:rsidR="002F3DF1" w:rsidRPr="00516F38">
        <w:rPr>
          <w:rFonts w:ascii="宋体" w:hAnsi="宋体"/>
          <w:bCs/>
          <w:sz w:val="21"/>
          <w:szCs w:val="24"/>
        </w:rPr>
        <w:t>5—</w:t>
      </w:r>
      <w:r w:rsidR="00566A25" w:rsidRPr="00516F38">
        <w:rPr>
          <w:rFonts w:ascii="宋体" w:hAnsi="宋体"/>
          <w:bCs/>
          <w:sz w:val="21"/>
          <w:szCs w:val="24"/>
        </w:rPr>
        <w:t>25</w:t>
      </w:r>
      <w:r w:rsidR="00566A25" w:rsidRPr="00516F38">
        <w:rPr>
          <w:rFonts w:ascii="宋体" w:hAnsi="宋体" w:hint="eastAsia"/>
          <w:bCs/>
          <w:sz w:val="21"/>
          <w:szCs w:val="24"/>
        </w:rPr>
        <w:t>日（节假日除外），9:00</w:t>
      </w:r>
      <w:r w:rsidR="00566A25" w:rsidRPr="00516F38">
        <w:rPr>
          <w:rFonts w:ascii="宋体" w:hAnsi="宋体"/>
          <w:bCs/>
          <w:sz w:val="21"/>
          <w:szCs w:val="24"/>
        </w:rPr>
        <w:t>—</w:t>
      </w:r>
      <w:r w:rsidR="002F3DF1" w:rsidRPr="00516F38">
        <w:rPr>
          <w:rFonts w:ascii="宋体" w:hAnsi="宋体" w:hint="eastAsia"/>
          <w:bCs/>
          <w:sz w:val="21"/>
          <w:szCs w:val="24"/>
        </w:rPr>
        <w:t>12:00、13:00—</w:t>
      </w:r>
      <w:r w:rsidR="00566A25" w:rsidRPr="00516F38">
        <w:rPr>
          <w:rFonts w:ascii="宋体" w:hAnsi="宋体" w:hint="eastAsia"/>
          <w:bCs/>
          <w:sz w:val="21"/>
          <w:szCs w:val="24"/>
        </w:rPr>
        <w:t>17:00；</w:t>
      </w:r>
    </w:p>
    <w:p w14:paraId="2A0C28CB" w14:textId="77777777" w:rsidR="00DC0A27" w:rsidRDefault="00566A25" w:rsidP="00DC0A27">
      <w:pPr>
        <w:spacing w:line="360" w:lineRule="auto"/>
        <w:ind w:firstLineChars="200" w:firstLine="422"/>
        <w:rPr>
          <w:rFonts w:ascii="宋体" w:hAnsi="宋体"/>
          <w:b/>
          <w:sz w:val="21"/>
          <w:szCs w:val="24"/>
        </w:rPr>
      </w:pPr>
      <w:r w:rsidRPr="00516F38">
        <w:rPr>
          <w:rFonts w:ascii="宋体" w:hAnsi="宋体" w:hint="eastAsia"/>
          <w:b/>
          <w:bCs/>
          <w:sz w:val="21"/>
          <w:szCs w:val="24"/>
        </w:rPr>
        <w:t>（二）初次办理数字证书所需材料和费用</w:t>
      </w:r>
    </w:p>
    <w:p w14:paraId="2F85C01A" w14:textId="77777777" w:rsidR="00DC0A27" w:rsidRDefault="00566A25" w:rsidP="00DC0A27">
      <w:pPr>
        <w:spacing w:line="360" w:lineRule="auto"/>
        <w:ind w:firstLineChars="200" w:firstLine="420"/>
        <w:rPr>
          <w:rFonts w:ascii="宋体" w:hAnsi="宋体"/>
          <w:b/>
          <w:sz w:val="21"/>
          <w:szCs w:val="24"/>
        </w:rPr>
      </w:pPr>
      <w:r w:rsidRPr="00516F38">
        <w:rPr>
          <w:rFonts w:ascii="宋体" w:hAnsi="宋体"/>
          <w:bCs/>
          <w:sz w:val="21"/>
          <w:szCs w:val="24"/>
        </w:rPr>
        <w:t>1</w:t>
      </w:r>
      <w:r w:rsidR="00DC0A27">
        <w:rPr>
          <w:rFonts w:ascii="宋体" w:hAnsi="宋体" w:hint="eastAsia"/>
          <w:bCs/>
          <w:sz w:val="21"/>
          <w:szCs w:val="24"/>
        </w:rPr>
        <w:t>、</w:t>
      </w:r>
      <w:r w:rsidRPr="00516F38">
        <w:rPr>
          <w:rFonts w:ascii="宋体" w:hAnsi="宋体" w:hint="eastAsia"/>
          <w:bCs/>
          <w:sz w:val="21"/>
          <w:szCs w:val="24"/>
        </w:rPr>
        <w:t>《北京市单位数字证书申请表》纸质申请表一式两份（可网上下载，亦可到社保大厅领取）</w:t>
      </w:r>
      <w:r w:rsidR="00382033" w:rsidRPr="00516F38">
        <w:rPr>
          <w:rFonts w:ascii="宋体" w:hAnsi="宋体" w:hint="eastAsia"/>
          <w:bCs/>
          <w:sz w:val="21"/>
          <w:szCs w:val="24"/>
        </w:rPr>
        <w:t>；</w:t>
      </w:r>
    </w:p>
    <w:p w14:paraId="392767F2" w14:textId="77777777" w:rsidR="00DC0A27" w:rsidRDefault="00566A25" w:rsidP="00DC0A27">
      <w:pPr>
        <w:spacing w:line="360" w:lineRule="auto"/>
        <w:ind w:firstLineChars="200" w:firstLine="420"/>
        <w:rPr>
          <w:rFonts w:ascii="宋体" w:hAnsi="宋体"/>
          <w:b/>
          <w:sz w:val="21"/>
          <w:szCs w:val="24"/>
        </w:rPr>
      </w:pPr>
      <w:r w:rsidRPr="00516F38">
        <w:rPr>
          <w:rFonts w:ascii="宋体" w:hAnsi="宋体"/>
          <w:bCs/>
          <w:sz w:val="21"/>
          <w:szCs w:val="24"/>
        </w:rPr>
        <w:t>2</w:t>
      </w:r>
      <w:r w:rsidR="00DC0A27">
        <w:rPr>
          <w:rFonts w:ascii="宋体" w:hAnsi="宋体" w:hint="eastAsia"/>
          <w:bCs/>
          <w:sz w:val="21"/>
          <w:szCs w:val="24"/>
        </w:rPr>
        <w:t>、</w:t>
      </w:r>
      <w:r w:rsidRPr="00516F38">
        <w:rPr>
          <w:rFonts w:ascii="宋体" w:hAnsi="宋体" w:hint="eastAsia"/>
          <w:bCs/>
          <w:sz w:val="21"/>
          <w:szCs w:val="24"/>
        </w:rPr>
        <w:t>《组织机构代码证》原件及复印件</w:t>
      </w:r>
      <w:r w:rsidR="00382033" w:rsidRPr="00516F38">
        <w:rPr>
          <w:rFonts w:ascii="宋体" w:hAnsi="宋体" w:hint="eastAsia"/>
          <w:bCs/>
          <w:sz w:val="21"/>
          <w:szCs w:val="24"/>
        </w:rPr>
        <w:t>；</w:t>
      </w:r>
    </w:p>
    <w:p w14:paraId="37CB7D7A" w14:textId="77777777" w:rsidR="00DC0A27" w:rsidRDefault="00566A25" w:rsidP="00DC0A27">
      <w:pPr>
        <w:spacing w:line="360" w:lineRule="auto"/>
        <w:ind w:firstLineChars="200" w:firstLine="420"/>
        <w:rPr>
          <w:rFonts w:ascii="宋体" w:hAnsi="宋体"/>
          <w:b/>
          <w:sz w:val="21"/>
          <w:szCs w:val="24"/>
        </w:rPr>
      </w:pPr>
      <w:r w:rsidRPr="00516F38">
        <w:rPr>
          <w:rFonts w:ascii="宋体" w:hAnsi="宋体"/>
          <w:bCs/>
          <w:sz w:val="21"/>
          <w:szCs w:val="24"/>
        </w:rPr>
        <w:t>3</w:t>
      </w:r>
      <w:r w:rsidR="00DC0A27">
        <w:rPr>
          <w:rFonts w:ascii="宋体" w:hAnsi="宋体" w:hint="eastAsia"/>
          <w:bCs/>
          <w:sz w:val="21"/>
          <w:szCs w:val="24"/>
        </w:rPr>
        <w:t>、</w:t>
      </w:r>
      <w:r w:rsidRPr="00516F38">
        <w:rPr>
          <w:rFonts w:ascii="宋体" w:hAnsi="宋体" w:hint="eastAsia"/>
          <w:bCs/>
          <w:sz w:val="21"/>
          <w:szCs w:val="24"/>
        </w:rPr>
        <w:t>《社会保险登记证》原件及复印件（有组织机构代码的页）</w:t>
      </w:r>
      <w:r w:rsidR="00382033" w:rsidRPr="00516F38">
        <w:rPr>
          <w:rFonts w:ascii="宋体" w:hAnsi="宋体" w:hint="eastAsia"/>
          <w:bCs/>
          <w:sz w:val="21"/>
          <w:szCs w:val="24"/>
        </w:rPr>
        <w:t>；</w:t>
      </w:r>
    </w:p>
    <w:p w14:paraId="1499894A" w14:textId="77777777" w:rsidR="00DC0A27" w:rsidRDefault="00566A25" w:rsidP="00DC0A27">
      <w:pPr>
        <w:spacing w:line="360" w:lineRule="auto"/>
        <w:ind w:firstLineChars="200" w:firstLine="420"/>
        <w:rPr>
          <w:rFonts w:ascii="宋体" w:hAnsi="宋体"/>
          <w:b/>
          <w:sz w:val="21"/>
          <w:szCs w:val="24"/>
        </w:rPr>
      </w:pPr>
      <w:r w:rsidRPr="00516F38">
        <w:rPr>
          <w:rFonts w:ascii="宋体" w:hAnsi="宋体"/>
          <w:bCs/>
          <w:sz w:val="21"/>
          <w:szCs w:val="24"/>
        </w:rPr>
        <w:t>4</w:t>
      </w:r>
      <w:r w:rsidR="00DC0A27">
        <w:rPr>
          <w:rFonts w:ascii="宋体" w:hAnsi="宋体" w:hint="eastAsia"/>
          <w:bCs/>
          <w:sz w:val="21"/>
          <w:szCs w:val="24"/>
        </w:rPr>
        <w:t>、</w:t>
      </w:r>
      <w:r w:rsidRPr="00516F38">
        <w:rPr>
          <w:rFonts w:ascii="宋体" w:hAnsi="宋体" w:hint="eastAsia"/>
          <w:bCs/>
          <w:sz w:val="21"/>
          <w:szCs w:val="24"/>
        </w:rPr>
        <w:t>《营业执照（副本）》或其他批准成立证照原件及复印件</w:t>
      </w:r>
      <w:r w:rsidR="00382033" w:rsidRPr="00516F38">
        <w:rPr>
          <w:rFonts w:ascii="宋体" w:hAnsi="宋体" w:hint="eastAsia"/>
          <w:bCs/>
          <w:sz w:val="21"/>
          <w:szCs w:val="24"/>
        </w:rPr>
        <w:t>；</w:t>
      </w:r>
    </w:p>
    <w:p w14:paraId="613498CC" w14:textId="77777777" w:rsidR="00566A25" w:rsidRPr="00DC0A27" w:rsidRDefault="00566A25" w:rsidP="00DC0A27">
      <w:pPr>
        <w:spacing w:line="360" w:lineRule="auto"/>
        <w:ind w:firstLineChars="200" w:firstLine="420"/>
        <w:rPr>
          <w:rFonts w:ascii="宋体" w:hAnsi="宋体"/>
          <w:b/>
          <w:sz w:val="21"/>
          <w:szCs w:val="24"/>
        </w:rPr>
      </w:pPr>
      <w:r w:rsidRPr="00516F38">
        <w:rPr>
          <w:rFonts w:ascii="宋体" w:hAnsi="宋体"/>
          <w:bCs/>
          <w:sz w:val="21"/>
          <w:szCs w:val="24"/>
        </w:rPr>
        <w:t>5</w:t>
      </w:r>
      <w:r w:rsidR="00DC0A27">
        <w:rPr>
          <w:rFonts w:ascii="宋体" w:hAnsi="宋体" w:hint="eastAsia"/>
          <w:bCs/>
          <w:sz w:val="21"/>
          <w:szCs w:val="24"/>
        </w:rPr>
        <w:t>、</w:t>
      </w:r>
      <w:r w:rsidRPr="00516F38">
        <w:rPr>
          <w:rFonts w:ascii="宋体" w:hAnsi="宋体" w:hint="eastAsia"/>
          <w:bCs/>
          <w:sz w:val="21"/>
          <w:szCs w:val="24"/>
        </w:rPr>
        <w:t>经办人有效身份证件原件及复印件</w:t>
      </w:r>
      <w:r w:rsidR="00382033" w:rsidRPr="00516F38">
        <w:rPr>
          <w:rFonts w:ascii="宋体" w:hAnsi="宋体" w:hint="eastAsia"/>
          <w:bCs/>
          <w:sz w:val="21"/>
          <w:szCs w:val="24"/>
        </w:rPr>
        <w:t>。</w:t>
      </w:r>
    </w:p>
    <w:p w14:paraId="39D6BDCD" w14:textId="77777777" w:rsidR="00DC0A27" w:rsidRDefault="00566A25" w:rsidP="00DC0A27">
      <w:pPr>
        <w:spacing w:line="360" w:lineRule="auto"/>
        <w:ind w:firstLineChars="150" w:firstLine="315"/>
        <w:rPr>
          <w:rFonts w:ascii="宋体" w:hAnsi="宋体"/>
          <w:bCs/>
          <w:sz w:val="21"/>
          <w:szCs w:val="24"/>
        </w:rPr>
      </w:pPr>
      <w:r w:rsidRPr="00516F38">
        <w:rPr>
          <w:rFonts w:ascii="宋体" w:hAnsi="宋体" w:hint="eastAsia"/>
          <w:bCs/>
          <w:sz w:val="21"/>
          <w:szCs w:val="24"/>
        </w:rPr>
        <w:t>（</w:t>
      </w:r>
      <w:r w:rsidR="006B73EB" w:rsidRPr="00516F38">
        <w:rPr>
          <w:rFonts w:ascii="宋体" w:hAnsi="宋体" w:hint="eastAsia"/>
          <w:bCs/>
          <w:sz w:val="21"/>
          <w:szCs w:val="24"/>
        </w:rPr>
        <w:t>注</w:t>
      </w:r>
      <w:r w:rsidR="006B73EB" w:rsidRPr="00516F38">
        <w:rPr>
          <w:rFonts w:ascii="宋体" w:hAnsi="宋体"/>
          <w:bCs/>
          <w:sz w:val="21"/>
          <w:szCs w:val="24"/>
        </w:rPr>
        <w:t>：</w:t>
      </w:r>
      <w:r w:rsidRPr="00516F38">
        <w:rPr>
          <w:rFonts w:ascii="宋体" w:hAnsi="宋体" w:hint="eastAsia"/>
          <w:bCs/>
          <w:sz w:val="21"/>
          <w:szCs w:val="24"/>
        </w:rPr>
        <w:t>以上复印件均需加盖单位公章，符合</w:t>
      </w:r>
      <w:r w:rsidRPr="00516F38">
        <w:rPr>
          <w:rFonts w:ascii="宋体" w:hAnsi="宋体"/>
          <w:bCs/>
          <w:sz w:val="21"/>
          <w:szCs w:val="24"/>
        </w:rPr>
        <w:t>A4</w:t>
      </w:r>
      <w:r w:rsidRPr="00516F38">
        <w:rPr>
          <w:rFonts w:ascii="宋体" w:hAnsi="宋体" w:hint="eastAsia"/>
          <w:bCs/>
          <w:sz w:val="21"/>
          <w:szCs w:val="24"/>
        </w:rPr>
        <w:t>纸标准）</w:t>
      </w:r>
    </w:p>
    <w:p w14:paraId="7E3C2654" w14:textId="77777777" w:rsidR="00DC0A27" w:rsidRDefault="00382033" w:rsidP="00DC0A27">
      <w:pPr>
        <w:spacing w:line="360" w:lineRule="auto"/>
        <w:ind w:firstLineChars="150" w:firstLine="316"/>
        <w:rPr>
          <w:rFonts w:ascii="宋体" w:hAnsi="宋体"/>
          <w:bCs/>
          <w:sz w:val="21"/>
          <w:szCs w:val="24"/>
        </w:rPr>
      </w:pPr>
      <w:r w:rsidRPr="00516F38">
        <w:rPr>
          <w:rFonts w:ascii="宋体" w:hAnsi="宋体" w:hint="eastAsia"/>
          <w:b/>
          <w:bCs/>
          <w:sz w:val="21"/>
          <w:szCs w:val="24"/>
        </w:rPr>
        <w:t>（</w:t>
      </w:r>
      <w:r w:rsidRPr="00516F38">
        <w:rPr>
          <w:rFonts w:ascii="宋体" w:hAnsi="宋体"/>
          <w:b/>
          <w:bCs/>
          <w:sz w:val="21"/>
          <w:szCs w:val="24"/>
        </w:rPr>
        <w:t>三）</w:t>
      </w:r>
      <w:r w:rsidRPr="00516F38">
        <w:rPr>
          <w:rFonts w:ascii="宋体" w:hAnsi="宋体" w:hint="eastAsia"/>
          <w:b/>
          <w:bCs/>
          <w:sz w:val="21"/>
          <w:szCs w:val="24"/>
        </w:rPr>
        <w:t>数字证书</w:t>
      </w:r>
      <w:r w:rsidRPr="00516F38">
        <w:rPr>
          <w:rFonts w:ascii="宋体" w:hAnsi="宋体"/>
          <w:b/>
          <w:bCs/>
          <w:sz w:val="21"/>
          <w:szCs w:val="24"/>
        </w:rPr>
        <w:t>收费标准</w:t>
      </w:r>
    </w:p>
    <w:p w14:paraId="649761F2" w14:textId="77777777" w:rsidR="00516F38" w:rsidRDefault="00566A25" w:rsidP="00DC0A27">
      <w:pPr>
        <w:spacing w:line="360" w:lineRule="auto"/>
        <w:ind w:firstLineChars="150" w:firstLine="315"/>
        <w:rPr>
          <w:rFonts w:ascii="宋体" w:hAnsi="宋体"/>
          <w:bCs/>
          <w:sz w:val="21"/>
          <w:szCs w:val="24"/>
        </w:rPr>
      </w:pPr>
      <w:r w:rsidRPr="00516F38">
        <w:rPr>
          <w:rFonts w:ascii="宋体" w:hAnsi="宋体" w:hint="eastAsia"/>
          <w:bCs/>
          <w:sz w:val="21"/>
          <w:szCs w:val="24"/>
        </w:rPr>
        <w:t>初次办理280元(</w:t>
      </w:r>
      <w:proofErr w:type="gramStart"/>
      <w:r w:rsidRPr="00516F38">
        <w:rPr>
          <w:rFonts w:ascii="宋体" w:hAnsi="宋体" w:hint="eastAsia"/>
          <w:bCs/>
          <w:sz w:val="21"/>
          <w:szCs w:val="24"/>
        </w:rPr>
        <w:t>含单位</w:t>
      </w:r>
      <w:proofErr w:type="gramEnd"/>
      <w:r w:rsidRPr="00516F38">
        <w:rPr>
          <w:rFonts w:ascii="宋体" w:hAnsi="宋体" w:hint="eastAsia"/>
          <w:bCs/>
          <w:sz w:val="21"/>
          <w:szCs w:val="24"/>
        </w:rPr>
        <w:t>数字证书存储介质U盘</w:t>
      </w:r>
      <w:r w:rsidRPr="00516F38">
        <w:rPr>
          <w:rFonts w:ascii="宋体" w:hAnsi="宋体"/>
          <w:bCs/>
          <w:sz w:val="21"/>
          <w:szCs w:val="24"/>
        </w:rPr>
        <w:t>80</w:t>
      </w:r>
      <w:r w:rsidRPr="00516F38">
        <w:rPr>
          <w:rFonts w:ascii="宋体" w:hAnsi="宋体" w:hint="eastAsia"/>
          <w:bCs/>
          <w:sz w:val="21"/>
          <w:szCs w:val="24"/>
        </w:rPr>
        <w:t>元，单位数字证书生成及一年服务</w:t>
      </w:r>
    </w:p>
    <w:p w14:paraId="1E955D74" w14:textId="77777777" w:rsidR="00566A25" w:rsidRPr="00516F38" w:rsidRDefault="00566A25" w:rsidP="00516F38">
      <w:pPr>
        <w:spacing w:line="360" w:lineRule="auto"/>
        <w:rPr>
          <w:rFonts w:ascii="宋体" w:hAnsi="宋体"/>
          <w:bCs/>
          <w:sz w:val="21"/>
          <w:szCs w:val="24"/>
        </w:rPr>
      </w:pPr>
      <w:r w:rsidRPr="00516F38">
        <w:rPr>
          <w:rFonts w:ascii="宋体" w:hAnsi="宋体" w:hint="eastAsia"/>
          <w:bCs/>
          <w:sz w:val="21"/>
          <w:szCs w:val="24"/>
        </w:rPr>
        <w:t>费</w:t>
      </w:r>
      <w:r w:rsidRPr="00516F38">
        <w:rPr>
          <w:rFonts w:ascii="宋体" w:hAnsi="宋体"/>
          <w:bCs/>
          <w:sz w:val="21"/>
          <w:szCs w:val="24"/>
        </w:rPr>
        <w:t>200</w:t>
      </w:r>
      <w:r w:rsidRPr="00516F38">
        <w:rPr>
          <w:rFonts w:ascii="宋体" w:hAnsi="宋体" w:hint="eastAsia"/>
          <w:bCs/>
          <w:sz w:val="21"/>
          <w:szCs w:val="24"/>
        </w:rPr>
        <w:t>元)，以后每年更新费用</w:t>
      </w:r>
      <w:r w:rsidRPr="00516F38">
        <w:rPr>
          <w:rFonts w:ascii="宋体" w:hAnsi="宋体"/>
          <w:bCs/>
          <w:sz w:val="21"/>
          <w:szCs w:val="24"/>
        </w:rPr>
        <w:t>190</w:t>
      </w:r>
      <w:r w:rsidRPr="00516F38">
        <w:rPr>
          <w:rFonts w:ascii="宋体" w:hAnsi="宋体" w:hint="eastAsia"/>
          <w:bCs/>
          <w:sz w:val="21"/>
          <w:szCs w:val="24"/>
        </w:rPr>
        <w:t>元（</w:t>
      </w:r>
      <w:proofErr w:type="gramStart"/>
      <w:r w:rsidRPr="00516F38">
        <w:rPr>
          <w:rFonts w:ascii="宋体" w:hAnsi="宋体" w:hint="eastAsia"/>
          <w:bCs/>
          <w:sz w:val="21"/>
          <w:szCs w:val="24"/>
        </w:rPr>
        <w:t>京发改【</w:t>
      </w:r>
      <w:r w:rsidRPr="00516F38">
        <w:rPr>
          <w:rFonts w:ascii="宋体" w:hAnsi="宋体"/>
          <w:bCs/>
          <w:sz w:val="21"/>
          <w:szCs w:val="24"/>
        </w:rPr>
        <w:t>2009</w:t>
      </w:r>
      <w:r w:rsidRPr="00516F38">
        <w:rPr>
          <w:rFonts w:ascii="宋体" w:hAnsi="宋体" w:hint="eastAsia"/>
          <w:bCs/>
          <w:sz w:val="21"/>
          <w:szCs w:val="24"/>
        </w:rPr>
        <w:t>】</w:t>
      </w:r>
      <w:proofErr w:type="gramEnd"/>
      <w:r w:rsidRPr="00516F38">
        <w:rPr>
          <w:rFonts w:ascii="宋体" w:hAnsi="宋体"/>
          <w:bCs/>
          <w:sz w:val="21"/>
          <w:szCs w:val="24"/>
        </w:rPr>
        <w:t>1017</w:t>
      </w:r>
      <w:r w:rsidRPr="00516F38">
        <w:rPr>
          <w:rFonts w:ascii="宋体" w:hAnsi="宋体" w:hint="eastAsia"/>
          <w:bCs/>
          <w:sz w:val="21"/>
          <w:szCs w:val="24"/>
        </w:rPr>
        <w:t>号文）。</w:t>
      </w:r>
    </w:p>
    <w:p w14:paraId="632EEB21" w14:textId="77777777" w:rsidR="00566A25" w:rsidRPr="00516F38" w:rsidRDefault="00566A25" w:rsidP="009C73EB">
      <w:pPr>
        <w:spacing w:line="360" w:lineRule="auto"/>
        <w:ind w:firstLineChars="200" w:firstLine="422"/>
        <w:rPr>
          <w:rFonts w:ascii="宋体" w:hAnsi="宋体"/>
          <w:bCs/>
          <w:sz w:val="21"/>
          <w:szCs w:val="24"/>
        </w:rPr>
      </w:pPr>
      <w:r w:rsidRPr="00516F38">
        <w:rPr>
          <w:rFonts w:ascii="宋体" w:hAnsi="宋体" w:hint="eastAsia"/>
          <w:b/>
          <w:bCs/>
          <w:sz w:val="21"/>
          <w:szCs w:val="24"/>
        </w:rPr>
        <w:t>三、激活数字证书</w:t>
      </w:r>
    </w:p>
    <w:p w14:paraId="19FF2F7A" w14:textId="77777777" w:rsidR="00566A25" w:rsidRPr="00516F38" w:rsidRDefault="00566A25" w:rsidP="009C73EB">
      <w:pPr>
        <w:spacing w:line="360" w:lineRule="auto"/>
        <w:ind w:firstLineChars="200" w:firstLine="420"/>
        <w:rPr>
          <w:rFonts w:ascii="宋体" w:hAnsi="宋体"/>
          <w:bCs/>
          <w:sz w:val="21"/>
          <w:szCs w:val="24"/>
        </w:rPr>
      </w:pPr>
      <w:proofErr w:type="gramStart"/>
      <w:r w:rsidRPr="00516F38">
        <w:rPr>
          <w:rFonts w:ascii="宋体" w:hAnsi="宋体" w:hint="eastAsia"/>
          <w:bCs/>
          <w:sz w:val="21"/>
          <w:szCs w:val="24"/>
        </w:rPr>
        <w:t>携带办</w:t>
      </w:r>
      <w:proofErr w:type="gramEnd"/>
      <w:r w:rsidRPr="00516F38">
        <w:rPr>
          <w:rFonts w:ascii="宋体" w:hAnsi="宋体" w:hint="eastAsia"/>
          <w:bCs/>
          <w:sz w:val="21"/>
          <w:szCs w:val="24"/>
        </w:rPr>
        <w:t>好的</w:t>
      </w:r>
      <w:r w:rsidRPr="00516F38">
        <w:rPr>
          <w:rFonts w:ascii="宋体" w:hAnsi="宋体"/>
          <w:bCs/>
          <w:sz w:val="21"/>
          <w:szCs w:val="24"/>
        </w:rPr>
        <w:t>CA</w:t>
      </w:r>
      <w:r w:rsidRPr="00516F38">
        <w:rPr>
          <w:rFonts w:ascii="宋体" w:hAnsi="宋体" w:hint="eastAsia"/>
          <w:bCs/>
          <w:sz w:val="21"/>
          <w:szCs w:val="24"/>
        </w:rPr>
        <w:t>数字证书，填写《北京市社会保险网上申报业务申请表》和《北京市社会保险网上申报系统用户承诺书》一式两份并加盖单位公章（可网上下载，亦可到社保大厅领取）、《社会保险登记证》，如果共用地税的北京CA数字证书，还需填写申报《数字证书一证多用授权</w:t>
      </w:r>
      <w:r w:rsidR="00B06592">
        <w:rPr>
          <w:rFonts w:ascii="宋体" w:hAnsi="宋体" w:hint="eastAsia"/>
          <w:bCs/>
          <w:sz w:val="21"/>
          <w:szCs w:val="24"/>
        </w:rPr>
        <w:t>书》（可网上下载，亦可到社保大厅领取）一份并加盖单位公章，到</w:t>
      </w:r>
      <w:r w:rsidRPr="00516F38">
        <w:rPr>
          <w:rFonts w:ascii="宋体" w:hAnsi="宋体" w:hint="eastAsia"/>
          <w:bCs/>
          <w:sz w:val="21"/>
          <w:szCs w:val="24"/>
        </w:rPr>
        <w:t>社保中心证书激活窗口办理网上申报注册开户手续。</w:t>
      </w:r>
    </w:p>
    <w:p w14:paraId="6DCD10AB" w14:textId="77777777" w:rsidR="00566A25" w:rsidRPr="00516F38" w:rsidRDefault="006B73EB" w:rsidP="009C73EB">
      <w:pPr>
        <w:spacing w:line="360" w:lineRule="auto"/>
        <w:ind w:firstLineChars="200" w:firstLine="422"/>
        <w:rPr>
          <w:rFonts w:ascii="宋体" w:hAnsi="宋体"/>
          <w:bCs/>
          <w:sz w:val="21"/>
          <w:szCs w:val="24"/>
        </w:rPr>
      </w:pPr>
      <w:r w:rsidRPr="00516F38">
        <w:rPr>
          <w:rFonts w:ascii="宋体" w:hAnsi="宋体" w:hint="eastAsia"/>
          <w:b/>
          <w:sz w:val="21"/>
          <w:szCs w:val="24"/>
        </w:rPr>
        <w:t>四、密码重置</w:t>
      </w:r>
    </w:p>
    <w:p w14:paraId="6F05568C" w14:textId="77777777" w:rsidR="00566A25" w:rsidRPr="00516F38" w:rsidRDefault="00566A25" w:rsidP="009C73EB">
      <w:pPr>
        <w:spacing w:line="360" w:lineRule="auto"/>
        <w:ind w:firstLineChars="200" w:firstLine="420"/>
        <w:rPr>
          <w:rFonts w:ascii="宋体" w:hAnsi="宋体"/>
          <w:bCs/>
          <w:sz w:val="21"/>
          <w:szCs w:val="24"/>
        </w:rPr>
      </w:pPr>
      <w:r w:rsidRPr="00516F38">
        <w:rPr>
          <w:rFonts w:ascii="宋体" w:hAnsi="宋体" w:hint="eastAsia"/>
          <w:sz w:val="21"/>
          <w:szCs w:val="24"/>
        </w:rPr>
        <w:lastRenderedPageBreak/>
        <w:t>1、证书密码重置、更新：携带数字证书、</w:t>
      </w:r>
      <w:r w:rsidRPr="00516F38">
        <w:rPr>
          <w:rFonts w:ascii="宋体" w:hAnsi="宋体" w:hint="eastAsia"/>
          <w:bCs/>
          <w:sz w:val="21"/>
          <w:szCs w:val="24"/>
        </w:rPr>
        <w:t>《社会保险登记证》，填写《北京市单位数字证书申请表》（在密码重置或者更新前打√）一式两份加盖单位公章，到社保中心三层数字证书办理窗口或者各网点办理重置即可。</w:t>
      </w:r>
    </w:p>
    <w:p w14:paraId="3AD61E63" w14:textId="77777777" w:rsidR="00566A25" w:rsidRPr="00516F38" w:rsidRDefault="00566A25" w:rsidP="009C73EB">
      <w:pPr>
        <w:spacing w:line="360" w:lineRule="auto"/>
        <w:ind w:firstLineChars="200" w:firstLine="420"/>
        <w:rPr>
          <w:rFonts w:ascii="宋体" w:hAnsi="宋体"/>
          <w:sz w:val="21"/>
          <w:szCs w:val="24"/>
        </w:rPr>
      </w:pPr>
      <w:r w:rsidRPr="00516F38">
        <w:rPr>
          <w:rFonts w:ascii="宋体" w:hAnsi="宋体" w:hint="eastAsia"/>
          <w:bCs/>
          <w:sz w:val="21"/>
          <w:szCs w:val="24"/>
        </w:rPr>
        <w:t>2、</w:t>
      </w:r>
      <w:r w:rsidR="008A2571" w:rsidRPr="00516F38">
        <w:rPr>
          <w:rFonts w:ascii="宋体" w:hAnsi="宋体" w:hint="eastAsia"/>
          <w:bCs/>
          <w:sz w:val="21"/>
          <w:szCs w:val="24"/>
        </w:rPr>
        <w:t>登录</w:t>
      </w:r>
      <w:r w:rsidRPr="00516F38">
        <w:rPr>
          <w:rFonts w:ascii="宋体" w:hAnsi="宋体" w:hint="eastAsia"/>
          <w:bCs/>
          <w:sz w:val="21"/>
          <w:szCs w:val="24"/>
        </w:rPr>
        <w:t>密码重置：</w:t>
      </w:r>
      <w:r w:rsidRPr="00516F38">
        <w:rPr>
          <w:rFonts w:ascii="宋体" w:hAnsi="宋体" w:hint="eastAsia"/>
          <w:sz w:val="21"/>
          <w:szCs w:val="24"/>
        </w:rPr>
        <w:t>携带数字证书、</w:t>
      </w:r>
      <w:r w:rsidRPr="00516F38">
        <w:rPr>
          <w:rFonts w:ascii="宋体" w:hAnsi="宋体" w:hint="eastAsia"/>
          <w:bCs/>
          <w:sz w:val="21"/>
          <w:szCs w:val="24"/>
        </w:rPr>
        <w:t>《社会保险登记证》，填写《北京市社会保险网上申报业务申请表》（在密码重置前打√）和《北京市社会保险网上申报系统用户承诺书》一式两份并加盖单位公章，到社保中心数字证书激活窗口办理重置即可。</w:t>
      </w:r>
    </w:p>
    <w:p w14:paraId="43589A99" w14:textId="77777777" w:rsidR="001C5768" w:rsidRPr="006B73EB" w:rsidRDefault="00094D0D" w:rsidP="006B73EB">
      <w:pPr>
        <w:pStyle w:val="3"/>
      </w:pPr>
      <w:bookmarkStart w:id="100" w:name="_Toc378687724"/>
      <w:bookmarkStart w:id="101" w:name="_Toc382209172"/>
      <w:r>
        <w:t>37</w:t>
      </w:r>
      <w:r w:rsidR="00C14003" w:rsidRPr="006B73EB">
        <w:rPr>
          <w:rFonts w:hint="eastAsia"/>
        </w:rPr>
        <w:t>.</w:t>
      </w:r>
      <w:r w:rsidR="001C5768" w:rsidRPr="006B73EB">
        <w:rPr>
          <w:rFonts w:hint="eastAsia"/>
        </w:rPr>
        <w:t>当前</w:t>
      </w:r>
      <w:r w:rsidR="00784CB6" w:rsidRPr="006B73EB">
        <w:rPr>
          <w:rFonts w:hint="eastAsia"/>
        </w:rPr>
        <w:t>网上申报</w:t>
      </w:r>
      <w:r w:rsidR="001C5768" w:rsidRPr="006B73EB">
        <w:rPr>
          <w:rFonts w:hint="eastAsia"/>
        </w:rPr>
        <w:t>可以操作的业务</w:t>
      </w:r>
      <w:bookmarkEnd w:id="100"/>
      <w:bookmarkEnd w:id="101"/>
    </w:p>
    <w:p w14:paraId="392FC93B" w14:textId="77777777" w:rsidR="00566A25" w:rsidRPr="00DC0A27" w:rsidRDefault="006B73EB" w:rsidP="009C73EB">
      <w:pPr>
        <w:spacing w:line="360" w:lineRule="auto"/>
        <w:ind w:firstLineChars="200" w:firstLine="422"/>
        <w:rPr>
          <w:rFonts w:ascii="宋体" w:hAnsi="宋体"/>
          <w:b/>
          <w:sz w:val="21"/>
          <w:szCs w:val="24"/>
        </w:rPr>
      </w:pPr>
      <w:r w:rsidRPr="00DC0A27">
        <w:rPr>
          <w:rFonts w:ascii="宋体" w:hAnsi="宋体" w:hint="eastAsia"/>
          <w:b/>
          <w:sz w:val="21"/>
          <w:szCs w:val="24"/>
        </w:rPr>
        <w:t>一、申报业务管理</w:t>
      </w:r>
    </w:p>
    <w:p w14:paraId="7947BA9E" w14:textId="77777777" w:rsidR="00DC0A27" w:rsidRDefault="00566A25" w:rsidP="00DC0A27">
      <w:pPr>
        <w:spacing w:line="360" w:lineRule="auto"/>
        <w:ind w:leftChars="150" w:left="360" w:firstLineChars="50" w:firstLine="105"/>
        <w:rPr>
          <w:rFonts w:ascii="宋体" w:hAnsi="宋体"/>
          <w:sz w:val="21"/>
          <w:szCs w:val="24"/>
        </w:rPr>
      </w:pPr>
      <w:r w:rsidRPr="00DC0A27">
        <w:rPr>
          <w:rFonts w:ascii="宋体" w:hAnsi="宋体" w:hint="eastAsia"/>
          <w:sz w:val="21"/>
          <w:szCs w:val="24"/>
        </w:rPr>
        <w:t>1、新参保人员登记（</w:t>
      </w:r>
      <w:proofErr w:type="gramStart"/>
      <w:r w:rsidRPr="00DC0A27">
        <w:rPr>
          <w:rFonts w:ascii="宋体" w:hAnsi="宋体" w:hint="eastAsia"/>
          <w:sz w:val="21"/>
          <w:szCs w:val="24"/>
        </w:rPr>
        <w:t>五险均为</w:t>
      </w:r>
      <w:proofErr w:type="gramEnd"/>
      <w:r w:rsidRPr="00DC0A27">
        <w:rPr>
          <w:rFonts w:ascii="宋体" w:hAnsi="宋体" w:hint="eastAsia"/>
          <w:sz w:val="21"/>
          <w:szCs w:val="24"/>
        </w:rPr>
        <w:t>新参保，须到窗口审批才能生效。</w:t>
      </w:r>
      <w:proofErr w:type="gramStart"/>
      <w:r w:rsidRPr="00DC0A27">
        <w:rPr>
          <w:rFonts w:ascii="宋体" w:hAnsi="宋体" w:hint="eastAsia"/>
          <w:sz w:val="21"/>
          <w:szCs w:val="24"/>
        </w:rPr>
        <w:t>如四险和</w:t>
      </w:r>
      <w:proofErr w:type="gramEnd"/>
      <w:r w:rsidRPr="00DC0A27">
        <w:rPr>
          <w:rFonts w:ascii="宋体" w:hAnsi="宋体" w:hint="eastAsia"/>
          <w:sz w:val="21"/>
          <w:szCs w:val="24"/>
        </w:rPr>
        <w:t>医疗有一种</w:t>
      </w:r>
    </w:p>
    <w:p w14:paraId="4FCF259A" w14:textId="77777777" w:rsidR="00566A25" w:rsidRPr="00DC0A27" w:rsidRDefault="00566A25" w:rsidP="00DC0A27">
      <w:pPr>
        <w:spacing w:line="360" w:lineRule="auto"/>
        <w:rPr>
          <w:rFonts w:ascii="宋体" w:hAnsi="宋体"/>
          <w:sz w:val="21"/>
          <w:szCs w:val="24"/>
        </w:rPr>
      </w:pPr>
      <w:r w:rsidRPr="00DC0A27">
        <w:rPr>
          <w:rFonts w:ascii="宋体" w:hAnsi="宋体" w:hint="eastAsia"/>
          <w:sz w:val="21"/>
          <w:szCs w:val="24"/>
        </w:rPr>
        <w:t>参过保，另一种没有参过保，则只能在网上将参过保的一种做转入，没有参过保的一种只能用企业版软件做新参保报盘到窗口操作）</w:t>
      </w:r>
    </w:p>
    <w:p w14:paraId="58E2557E"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2、转入人员增加（外区转入、本区转入）</w:t>
      </w:r>
    </w:p>
    <w:p w14:paraId="7DF6A6B9"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3、普通减员（转往他区、转往本区）</w:t>
      </w:r>
    </w:p>
    <w:p w14:paraId="7A67133F" w14:textId="77777777" w:rsidR="00140445" w:rsidRPr="00DC0A27" w:rsidRDefault="00566A25" w:rsidP="00140445">
      <w:pPr>
        <w:spacing w:line="360" w:lineRule="auto"/>
        <w:ind w:firstLineChars="200" w:firstLine="420"/>
        <w:rPr>
          <w:rFonts w:ascii="宋体" w:hAnsi="宋体"/>
          <w:sz w:val="21"/>
          <w:szCs w:val="24"/>
        </w:rPr>
      </w:pPr>
      <w:r w:rsidRPr="00DC0A27">
        <w:rPr>
          <w:rFonts w:ascii="宋体" w:hAnsi="宋体" w:hint="eastAsia"/>
          <w:sz w:val="21"/>
          <w:szCs w:val="24"/>
        </w:rPr>
        <w:t>4、险种登记（</w:t>
      </w:r>
      <w:proofErr w:type="gramStart"/>
      <w:r w:rsidRPr="00DC0A27">
        <w:rPr>
          <w:rFonts w:ascii="宋体" w:hAnsi="宋体" w:hint="eastAsia"/>
          <w:sz w:val="21"/>
          <w:szCs w:val="24"/>
        </w:rPr>
        <w:t>四险中</w:t>
      </w:r>
      <w:proofErr w:type="gramEnd"/>
      <w:r w:rsidRPr="00DC0A27">
        <w:rPr>
          <w:rFonts w:ascii="宋体" w:hAnsi="宋体" w:hint="eastAsia"/>
          <w:sz w:val="21"/>
          <w:szCs w:val="24"/>
        </w:rPr>
        <w:t>从来没有登记过的个别险种）</w:t>
      </w:r>
    </w:p>
    <w:p w14:paraId="5F5A4475" w14:textId="77777777" w:rsidR="00140445" w:rsidRPr="00DC0A27" w:rsidRDefault="00566A25" w:rsidP="00140445">
      <w:pPr>
        <w:spacing w:line="360" w:lineRule="auto"/>
        <w:ind w:firstLineChars="200" w:firstLine="420"/>
        <w:rPr>
          <w:rFonts w:ascii="宋体" w:hAnsi="宋体"/>
          <w:sz w:val="21"/>
          <w:szCs w:val="24"/>
        </w:rPr>
      </w:pPr>
      <w:r w:rsidRPr="00DC0A27">
        <w:rPr>
          <w:rFonts w:ascii="宋体" w:hAnsi="宋体" w:hint="eastAsia"/>
          <w:sz w:val="21"/>
          <w:szCs w:val="24"/>
        </w:rPr>
        <w:t>5、单位基本信息变更（带*号的变更项目须到窗口审批才能生效）</w:t>
      </w:r>
    </w:p>
    <w:p w14:paraId="25011DFD" w14:textId="77777777" w:rsidR="00566A25" w:rsidRPr="00DC0A27" w:rsidRDefault="00566A25" w:rsidP="00140445">
      <w:pPr>
        <w:spacing w:line="360" w:lineRule="auto"/>
        <w:ind w:firstLineChars="200" w:firstLine="420"/>
        <w:rPr>
          <w:rFonts w:ascii="宋体" w:hAnsi="宋体"/>
          <w:sz w:val="21"/>
          <w:szCs w:val="24"/>
        </w:rPr>
      </w:pPr>
      <w:r w:rsidRPr="00DC0A27">
        <w:rPr>
          <w:rFonts w:ascii="宋体" w:hAnsi="宋体" w:hint="eastAsia"/>
          <w:sz w:val="21"/>
          <w:szCs w:val="24"/>
        </w:rPr>
        <w:t>6、个人信息变更（带*号的变更项目须到窗口审批才能生效）</w:t>
      </w:r>
    </w:p>
    <w:p w14:paraId="36E83273"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7、定点医疗机构变更（个别退休人员网上查询不到无法变更）</w:t>
      </w:r>
    </w:p>
    <w:p w14:paraId="04E440D2"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8、职工上年月均工资收入申报（基数核定）</w:t>
      </w:r>
    </w:p>
    <w:p w14:paraId="43976000"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9、银行缴费信息（信息变更后须到窗口审批才能生效）</w:t>
      </w:r>
    </w:p>
    <w:p w14:paraId="214AC42E"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10、个人待遇支付类信息采集与变更</w:t>
      </w:r>
    </w:p>
    <w:p w14:paraId="4C54ECEE" w14:textId="77777777" w:rsidR="00566A25" w:rsidRPr="00DC0A27" w:rsidRDefault="006B73EB" w:rsidP="009C73EB">
      <w:pPr>
        <w:spacing w:line="360" w:lineRule="auto"/>
        <w:ind w:firstLineChars="200" w:firstLine="422"/>
        <w:rPr>
          <w:rFonts w:ascii="宋体" w:hAnsi="宋体"/>
          <w:b/>
          <w:sz w:val="21"/>
          <w:szCs w:val="24"/>
        </w:rPr>
      </w:pPr>
      <w:r w:rsidRPr="00DC0A27">
        <w:rPr>
          <w:rFonts w:ascii="宋体" w:hAnsi="宋体" w:hint="eastAsia"/>
          <w:b/>
          <w:sz w:val="21"/>
          <w:szCs w:val="24"/>
        </w:rPr>
        <w:t>二、查询管理和个人权益记录</w:t>
      </w:r>
    </w:p>
    <w:p w14:paraId="71124697"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 xml:space="preserve">1、四险、医疗月报查询打印； </w:t>
      </w:r>
    </w:p>
    <w:p w14:paraId="652B10C7"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 xml:space="preserve">2、职工缴费基数查询； </w:t>
      </w:r>
    </w:p>
    <w:p w14:paraId="402FA14C"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 xml:space="preserve">3、四险、医疗缴费明细定制下载打印； </w:t>
      </w:r>
    </w:p>
    <w:p w14:paraId="7E4BB5E0"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4、企业版信息定制下载；</w:t>
      </w:r>
    </w:p>
    <w:p w14:paraId="398D4757"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 xml:space="preserve">5、社保卡办理状态查询； </w:t>
      </w:r>
    </w:p>
    <w:p w14:paraId="7BF69CE8"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 xml:space="preserve">6、临近退休人员查询等；  </w:t>
      </w:r>
    </w:p>
    <w:p w14:paraId="3EEE7B59" w14:textId="77777777" w:rsidR="00566A25" w:rsidRPr="00DC0A27" w:rsidRDefault="00566A25" w:rsidP="009C73EB">
      <w:pPr>
        <w:spacing w:line="360" w:lineRule="auto"/>
        <w:ind w:firstLineChars="200" w:firstLine="420"/>
        <w:rPr>
          <w:rFonts w:ascii="宋体" w:hAnsi="宋体"/>
          <w:sz w:val="21"/>
          <w:szCs w:val="24"/>
        </w:rPr>
      </w:pPr>
      <w:r w:rsidRPr="00DC0A27">
        <w:rPr>
          <w:rFonts w:ascii="宋体" w:hAnsi="宋体" w:hint="eastAsia"/>
          <w:sz w:val="21"/>
          <w:szCs w:val="24"/>
        </w:rPr>
        <w:t>7、单位和个人的缴费证明定制打印</w:t>
      </w:r>
    </w:p>
    <w:p w14:paraId="5DFEE3F7" w14:textId="77777777" w:rsidR="00566A25" w:rsidRPr="00DC0A27" w:rsidRDefault="00566A25" w:rsidP="009C73EB">
      <w:pPr>
        <w:spacing w:line="360" w:lineRule="auto"/>
        <w:ind w:firstLineChars="200" w:firstLine="422"/>
        <w:rPr>
          <w:rFonts w:ascii="宋体" w:hAnsi="宋体"/>
          <w:b/>
          <w:sz w:val="21"/>
          <w:szCs w:val="24"/>
        </w:rPr>
      </w:pPr>
      <w:r w:rsidRPr="00DC0A27">
        <w:rPr>
          <w:rFonts w:ascii="宋体" w:hAnsi="宋体" w:hint="eastAsia"/>
          <w:b/>
          <w:sz w:val="21"/>
          <w:szCs w:val="24"/>
        </w:rPr>
        <w:t>三</w:t>
      </w:r>
      <w:r w:rsidRPr="00DC0A27">
        <w:rPr>
          <w:rFonts w:ascii="宋体" w:hAnsi="宋体"/>
          <w:b/>
          <w:sz w:val="21"/>
          <w:szCs w:val="24"/>
        </w:rPr>
        <w:t>、</w:t>
      </w:r>
      <w:r w:rsidR="006B73EB" w:rsidRPr="00DC0A27">
        <w:rPr>
          <w:rFonts w:ascii="宋体" w:hAnsi="宋体" w:hint="eastAsia"/>
          <w:b/>
          <w:sz w:val="21"/>
          <w:szCs w:val="24"/>
        </w:rPr>
        <w:t>注意事项</w:t>
      </w:r>
    </w:p>
    <w:p w14:paraId="167C6462" w14:textId="77777777" w:rsidR="00DC0A27" w:rsidRDefault="00566A25" w:rsidP="00DC0A27">
      <w:pPr>
        <w:spacing w:line="360" w:lineRule="auto"/>
        <w:ind w:leftChars="150" w:left="360" w:firstLineChars="50" w:firstLine="105"/>
        <w:rPr>
          <w:rFonts w:ascii="宋体" w:hAnsi="宋体"/>
          <w:sz w:val="21"/>
          <w:szCs w:val="24"/>
        </w:rPr>
      </w:pPr>
      <w:r w:rsidRPr="00DC0A27">
        <w:rPr>
          <w:rFonts w:ascii="宋体" w:hAnsi="宋体" w:hint="eastAsia"/>
          <w:sz w:val="21"/>
          <w:szCs w:val="24"/>
        </w:rPr>
        <w:t>1、目前“五险新参保人员”、“带*号的单位和个人信息变更项目”、“银行缴费信变更</w:t>
      </w:r>
    </w:p>
    <w:p w14:paraId="3D23BB6C" w14:textId="77777777" w:rsidR="00140445" w:rsidRPr="00DC0A27" w:rsidRDefault="00566A25" w:rsidP="00DC0A27">
      <w:pPr>
        <w:spacing w:line="360" w:lineRule="auto"/>
        <w:rPr>
          <w:rFonts w:ascii="宋体" w:hAnsi="宋体"/>
          <w:sz w:val="21"/>
          <w:szCs w:val="24"/>
        </w:rPr>
      </w:pPr>
      <w:r w:rsidRPr="00DC0A27">
        <w:rPr>
          <w:rFonts w:ascii="宋体" w:hAnsi="宋体" w:hint="eastAsia"/>
          <w:sz w:val="21"/>
          <w:szCs w:val="24"/>
        </w:rPr>
        <w:t>“在网上申报导入成功后需提交相关材料于当月25日前到窗口审批，其余业务均自行打印表核对留存即可（如新增须审批的操作业务请按规定执行）。</w:t>
      </w:r>
    </w:p>
    <w:p w14:paraId="1EDA0470" w14:textId="77777777" w:rsidR="00784CB6" w:rsidRPr="00DC0A27" w:rsidRDefault="00566A25" w:rsidP="00140445">
      <w:pPr>
        <w:spacing w:line="360" w:lineRule="auto"/>
        <w:ind w:firstLineChars="200" w:firstLine="420"/>
        <w:rPr>
          <w:rFonts w:ascii="宋体" w:hAnsi="宋体"/>
          <w:sz w:val="21"/>
          <w:szCs w:val="24"/>
        </w:rPr>
      </w:pPr>
      <w:r w:rsidRPr="00DC0A27">
        <w:rPr>
          <w:rFonts w:ascii="宋体" w:hAnsi="宋体" w:hint="eastAsia"/>
          <w:sz w:val="21"/>
          <w:szCs w:val="24"/>
        </w:rPr>
        <w:t>2、享受公费医疗人员医疗增员后需持相关材料到窗口打公疗标识。</w:t>
      </w:r>
    </w:p>
    <w:p w14:paraId="2CE90D3D" w14:textId="77777777" w:rsidR="00D72D1E" w:rsidRPr="00DC0A27" w:rsidRDefault="00D72D1E" w:rsidP="009C73EB">
      <w:pPr>
        <w:spacing w:line="360" w:lineRule="auto"/>
        <w:jc w:val="center"/>
        <w:rPr>
          <w:rFonts w:ascii="宋体" w:hAnsi="宋体"/>
          <w:sz w:val="32"/>
          <w:szCs w:val="24"/>
        </w:rPr>
      </w:pPr>
    </w:p>
    <w:p w14:paraId="03AD9AC1" w14:textId="77777777" w:rsidR="00140445" w:rsidRDefault="00140445" w:rsidP="009C73EB">
      <w:pPr>
        <w:spacing w:line="360" w:lineRule="auto"/>
        <w:jc w:val="center"/>
        <w:rPr>
          <w:rFonts w:ascii="宋体" w:hAnsi="宋体"/>
          <w:szCs w:val="24"/>
        </w:rPr>
      </w:pPr>
    </w:p>
    <w:p w14:paraId="36169D6E" w14:textId="77777777" w:rsidR="00140445" w:rsidRDefault="00140445" w:rsidP="009C73EB">
      <w:pPr>
        <w:spacing w:line="360" w:lineRule="auto"/>
        <w:jc w:val="center"/>
        <w:rPr>
          <w:rFonts w:ascii="宋体" w:hAnsi="宋体"/>
          <w:szCs w:val="24"/>
        </w:rPr>
      </w:pPr>
    </w:p>
    <w:p w14:paraId="1CA24B19" w14:textId="77777777" w:rsidR="00140445" w:rsidRDefault="00140445" w:rsidP="009C73EB">
      <w:pPr>
        <w:spacing w:line="360" w:lineRule="auto"/>
        <w:jc w:val="center"/>
        <w:rPr>
          <w:rFonts w:ascii="宋体" w:hAnsi="宋体"/>
          <w:szCs w:val="24"/>
        </w:rPr>
      </w:pPr>
    </w:p>
    <w:p w14:paraId="1927B229" w14:textId="77777777" w:rsidR="00140445" w:rsidRDefault="00140445" w:rsidP="009C73EB">
      <w:pPr>
        <w:spacing w:line="360" w:lineRule="auto"/>
        <w:jc w:val="center"/>
        <w:rPr>
          <w:rFonts w:ascii="宋体" w:hAnsi="宋体"/>
          <w:szCs w:val="24"/>
        </w:rPr>
      </w:pPr>
    </w:p>
    <w:p w14:paraId="22EA8B97" w14:textId="77777777" w:rsidR="00140445" w:rsidRDefault="00140445" w:rsidP="009C73EB">
      <w:pPr>
        <w:spacing w:line="360" w:lineRule="auto"/>
        <w:jc w:val="center"/>
        <w:rPr>
          <w:rFonts w:ascii="宋体" w:hAnsi="宋体"/>
          <w:szCs w:val="24"/>
        </w:rPr>
      </w:pPr>
    </w:p>
    <w:p w14:paraId="1AF9D847" w14:textId="77777777" w:rsidR="00140445" w:rsidRDefault="00140445" w:rsidP="009C73EB">
      <w:pPr>
        <w:spacing w:line="360" w:lineRule="auto"/>
        <w:jc w:val="center"/>
        <w:rPr>
          <w:rFonts w:ascii="宋体" w:hAnsi="宋体"/>
          <w:szCs w:val="24"/>
        </w:rPr>
      </w:pPr>
    </w:p>
    <w:p w14:paraId="7DEAED03" w14:textId="77777777" w:rsidR="00140445" w:rsidRDefault="00140445" w:rsidP="009C73EB">
      <w:pPr>
        <w:spacing w:line="360" w:lineRule="auto"/>
        <w:jc w:val="center"/>
        <w:rPr>
          <w:rFonts w:ascii="宋体" w:hAnsi="宋体"/>
          <w:szCs w:val="24"/>
        </w:rPr>
      </w:pPr>
    </w:p>
    <w:p w14:paraId="38938866"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102" w:name="_Toc378687725"/>
      <w:bookmarkStart w:id="103" w:name="_Toc381693098"/>
      <w:bookmarkStart w:id="104" w:name="_Toc382209173"/>
      <w:r w:rsidRPr="00094D0D">
        <w:rPr>
          <w:rFonts w:ascii="宋体" w:hAnsi="宋体"/>
          <w:b/>
          <w:bCs/>
          <w:sz w:val="32"/>
          <w:szCs w:val="32"/>
        </w:rPr>
        <w:t>3</w:t>
      </w:r>
      <w:r>
        <w:rPr>
          <w:rFonts w:ascii="宋体" w:hAnsi="宋体"/>
          <w:b/>
          <w:bCs/>
          <w:sz w:val="32"/>
          <w:szCs w:val="32"/>
        </w:rPr>
        <w:t>8</w:t>
      </w:r>
      <w:r w:rsidRPr="00094D0D">
        <w:rPr>
          <w:rFonts w:ascii="宋体" w:hAnsi="宋体" w:hint="eastAsia"/>
          <w:b/>
          <w:bCs/>
          <w:sz w:val="32"/>
          <w:szCs w:val="32"/>
        </w:rPr>
        <w:t>.城镇居民基本医疗保险单位社会保险</w:t>
      </w:r>
      <w:r w:rsidRPr="00094D0D">
        <w:rPr>
          <w:rFonts w:ascii="宋体" w:hAnsi="宋体"/>
          <w:b/>
          <w:bCs/>
          <w:sz w:val="32"/>
          <w:szCs w:val="32"/>
        </w:rPr>
        <w:t>登记办事指南</w:t>
      </w:r>
      <w:bookmarkEnd w:id="102"/>
      <w:bookmarkEnd w:id="103"/>
      <w:bookmarkEnd w:id="104"/>
    </w:p>
    <w:p w14:paraId="0EE471B9" w14:textId="77777777" w:rsidR="00094D0D" w:rsidRPr="00094D0D" w:rsidRDefault="00094D0D" w:rsidP="00094D0D">
      <w:pPr>
        <w:spacing w:line="360" w:lineRule="auto"/>
        <w:ind w:firstLineChars="200" w:firstLine="422"/>
        <w:rPr>
          <w:rFonts w:ascii="宋体" w:hAnsi="宋体"/>
          <w:b/>
          <w:sz w:val="21"/>
          <w:szCs w:val="24"/>
        </w:rPr>
      </w:pPr>
      <w:r w:rsidRPr="00094D0D">
        <w:rPr>
          <w:rFonts w:ascii="宋体" w:hAnsi="宋体" w:hint="eastAsia"/>
          <w:b/>
          <w:sz w:val="21"/>
          <w:szCs w:val="24"/>
        </w:rPr>
        <w:t>一</w:t>
      </w:r>
      <w:r w:rsidRPr="00094D0D">
        <w:rPr>
          <w:rFonts w:ascii="宋体" w:hAnsi="宋体"/>
          <w:b/>
          <w:sz w:val="21"/>
          <w:szCs w:val="24"/>
        </w:rPr>
        <w:t>、</w:t>
      </w:r>
      <w:r w:rsidRPr="00094D0D">
        <w:rPr>
          <w:rFonts w:ascii="宋体" w:hAnsi="宋体" w:hint="eastAsia"/>
          <w:b/>
          <w:sz w:val="21"/>
          <w:szCs w:val="24"/>
        </w:rPr>
        <w:t>受理范围</w:t>
      </w:r>
    </w:p>
    <w:p w14:paraId="6CEB7050"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办理城镇居民医疗保险的参保学校。</w:t>
      </w:r>
    </w:p>
    <w:p w14:paraId="1F40B06A" w14:textId="77777777" w:rsidR="00094D0D" w:rsidRPr="00094D0D" w:rsidRDefault="00094D0D" w:rsidP="00094D0D">
      <w:pPr>
        <w:spacing w:line="360" w:lineRule="auto"/>
        <w:ind w:firstLineChars="200" w:firstLine="422"/>
        <w:rPr>
          <w:rFonts w:ascii="宋体" w:hAnsi="宋体"/>
          <w:b/>
          <w:sz w:val="21"/>
          <w:szCs w:val="24"/>
        </w:rPr>
      </w:pPr>
      <w:r w:rsidRPr="00094D0D">
        <w:rPr>
          <w:rFonts w:ascii="宋体" w:hAnsi="宋体" w:hint="eastAsia"/>
          <w:b/>
          <w:sz w:val="21"/>
          <w:szCs w:val="24"/>
        </w:rPr>
        <w:t>二、业务经办</w:t>
      </w:r>
      <w:r w:rsidRPr="00094D0D">
        <w:rPr>
          <w:rFonts w:ascii="宋体" w:hAnsi="宋体"/>
          <w:b/>
          <w:sz w:val="21"/>
          <w:szCs w:val="24"/>
        </w:rPr>
        <w:t>流程</w:t>
      </w:r>
    </w:p>
    <w:p w14:paraId="0FBC9605" w14:textId="77777777" w:rsidR="00094D0D" w:rsidRPr="00094D0D" w:rsidRDefault="00094D0D" w:rsidP="00094D0D">
      <w:pPr>
        <w:spacing w:line="360" w:lineRule="auto"/>
        <w:ind w:firstLineChars="200" w:firstLine="420"/>
        <w:rPr>
          <w:rFonts w:ascii="宋体" w:hAnsi="宋体"/>
          <w:sz w:val="21"/>
          <w:szCs w:val="24"/>
        </w:rPr>
      </w:pPr>
      <w:r w:rsidRPr="00094D0D">
        <w:rPr>
          <w:rFonts w:ascii="宋体" w:hAnsi="宋体" w:hint="eastAsia"/>
          <w:sz w:val="21"/>
          <w:szCs w:val="24"/>
        </w:rPr>
        <w:t>1、学校登录“</w:t>
      </w:r>
      <w:r w:rsidRPr="00094D0D">
        <w:rPr>
          <w:rFonts w:ascii="宋体" w:hAnsi="宋体"/>
          <w:sz w:val="21"/>
          <w:szCs w:val="24"/>
        </w:rPr>
        <w:t>北京市社会保险网上服务平台</w:t>
      </w:r>
      <w:r w:rsidRPr="00094D0D">
        <w:rPr>
          <w:rFonts w:ascii="宋体" w:hAnsi="宋体" w:hint="eastAsia"/>
          <w:sz w:val="21"/>
          <w:szCs w:val="24"/>
        </w:rPr>
        <w:t>”下载</w:t>
      </w:r>
      <w:r w:rsidRPr="00094D0D">
        <w:rPr>
          <w:rFonts w:ascii="宋体" w:hAnsi="宋体"/>
          <w:sz w:val="21"/>
          <w:szCs w:val="24"/>
        </w:rPr>
        <w:t>专区，</w:t>
      </w:r>
      <w:r w:rsidRPr="00094D0D">
        <w:rPr>
          <w:rFonts w:ascii="宋体" w:hAnsi="宋体" w:hint="eastAsia"/>
          <w:sz w:val="21"/>
          <w:szCs w:val="24"/>
        </w:rPr>
        <w:t>下载“一老一小</w:t>
      </w:r>
      <w:r w:rsidRPr="00094D0D">
        <w:rPr>
          <w:rFonts w:ascii="宋体" w:hAnsi="宋体"/>
          <w:sz w:val="21"/>
          <w:szCs w:val="24"/>
        </w:rPr>
        <w:t>数据采集软件</w:t>
      </w:r>
      <w:r w:rsidRPr="00094D0D">
        <w:rPr>
          <w:rFonts w:ascii="宋体" w:hAnsi="宋体" w:hint="eastAsia"/>
          <w:sz w:val="21"/>
          <w:szCs w:val="24"/>
        </w:rPr>
        <w:t>安装程序</w:t>
      </w:r>
      <w:r w:rsidRPr="00094D0D">
        <w:rPr>
          <w:rFonts w:ascii="宋体" w:hAnsi="宋体"/>
          <w:sz w:val="21"/>
          <w:szCs w:val="24"/>
        </w:rPr>
        <w:t>（</w:t>
      </w:r>
      <w:r w:rsidRPr="00094D0D">
        <w:rPr>
          <w:rFonts w:ascii="宋体" w:hAnsi="宋体" w:hint="eastAsia"/>
          <w:sz w:val="21"/>
          <w:szCs w:val="24"/>
        </w:rPr>
        <w:t>学校</w:t>
      </w:r>
      <w:r w:rsidRPr="00094D0D">
        <w:rPr>
          <w:rFonts w:ascii="宋体" w:hAnsi="宋体"/>
          <w:sz w:val="21"/>
          <w:szCs w:val="24"/>
        </w:rPr>
        <w:t>版）</w:t>
      </w:r>
      <w:r w:rsidRPr="00094D0D">
        <w:rPr>
          <w:rFonts w:ascii="宋体" w:hAnsi="宋体" w:hint="eastAsia"/>
          <w:sz w:val="21"/>
          <w:szCs w:val="24"/>
        </w:rPr>
        <w:t>”及</w:t>
      </w:r>
      <w:r w:rsidRPr="00094D0D">
        <w:rPr>
          <w:rFonts w:ascii="宋体" w:hAnsi="宋体"/>
          <w:sz w:val="21"/>
          <w:szCs w:val="24"/>
        </w:rPr>
        <w:t>最新版升级补丁</w:t>
      </w:r>
      <w:r w:rsidRPr="00094D0D">
        <w:rPr>
          <w:rFonts w:ascii="宋体" w:hAnsi="宋体" w:hint="eastAsia"/>
          <w:sz w:val="21"/>
          <w:szCs w:val="24"/>
        </w:rPr>
        <w:t>，</w:t>
      </w:r>
      <w:r w:rsidRPr="00094D0D">
        <w:rPr>
          <w:rFonts w:ascii="宋体" w:hAnsi="宋体"/>
          <w:sz w:val="21"/>
          <w:szCs w:val="24"/>
        </w:rPr>
        <w:t>打开软件</w:t>
      </w:r>
      <w:r w:rsidRPr="00094D0D">
        <w:rPr>
          <w:rFonts w:ascii="宋体" w:hAnsi="宋体" w:hint="eastAsia"/>
          <w:sz w:val="21"/>
          <w:szCs w:val="24"/>
        </w:rPr>
        <w:t>录入单位信息，保存后打印相关表格并导出报盘文件，将报盘文件存入U盘；</w:t>
      </w:r>
    </w:p>
    <w:p w14:paraId="50D40A8B" w14:textId="77777777" w:rsidR="00DC0A27"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2、学校携带存有单位登记数据的U盘、表格及材料到社保中心登记科办理单位登记手续。</w:t>
      </w:r>
    </w:p>
    <w:p w14:paraId="71A55055" w14:textId="77777777" w:rsidR="00DC0A27" w:rsidRDefault="00094D0D" w:rsidP="00DC0A27">
      <w:pPr>
        <w:spacing w:line="360" w:lineRule="auto"/>
        <w:ind w:firstLineChars="200" w:firstLine="422"/>
        <w:rPr>
          <w:rFonts w:ascii="宋体" w:hAnsi="宋体"/>
          <w:sz w:val="21"/>
          <w:szCs w:val="24"/>
        </w:rPr>
      </w:pPr>
      <w:r w:rsidRPr="00094D0D">
        <w:rPr>
          <w:rFonts w:ascii="宋体" w:hAnsi="宋体" w:hint="eastAsia"/>
          <w:b/>
          <w:sz w:val="21"/>
          <w:szCs w:val="24"/>
        </w:rPr>
        <w:t>三、业务办理</w:t>
      </w:r>
      <w:r w:rsidRPr="00094D0D">
        <w:rPr>
          <w:rFonts w:ascii="宋体" w:hAnsi="宋体"/>
          <w:b/>
          <w:sz w:val="21"/>
          <w:szCs w:val="24"/>
        </w:rPr>
        <w:t>需</w:t>
      </w:r>
      <w:r w:rsidRPr="00094D0D">
        <w:rPr>
          <w:rFonts w:ascii="宋体" w:hAnsi="宋体" w:hint="eastAsia"/>
          <w:b/>
          <w:sz w:val="21"/>
          <w:szCs w:val="24"/>
        </w:rPr>
        <w:t>提交的材料</w:t>
      </w:r>
    </w:p>
    <w:p w14:paraId="6E07C4E9" w14:textId="77777777" w:rsidR="00DC0A27"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1、《单位参加城镇居民大病医疗保险信息登记表》（学校及托幼机构专用）一式二份，加盖公章；</w:t>
      </w:r>
    </w:p>
    <w:p w14:paraId="3B1A1E8C" w14:textId="77777777" w:rsidR="00DC0A27"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2、存有相关信息的U盘；</w:t>
      </w:r>
    </w:p>
    <w:p w14:paraId="7412BD18" w14:textId="77777777" w:rsidR="00DC0A27"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3、《社会保险登记证》复印件，加盖公章；</w:t>
      </w:r>
    </w:p>
    <w:p w14:paraId="0DED3290" w14:textId="77777777" w:rsidR="00DC0A27"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4、《组织机构代码证（副本）》复印件一份，加盖公章；</w:t>
      </w:r>
    </w:p>
    <w:p w14:paraId="5FB98711" w14:textId="77777777" w:rsidR="00DC0A27"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5、《营业执照》副本或《法人证书》等批准成立证件，复印件一份，加盖公章；</w:t>
      </w:r>
    </w:p>
    <w:p w14:paraId="6B7F7F53" w14:textId="77777777" w:rsidR="00DC0A27"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6、《银行开户许可证》复印件一份、与开户银行签订的</w:t>
      </w:r>
      <w:proofErr w:type="gramStart"/>
      <w:r w:rsidRPr="00094D0D">
        <w:rPr>
          <w:rFonts w:ascii="宋体" w:hAnsi="宋体" w:hint="eastAsia"/>
          <w:sz w:val="21"/>
          <w:szCs w:val="24"/>
        </w:rPr>
        <w:t>《</w:t>
      </w:r>
      <w:proofErr w:type="gramEnd"/>
      <w:r w:rsidRPr="00094D0D">
        <w:rPr>
          <w:rFonts w:ascii="宋体" w:hAnsi="宋体" w:hint="eastAsia"/>
          <w:sz w:val="21"/>
          <w:szCs w:val="24"/>
        </w:rPr>
        <w:t>北京市同城特约委托收款付款</w:t>
      </w:r>
    </w:p>
    <w:p w14:paraId="15447F6D" w14:textId="77777777" w:rsidR="00DC0A27" w:rsidRDefault="00094D0D" w:rsidP="00DC0A27">
      <w:pPr>
        <w:spacing w:line="360" w:lineRule="auto"/>
        <w:rPr>
          <w:rFonts w:ascii="宋体" w:hAnsi="宋体"/>
          <w:sz w:val="21"/>
          <w:szCs w:val="24"/>
        </w:rPr>
      </w:pPr>
      <w:r w:rsidRPr="00094D0D">
        <w:rPr>
          <w:rFonts w:ascii="宋体" w:hAnsi="宋体" w:hint="eastAsia"/>
          <w:sz w:val="21"/>
          <w:szCs w:val="24"/>
        </w:rPr>
        <w:t>授权书</w:t>
      </w:r>
      <w:proofErr w:type="gramStart"/>
      <w:r w:rsidRPr="00094D0D">
        <w:rPr>
          <w:rFonts w:ascii="宋体" w:hAnsi="宋体" w:hint="eastAsia"/>
          <w:sz w:val="21"/>
          <w:szCs w:val="24"/>
        </w:rPr>
        <w:t>》</w:t>
      </w:r>
      <w:proofErr w:type="gramEnd"/>
      <w:r w:rsidRPr="00094D0D">
        <w:rPr>
          <w:rFonts w:ascii="宋体" w:hAnsi="宋体" w:hint="eastAsia"/>
          <w:sz w:val="21"/>
          <w:szCs w:val="24"/>
        </w:rPr>
        <w:t>复印件一份，加盖公章；</w:t>
      </w:r>
    </w:p>
    <w:p w14:paraId="7FD93E34" w14:textId="77777777" w:rsidR="00FD3F28" w:rsidRDefault="00094D0D" w:rsidP="00DC0A27">
      <w:pPr>
        <w:spacing w:line="360" w:lineRule="auto"/>
        <w:ind w:firstLineChars="200" w:firstLine="420"/>
        <w:rPr>
          <w:rFonts w:ascii="宋体" w:hAnsi="宋体"/>
          <w:sz w:val="21"/>
          <w:szCs w:val="24"/>
        </w:rPr>
      </w:pPr>
      <w:r w:rsidRPr="00094D0D">
        <w:rPr>
          <w:rFonts w:ascii="宋体" w:hAnsi="宋体" w:hint="eastAsia"/>
          <w:sz w:val="21"/>
          <w:szCs w:val="24"/>
        </w:rPr>
        <w:t>7、法定代表人或负责人身份证正、反面复印件一份，加盖公章。</w:t>
      </w:r>
      <w:r w:rsidR="00FD3F28">
        <w:rPr>
          <w:rFonts w:ascii="宋体" w:hAnsi="宋体" w:hint="eastAsia"/>
          <w:sz w:val="21"/>
          <w:szCs w:val="24"/>
        </w:rPr>
        <w:t>、</w:t>
      </w:r>
    </w:p>
    <w:p w14:paraId="4C344747" w14:textId="77777777" w:rsidR="00FD3F28" w:rsidRDefault="00094D0D" w:rsidP="00DC0A27">
      <w:pPr>
        <w:spacing w:line="360" w:lineRule="auto"/>
        <w:ind w:firstLineChars="200" w:firstLine="422"/>
        <w:rPr>
          <w:rFonts w:ascii="宋体" w:hAnsi="宋体"/>
          <w:b/>
          <w:sz w:val="21"/>
          <w:szCs w:val="24"/>
        </w:rPr>
      </w:pPr>
      <w:r w:rsidRPr="00094D0D">
        <w:rPr>
          <w:rFonts w:ascii="宋体" w:hAnsi="宋体" w:hint="eastAsia"/>
          <w:b/>
          <w:sz w:val="21"/>
          <w:szCs w:val="24"/>
        </w:rPr>
        <w:t>四、注意事项</w:t>
      </w:r>
    </w:p>
    <w:p w14:paraId="0C9F4856" w14:textId="77777777" w:rsidR="00FD3F28" w:rsidRDefault="00094D0D" w:rsidP="00FD3F28">
      <w:pPr>
        <w:spacing w:line="360" w:lineRule="auto"/>
        <w:ind w:firstLineChars="200" w:firstLine="420"/>
        <w:rPr>
          <w:rFonts w:ascii="宋体" w:hAnsi="宋体"/>
          <w:sz w:val="21"/>
          <w:szCs w:val="24"/>
        </w:rPr>
      </w:pPr>
      <w:r w:rsidRPr="00094D0D">
        <w:rPr>
          <w:rFonts w:ascii="宋体" w:hAnsi="宋体" w:hint="eastAsia"/>
          <w:sz w:val="21"/>
          <w:szCs w:val="24"/>
        </w:rPr>
        <w:t>1、办理岗位：登记科；</w:t>
      </w:r>
    </w:p>
    <w:p w14:paraId="55A6C10A" w14:textId="77777777" w:rsidR="00FD3F28" w:rsidRDefault="00094D0D" w:rsidP="00FD3F28">
      <w:pPr>
        <w:spacing w:line="360" w:lineRule="auto"/>
        <w:ind w:firstLineChars="200" w:firstLine="420"/>
        <w:rPr>
          <w:rFonts w:ascii="宋体" w:hAnsi="宋体"/>
          <w:sz w:val="21"/>
          <w:szCs w:val="24"/>
        </w:rPr>
      </w:pPr>
      <w:r w:rsidRPr="00094D0D">
        <w:rPr>
          <w:rFonts w:ascii="宋体" w:hAnsi="宋体"/>
          <w:sz w:val="21"/>
          <w:szCs w:val="24"/>
        </w:rPr>
        <w:t>2</w:t>
      </w:r>
      <w:r w:rsidRPr="00094D0D">
        <w:rPr>
          <w:rFonts w:ascii="宋体" w:hAnsi="宋体" w:hint="eastAsia"/>
          <w:sz w:val="21"/>
          <w:szCs w:val="24"/>
        </w:rPr>
        <w:t>、办理时间：每月5日至2</w:t>
      </w:r>
      <w:r w:rsidRPr="00094D0D">
        <w:rPr>
          <w:rFonts w:ascii="宋体" w:hAnsi="宋体"/>
          <w:sz w:val="21"/>
          <w:szCs w:val="24"/>
        </w:rPr>
        <w:t>5</w:t>
      </w:r>
      <w:r w:rsidRPr="00094D0D">
        <w:rPr>
          <w:rFonts w:ascii="宋体" w:hAnsi="宋体" w:hint="eastAsia"/>
          <w:sz w:val="21"/>
          <w:szCs w:val="24"/>
        </w:rPr>
        <w:t>日（节假日除外）；</w:t>
      </w:r>
    </w:p>
    <w:p w14:paraId="79488681" w14:textId="77777777" w:rsidR="00094D0D" w:rsidRDefault="00094D0D" w:rsidP="00FD3F28">
      <w:pPr>
        <w:spacing w:line="360" w:lineRule="auto"/>
        <w:ind w:firstLineChars="200" w:firstLine="420"/>
        <w:rPr>
          <w:rFonts w:ascii="宋体" w:hAnsi="宋体"/>
          <w:sz w:val="21"/>
          <w:szCs w:val="24"/>
        </w:rPr>
      </w:pPr>
      <w:r w:rsidRPr="00094D0D">
        <w:rPr>
          <w:rFonts w:ascii="宋体" w:hAnsi="宋体"/>
          <w:sz w:val="21"/>
          <w:szCs w:val="24"/>
        </w:rPr>
        <w:t>3</w:t>
      </w:r>
      <w:r w:rsidRPr="00094D0D">
        <w:rPr>
          <w:rFonts w:ascii="宋体" w:hAnsi="宋体" w:hint="eastAsia"/>
          <w:sz w:val="21"/>
          <w:szCs w:val="24"/>
        </w:rPr>
        <w:t>、</w:t>
      </w:r>
      <w:r w:rsidRPr="00094D0D">
        <w:rPr>
          <w:rFonts w:ascii="宋体" w:hAnsi="宋体"/>
          <w:sz w:val="21"/>
          <w:szCs w:val="24"/>
        </w:rPr>
        <w:t>需提交的材料</w:t>
      </w:r>
      <w:proofErr w:type="gramStart"/>
      <w:r w:rsidRPr="00094D0D">
        <w:rPr>
          <w:rFonts w:ascii="宋体" w:hAnsi="宋体"/>
          <w:sz w:val="21"/>
          <w:szCs w:val="24"/>
        </w:rPr>
        <w:t>请统一</w:t>
      </w:r>
      <w:proofErr w:type="gramEnd"/>
      <w:r w:rsidRPr="00094D0D">
        <w:rPr>
          <w:rFonts w:ascii="宋体" w:hAnsi="宋体"/>
          <w:sz w:val="21"/>
          <w:szCs w:val="24"/>
        </w:rPr>
        <w:t>用</w:t>
      </w:r>
      <w:r w:rsidRPr="00094D0D">
        <w:rPr>
          <w:rFonts w:ascii="宋体" w:hAnsi="宋体" w:hint="eastAsia"/>
          <w:sz w:val="21"/>
          <w:szCs w:val="24"/>
        </w:rPr>
        <w:t>A4纸</w:t>
      </w:r>
      <w:r w:rsidRPr="00094D0D">
        <w:rPr>
          <w:rFonts w:ascii="宋体" w:hAnsi="宋体"/>
          <w:sz w:val="21"/>
          <w:szCs w:val="24"/>
        </w:rPr>
        <w:t>打印或复印，并加盖单位公章。</w:t>
      </w:r>
    </w:p>
    <w:p w14:paraId="6E5CF5F3" w14:textId="77777777" w:rsidR="00094D0D" w:rsidRDefault="00094D0D" w:rsidP="00094D0D">
      <w:pPr>
        <w:spacing w:line="360" w:lineRule="auto"/>
        <w:ind w:leftChars="200" w:left="480"/>
        <w:rPr>
          <w:rFonts w:ascii="宋体" w:hAnsi="宋体"/>
          <w:sz w:val="21"/>
          <w:szCs w:val="24"/>
        </w:rPr>
      </w:pPr>
    </w:p>
    <w:p w14:paraId="7F546B7A" w14:textId="77777777" w:rsidR="00094D0D" w:rsidRDefault="00094D0D" w:rsidP="00094D0D">
      <w:pPr>
        <w:spacing w:line="360" w:lineRule="auto"/>
        <w:ind w:leftChars="200" w:left="480"/>
        <w:rPr>
          <w:rFonts w:ascii="宋体" w:hAnsi="宋体"/>
          <w:sz w:val="21"/>
          <w:szCs w:val="24"/>
        </w:rPr>
      </w:pPr>
    </w:p>
    <w:p w14:paraId="64AC1F6E" w14:textId="77777777" w:rsidR="00094D0D" w:rsidRDefault="00094D0D" w:rsidP="00094D0D">
      <w:pPr>
        <w:spacing w:line="360" w:lineRule="auto"/>
        <w:ind w:leftChars="200" w:left="480"/>
        <w:rPr>
          <w:rFonts w:ascii="宋体" w:hAnsi="宋体"/>
          <w:sz w:val="21"/>
          <w:szCs w:val="24"/>
        </w:rPr>
      </w:pPr>
    </w:p>
    <w:p w14:paraId="3A3E9F65" w14:textId="77777777" w:rsidR="00094D0D" w:rsidRDefault="00094D0D" w:rsidP="00094D0D">
      <w:pPr>
        <w:spacing w:line="360" w:lineRule="auto"/>
        <w:ind w:leftChars="200" w:left="480"/>
        <w:rPr>
          <w:rFonts w:ascii="宋体" w:hAnsi="宋体"/>
          <w:sz w:val="21"/>
          <w:szCs w:val="24"/>
        </w:rPr>
      </w:pPr>
    </w:p>
    <w:p w14:paraId="0F75B6C4" w14:textId="77777777" w:rsidR="00094D0D" w:rsidRDefault="00094D0D" w:rsidP="00094D0D">
      <w:pPr>
        <w:spacing w:line="360" w:lineRule="auto"/>
        <w:ind w:leftChars="200" w:left="480"/>
        <w:rPr>
          <w:rFonts w:ascii="宋体" w:hAnsi="宋体"/>
          <w:sz w:val="21"/>
          <w:szCs w:val="24"/>
        </w:rPr>
      </w:pPr>
    </w:p>
    <w:p w14:paraId="31F14536" w14:textId="77777777" w:rsidR="00094D0D" w:rsidRDefault="00094D0D" w:rsidP="00094D0D">
      <w:pPr>
        <w:spacing w:line="360" w:lineRule="auto"/>
        <w:ind w:leftChars="200" w:left="480"/>
        <w:rPr>
          <w:rFonts w:ascii="宋体" w:hAnsi="宋体"/>
          <w:sz w:val="21"/>
          <w:szCs w:val="24"/>
        </w:rPr>
      </w:pPr>
    </w:p>
    <w:p w14:paraId="0FF8F173" w14:textId="77777777" w:rsidR="00094D0D" w:rsidRDefault="00094D0D" w:rsidP="00094D0D">
      <w:pPr>
        <w:spacing w:line="360" w:lineRule="auto"/>
        <w:ind w:leftChars="200" w:left="480"/>
        <w:rPr>
          <w:rFonts w:ascii="宋体" w:hAnsi="宋体"/>
          <w:sz w:val="21"/>
          <w:szCs w:val="24"/>
        </w:rPr>
      </w:pPr>
    </w:p>
    <w:p w14:paraId="5C539188" w14:textId="77777777" w:rsidR="00094D0D" w:rsidRDefault="00094D0D" w:rsidP="00094D0D">
      <w:pPr>
        <w:spacing w:line="360" w:lineRule="auto"/>
        <w:ind w:leftChars="200" w:left="480"/>
        <w:rPr>
          <w:rFonts w:ascii="宋体" w:hAnsi="宋体"/>
          <w:sz w:val="21"/>
          <w:szCs w:val="24"/>
        </w:rPr>
      </w:pPr>
    </w:p>
    <w:p w14:paraId="0D02F68F" w14:textId="77777777" w:rsidR="00094D0D" w:rsidRPr="00094D0D" w:rsidRDefault="00094D0D" w:rsidP="00094D0D">
      <w:pPr>
        <w:spacing w:line="360" w:lineRule="auto"/>
        <w:ind w:leftChars="200" w:left="480"/>
        <w:rPr>
          <w:rFonts w:ascii="宋体" w:hAnsi="宋体"/>
          <w:sz w:val="21"/>
          <w:szCs w:val="24"/>
        </w:rPr>
      </w:pPr>
    </w:p>
    <w:p w14:paraId="45B991DB" w14:textId="77777777" w:rsidR="00094D0D" w:rsidRDefault="00094D0D" w:rsidP="009C73EB">
      <w:pPr>
        <w:spacing w:line="360" w:lineRule="auto"/>
        <w:jc w:val="center"/>
        <w:rPr>
          <w:rFonts w:ascii="宋体" w:hAnsi="宋体"/>
          <w:szCs w:val="24"/>
        </w:rPr>
      </w:pPr>
    </w:p>
    <w:p w14:paraId="7B1D6A74" w14:textId="77777777" w:rsidR="00FD3F28" w:rsidRDefault="00FD3F28" w:rsidP="009C73EB">
      <w:pPr>
        <w:spacing w:line="360" w:lineRule="auto"/>
        <w:jc w:val="center"/>
        <w:rPr>
          <w:rFonts w:ascii="宋体" w:hAnsi="宋体"/>
          <w:szCs w:val="24"/>
        </w:rPr>
      </w:pPr>
    </w:p>
    <w:p w14:paraId="3289D38F" w14:textId="77777777" w:rsidR="00FD3F28" w:rsidRPr="00094D0D" w:rsidRDefault="00FD3F28" w:rsidP="009C73EB">
      <w:pPr>
        <w:spacing w:line="360" w:lineRule="auto"/>
        <w:jc w:val="center"/>
        <w:rPr>
          <w:rFonts w:ascii="宋体" w:hAnsi="宋体"/>
          <w:szCs w:val="24"/>
        </w:rPr>
      </w:pPr>
    </w:p>
    <w:p w14:paraId="6C85F2AF" w14:textId="77777777" w:rsidR="00D72D1E" w:rsidRPr="006B73EB" w:rsidRDefault="00B11741" w:rsidP="006B73EB">
      <w:pPr>
        <w:pStyle w:val="3"/>
      </w:pPr>
      <w:bookmarkStart w:id="105" w:name="_Toc378687726"/>
      <w:bookmarkStart w:id="106" w:name="_Toc382209174"/>
      <w:r>
        <w:rPr>
          <w:noProof/>
        </w:rPr>
        <w:pict w14:anchorId="55F56FEF">
          <v:group id="Group 2454" o:spid="_x0000_s2667" style="position:absolute;left:0;text-align:left;margin-left:-5.85pt;margin-top:35.4pt;width:449.25pt;height:600.75pt;z-index:20" coordorigin="1678,2143" coordsize="8985,1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">
            <v:group id="Group 2455" o:spid="_x0000_s2668" style="position:absolute;left:1678;top:2143;width:8985;height:9405" coordorigin="1678,2143" coordsize="8985,9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dWAOwwAAAN0AAAAP&#10;AAAAAAAAAAAAAAAAAKoCAABkcnMvZG93bnJldi54bWxQSwUGAAAAAAQABAD6AAAAmgMAAAAA&#10;">
              <v:group id="组合 40" o:spid="_x0000_s2669" style="position:absolute;left:6267;top:5053;width:4375;height:2765" coordorigin=",1566" coordsize="32099,190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5OcWVwwAAAN0AAAAP&#10;AAAAAAAAAAAAAAAAAKoCAABkcnMvZG93bnJldi54bWxQSwUGAAAAAAQABAD6AAAAmgMAAAAA&#10;">
                <v:shape id="AutoShape 45" o:spid="_x0000_s2670" type="#_x0000_t66" style="position:absolute;top:13335;width:4000;height:21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eYy8AA&#10;AADdAAAADwAAAGRycy9kb3ducmV2LnhtbERP24rCMBB9X/Afwgj7smhqXapUo0hhUR+tfsDQTC/Y&#10;TEoTtf69EYR9m8O5zno7mFbcqXeNZQWzaQSCuLC64UrB5fw3WYJwHllja5kUPMnBdjP6WmOq7YNP&#10;dM99JUIIuxQV1N53qZSuqMmgm9qOOHCl7Q36APtK6h4fIdy0Mo6iRBpsODTU2FFWU3HNb0ZBti+T&#10;H3075LukKo8km+VinhVKfY+H3QqEp8H/iz/ugw7z4/gX3t+EE+Tm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eYy8AAAADdAAAADwAAAAAAAAAAAAAAAACYAgAAZHJzL2Rvd25y&#10;ZXYueG1sUEsFBgAAAAAEAAQA9QAAAIUDAAAAAA==&#10;" fillcolor="#dce6f2" strokecolor="#4f81bd" strokeweight="2.5pt"/>
                <v:rect id="Rectangle 44" o:spid="_x0000_s2671" style="position:absolute;left:2286;top:1566;width:29813;height:190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R/cMA&#10;AADdAAAADwAAAGRycy9kb3ducmV2LnhtbERP24rCMBB9X/Afwgi+ramFLVKNIuKyS2ERL4iPQzO2&#10;xWZSkqj17zcLC77N4VxnvuxNK+7kfGNZwWScgCAurW64UnA8fL5PQfiArLG1TAqe5GG5GLzNMdf2&#10;wTu670MlYgj7HBXUIXS5lL6syaAf2444chfrDIYIXSW1w0cMN61MkySTBhuODTV2tK6pvO5vRkG3&#10;9Vs8n4rs/NW6Yv1TbLLbNFFqNOxXMxCB+vAS/7u/dZyfph/w9008Q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LR/cMAAADdAAAADwAAAAAAAAAAAAAAAACYAgAAZHJzL2Rv&#10;d25yZXYueG1sUEsFBgAAAAAEAAQA9QAAAIgDAAAAAA==&#10;" fillcolor="#fdeada" strokecolor="#f79646" strokeweight="1pt">
                  <v:stroke dashstyle="dash"/>
                  <v:shadow color="#868686"/>
                  <v:textbox>
                    <w:txbxContent>
                      <w:p w14:paraId="4D98C942" w14:textId="77777777" w:rsidR="005F0000" w:rsidRPr="00610145" w:rsidRDefault="005F0000" w:rsidP="00D72D1E">
                        <w:pPr>
                          <w:rPr>
                            <w:rFonts w:ascii="宋体" w:hAnsi="宋体"/>
                            <w:b/>
                            <w:sz w:val="18"/>
                            <w:szCs w:val="18"/>
                          </w:rPr>
                        </w:pPr>
                        <w:r w:rsidRPr="00610145">
                          <w:rPr>
                            <w:rFonts w:ascii="宋体" w:hAnsi="宋体" w:hint="eastAsia"/>
                            <w:b/>
                            <w:sz w:val="18"/>
                            <w:szCs w:val="18"/>
                          </w:rPr>
                          <w:t>医疗保险：</w:t>
                        </w:r>
                      </w:p>
                      <w:p w14:paraId="796DBF84" w14:textId="77777777" w:rsidR="005F0000" w:rsidRPr="00610145" w:rsidRDefault="00B06592" w:rsidP="00D72D1E">
                        <w:pPr>
                          <w:rPr>
                            <w:rFonts w:ascii="宋体" w:hAnsi="宋体"/>
                            <w:sz w:val="18"/>
                            <w:szCs w:val="18"/>
                          </w:rPr>
                        </w:pPr>
                        <w:r w:rsidRPr="00610145">
                          <w:rPr>
                            <w:rFonts w:ascii="宋体" w:hAnsi="宋体" w:hint="eastAsia"/>
                            <w:sz w:val="18"/>
                            <w:szCs w:val="18"/>
                          </w:rPr>
                          <w:t xml:space="preserve">名称：北京市    </w:t>
                        </w:r>
                        <w:r w:rsidR="005F0000" w:rsidRPr="00610145">
                          <w:rPr>
                            <w:rFonts w:ascii="宋体" w:hAnsi="宋体" w:hint="eastAsia"/>
                            <w:sz w:val="18"/>
                            <w:szCs w:val="18"/>
                          </w:rPr>
                          <w:t>区社会保险基金管理中心</w:t>
                        </w:r>
                      </w:p>
                      <w:p w14:paraId="0259234B" w14:textId="77777777" w:rsidR="005F0000" w:rsidRPr="00610145" w:rsidRDefault="005F0000" w:rsidP="00D72D1E">
                        <w:pPr>
                          <w:rPr>
                            <w:rFonts w:ascii="宋体" w:hAnsi="宋体"/>
                            <w:sz w:val="18"/>
                            <w:szCs w:val="18"/>
                          </w:rPr>
                        </w:pPr>
                        <w:r w:rsidRPr="00610145">
                          <w:rPr>
                            <w:rFonts w:ascii="宋体" w:hAnsi="宋体" w:hint="eastAsia"/>
                            <w:sz w:val="18"/>
                            <w:szCs w:val="18"/>
                          </w:rPr>
                          <w:t>账号：</w:t>
                        </w:r>
                      </w:p>
                      <w:p w14:paraId="30AB9CEF" w14:textId="77777777" w:rsidR="005F0000" w:rsidRPr="00610145" w:rsidRDefault="005F0000" w:rsidP="00D72D1E">
                        <w:pPr>
                          <w:rPr>
                            <w:rFonts w:ascii="宋体" w:hAnsi="宋体"/>
                            <w:sz w:val="18"/>
                            <w:szCs w:val="18"/>
                          </w:rPr>
                        </w:pPr>
                        <w:r w:rsidRPr="00610145">
                          <w:rPr>
                            <w:rFonts w:ascii="宋体" w:hAnsi="宋体" w:hint="eastAsia"/>
                            <w:sz w:val="18"/>
                            <w:szCs w:val="18"/>
                          </w:rPr>
                          <w:t xml:space="preserve">开户行：  </w:t>
                        </w:r>
                        <w:r w:rsidR="00B06592" w:rsidRPr="00610145">
                          <w:rPr>
                            <w:rFonts w:ascii="宋体" w:hAnsi="宋体" w:hint="eastAsia"/>
                            <w:sz w:val="18"/>
                            <w:szCs w:val="18"/>
                          </w:rPr>
                          <w:t xml:space="preserve"> </w:t>
                        </w:r>
                      </w:p>
                      <w:p w14:paraId="42B04881" w14:textId="77777777" w:rsidR="005F0000" w:rsidRPr="00610145" w:rsidRDefault="005F0000" w:rsidP="00D72D1E">
                        <w:pPr>
                          <w:rPr>
                            <w:rFonts w:ascii="宋体" w:hAnsi="宋体"/>
                            <w:sz w:val="18"/>
                            <w:szCs w:val="18"/>
                          </w:rPr>
                        </w:pPr>
                        <w:r w:rsidRPr="00610145">
                          <w:rPr>
                            <w:rFonts w:ascii="宋体" w:hAnsi="宋体" w:hint="eastAsia"/>
                            <w:sz w:val="18"/>
                            <w:szCs w:val="18"/>
                          </w:rPr>
                          <w:t>12位行号：</w:t>
                        </w:r>
                        <w:r w:rsidR="00B06592" w:rsidRPr="00610145">
                          <w:rPr>
                            <w:rFonts w:ascii="宋体" w:hAnsi="宋体" w:hint="eastAsia"/>
                            <w:sz w:val="18"/>
                            <w:szCs w:val="18"/>
                          </w:rPr>
                          <w:t xml:space="preserve"> </w:t>
                        </w:r>
                      </w:p>
                      <w:p w14:paraId="7FDA58DF" w14:textId="77777777" w:rsidR="005F0000" w:rsidRPr="00610145" w:rsidRDefault="005F0000" w:rsidP="00D72D1E">
                        <w:pPr>
                          <w:rPr>
                            <w:rFonts w:ascii="宋体" w:hAnsi="宋体"/>
                            <w:b/>
                            <w:sz w:val="18"/>
                            <w:szCs w:val="18"/>
                          </w:rPr>
                        </w:pPr>
                        <w:r w:rsidRPr="00610145">
                          <w:rPr>
                            <w:rFonts w:ascii="宋体" w:hAnsi="宋体" w:hint="eastAsia"/>
                            <w:b/>
                            <w:sz w:val="18"/>
                            <w:szCs w:val="18"/>
                          </w:rPr>
                          <w:t>社会保险（养老、失业、工伤、生育）：</w:t>
                        </w:r>
                      </w:p>
                      <w:p w14:paraId="7690654F" w14:textId="77777777" w:rsidR="005F0000" w:rsidRPr="00610145" w:rsidRDefault="005F0000" w:rsidP="00D72D1E">
                        <w:pPr>
                          <w:rPr>
                            <w:rFonts w:ascii="宋体" w:hAnsi="宋体"/>
                            <w:sz w:val="18"/>
                            <w:szCs w:val="18"/>
                          </w:rPr>
                        </w:pPr>
                        <w:r w:rsidRPr="00610145">
                          <w:rPr>
                            <w:rFonts w:ascii="宋体" w:hAnsi="宋体" w:hint="eastAsia"/>
                            <w:sz w:val="18"/>
                            <w:szCs w:val="18"/>
                          </w:rPr>
                          <w:t>名称：北京市</w:t>
                        </w:r>
                        <w:r w:rsidR="00B06592" w:rsidRPr="00610145">
                          <w:rPr>
                            <w:rFonts w:ascii="宋体" w:hAnsi="宋体" w:hint="eastAsia"/>
                            <w:sz w:val="18"/>
                            <w:szCs w:val="18"/>
                          </w:rPr>
                          <w:t xml:space="preserve">    </w:t>
                        </w:r>
                        <w:r w:rsidRPr="00610145">
                          <w:rPr>
                            <w:rFonts w:ascii="宋体" w:hAnsi="宋体" w:hint="eastAsia"/>
                            <w:sz w:val="18"/>
                            <w:szCs w:val="18"/>
                          </w:rPr>
                          <w:t>区社会保险基金管理中心</w:t>
                        </w:r>
                      </w:p>
                      <w:p w14:paraId="1C8B831C" w14:textId="77777777" w:rsidR="005F0000" w:rsidRPr="00610145" w:rsidRDefault="005F0000" w:rsidP="00D72D1E">
                        <w:pPr>
                          <w:rPr>
                            <w:rFonts w:ascii="宋体" w:hAnsi="宋体"/>
                            <w:sz w:val="18"/>
                            <w:szCs w:val="18"/>
                          </w:rPr>
                        </w:pPr>
                        <w:r w:rsidRPr="00610145">
                          <w:rPr>
                            <w:rFonts w:ascii="宋体" w:hAnsi="宋体" w:hint="eastAsia"/>
                            <w:sz w:val="18"/>
                            <w:szCs w:val="18"/>
                          </w:rPr>
                          <w:t>账号：</w:t>
                        </w:r>
                        <w:r w:rsidR="00B06592" w:rsidRPr="00610145">
                          <w:rPr>
                            <w:rFonts w:ascii="宋体" w:hAnsi="宋体" w:hint="eastAsia"/>
                            <w:sz w:val="18"/>
                            <w:szCs w:val="18"/>
                          </w:rPr>
                          <w:t xml:space="preserve"> </w:t>
                        </w:r>
                      </w:p>
                      <w:p w14:paraId="2F3182F1" w14:textId="77777777" w:rsidR="005F0000" w:rsidRPr="00610145" w:rsidRDefault="005F0000" w:rsidP="00D72D1E">
                        <w:pPr>
                          <w:rPr>
                            <w:rFonts w:ascii="宋体" w:hAnsi="宋体"/>
                            <w:sz w:val="18"/>
                            <w:szCs w:val="18"/>
                          </w:rPr>
                        </w:pPr>
                        <w:r w:rsidRPr="00610145">
                          <w:rPr>
                            <w:rFonts w:ascii="宋体" w:hAnsi="宋体" w:hint="eastAsia"/>
                            <w:sz w:val="18"/>
                            <w:szCs w:val="18"/>
                          </w:rPr>
                          <w:t>开户行：</w:t>
                        </w:r>
                        <w:r w:rsidR="00B06592" w:rsidRPr="00610145">
                          <w:rPr>
                            <w:rFonts w:ascii="宋体" w:hAnsi="宋体" w:hint="eastAsia"/>
                            <w:sz w:val="18"/>
                            <w:szCs w:val="18"/>
                          </w:rPr>
                          <w:t xml:space="preserve"> </w:t>
                        </w:r>
                      </w:p>
                      <w:p w14:paraId="1979331E" w14:textId="77777777" w:rsidR="005F0000" w:rsidRPr="00610145" w:rsidRDefault="005F0000" w:rsidP="00D72D1E">
                        <w:pPr>
                          <w:rPr>
                            <w:rFonts w:ascii="宋体" w:hAnsi="宋体"/>
                            <w:sz w:val="18"/>
                            <w:szCs w:val="18"/>
                          </w:rPr>
                        </w:pPr>
                        <w:r w:rsidRPr="00610145">
                          <w:rPr>
                            <w:rFonts w:ascii="宋体" w:hAnsi="宋体" w:hint="eastAsia"/>
                            <w:sz w:val="18"/>
                            <w:szCs w:val="18"/>
                          </w:rPr>
                          <w:t>12位行号：</w:t>
                        </w:r>
                        <w:r w:rsidR="00B06592" w:rsidRPr="00610145">
                          <w:rPr>
                            <w:rFonts w:ascii="宋体" w:hAnsi="宋体" w:hint="eastAsia"/>
                            <w:sz w:val="18"/>
                            <w:szCs w:val="18"/>
                          </w:rPr>
                          <w:t xml:space="preserve"> </w:t>
                        </w:r>
                      </w:p>
                    </w:txbxContent>
                  </v:textbox>
                </v:rect>
              </v:group>
              <v:group id="Group 2459" o:spid="_x0000_s2672" style="position:absolute;left:1920;top:2747;width:4304;height:3116" coordorigin="1920,2747" coordsize="430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pTmYNwwAAAN0AAAAP&#10;AAAAAAAAAAAAAAAAAKoCAABkcnMvZG93bnJldi54bWxQSwUGAAAAAAQABAD6AAAAmgMAAAAA&#10;">
                <v:shape id="Text Box 19" o:spid="_x0000_s2673" type="#_x0000_t202" style="position:absolute;left:1920;top:2968;width:2059;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XMx8AA&#10;AADdAAAADwAAAGRycy9kb3ducmV2LnhtbERPTYvCMBC9C/6HMMLeNLUuq1ajiCAIimAVz0MztsVm&#10;Uppou//eLAh7m8f7nOW6M5V4UeNKywrGowgEcWZ1ybmC62U3nIFwHlljZZkU/JKD9arfW2Kibctn&#10;eqU+FyGEXYIKCu/rREqXFWTQjWxNHLi7bQz6AJtc6gbbEG4qGUfRjzRYcmgosKZtQdkjfRoFLq5O&#10;k7Tt6IBz+X29bY97Os2U+hp0mwUIT53/F3/cex3mx/EU/r4JJ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4XMx8AAAADdAAAADwAAAAAAAAAAAAAAAACYAgAAZHJzL2Rvd25y&#10;ZXYueG1sUEsFBgAAAAAEAAQA9QAAAIUDAAAAAA==&#10;" fillcolor="#c9b5e8" strokecolor="#795d9c">
                  <v:fill color2="#f0eaf9" rotate="t" angle="180" colors="0 #c9b5e8;22938f #d9cbee;1 #f0eaf9" focus="100%" type="gradient"/>
                  <v:shadow on="t" color="black" opacity="24903f" origin=",.5" offset="0,.55556mm"/>
                  <v:textbox style="mso-fit-shape-to-text:t">
                    <w:txbxContent>
                      <w:p w14:paraId="0562ABE1" w14:textId="77777777" w:rsidR="005F0000" w:rsidRPr="00610145" w:rsidRDefault="005F0000" w:rsidP="00D72D1E">
                        <w:pPr>
                          <w:rPr>
                            <w:rFonts w:ascii="宋体" w:hAnsi="宋体"/>
                            <w:b/>
                            <w:sz w:val="18"/>
                            <w:szCs w:val="18"/>
                          </w:rPr>
                        </w:pPr>
                        <w:r w:rsidRPr="00610145">
                          <w:rPr>
                            <w:rFonts w:ascii="宋体" w:hAnsi="宋体" w:hint="eastAsia"/>
                            <w:b/>
                            <w:sz w:val="18"/>
                            <w:szCs w:val="18"/>
                          </w:rPr>
                          <w:t>1</w:t>
                        </w:r>
                        <w:r w:rsidRPr="00610145">
                          <w:rPr>
                            <w:rFonts w:ascii="宋体" w:hAnsi="宋体" w:hint="eastAsia"/>
                            <w:b/>
                            <w:sz w:val="18"/>
                            <w:szCs w:val="18"/>
                          </w:rPr>
                          <w:t>．信息</w:t>
                        </w:r>
                        <w:r w:rsidRPr="00610145">
                          <w:rPr>
                            <w:rFonts w:ascii="宋体" w:hAnsi="宋体"/>
                            <w:b/>
                            <w:sz w:val="18"/>
                            <w:szCs w:val="18"/>
                          </w:rPr>
                          <w:t>录入与报盘</w:t>
                        </w:r>
                      </w:p>
                    </w:txbxContent>
                  </v:textbox>
                </v:shape>
                <v:group id="Group 26" o:spid="_x0000_s2674" style="position:absolute;left:1934;top:2747;width:4290;height:3116" coordorigin="593,1354" coordsize="4695,28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nVfkxgAAAN0A&#10;AAAPAAAAAAAAAAAAAAAAAKoCAABkcnMvZG93bnJldi54bWxQSwUGAAAAAAQABAD6AAAAnQMAAAAA&#10;">
                  <v:shape id="AutoShape 2462" o:spid="_x0000_s2675" type="#_x0000_t32" style="position:absolute;left:3098;top:1354;width:0;height:59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YkwMMAAADdAAAADwAAAGRycy9kb3ducmV2LnhtbERPTWvCQBC9C/0PyxR6CXXTUMRGVykt&#10;heKhUBXxOGTHJJidDbtjTP+9Wyj0No/3Ocv16Do1UIitZwNP0xwUceVty7WB/e7jcQ4qCrLFzjMZ&#10;+KEI69XdZIml9Vf+pmErtUohHEs00Ij0pdaxashhnPqeOHEnHxxKgqHWNuA1hbtOF3k+0w5bTg0N&#10;9vTWUHXeXpwBoSwMePAHef46zn1md5tL9m7Mw/34ugAlNMq/+M/9adP8oniB32/SCXp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GJMDDAAAA3QAAAA8AAAAAAAAAAAAA&#10;AAAAoQIAAGRycy9kb3ducmV2LnhtbFBLBQYAAAAABAAEAPkAAACRAwAAAAA=&#10;" strokecolor="#43954c">
                    <v:stroke endarrow="block"/>
                  </v:shape>
                  <v:rect id="Rectangle 8" o:spid="_x0000_s2676" style="position:absolute;left:593;top:1971;width:4695;height:22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OxZMIA&#10;AADdAAAADwAAAGRycy9kb3ducmV2LnhtbESPTYvCQAyG74L/YYiwN52qsC5dR1Gx4HVVZPcWOrEt&#10;djKlM9b67zcHwVtC3o8ny3XvatVRGyrPBqaTBBRx7m3FhYHzKRt/gQoR2WLtmQw8KcB6NRwsMbX+&#10;wT/UHWOhJIRDigbKGJtU65CX5DBMfEMst6tvHUZZ20LbFh8S7mo9S5JP7bBiaSixoV1J+e14d9Kb&#10;XTr/2x/218X9+XfJNrQtEjLmY9RvvkFF6uNb/HIfrODP5sIv38gIe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Y7FkwgAAAN0AAAAPAAAAAAAAAAAAAAAAAJgCAABkcnMvZG93&#10;bnJldi54bWxQSwUGAAAAAAQABAD1AAAAhwMAAAAA&#10;" fillcolor="#dafda7" strokecolor="#95b74f">
                    <v:fill color2="#f5ffe6" rotate="t" angle="180" colors="0 #dafda7;22938f #e4fdc2;1 #f5ffe6" focus="100%" type="gradient"/>
                    <v:shadow on="t" color="black" opacity="24903f" origin=",.5" offset="0,.55556mm"/>
                    <v:textbox>
                      <w:txbxContent>
                        <w:p w14:paraId="061836D4" w14:textId="77777777" w:rsidR="005F0000" w:rsidRPr="00610145" w:rsidRDefault="005F0000" w:rsidP="00D72D1E">
                          <w:pPr>
                            <w:spacing w:line="360" w:lineRule="auto"/>
                            <w:rPr>
                              <w:rFonts w:ascii="宋体" w:hAnsi="宋体"/>
                              <w:sz w:val="18"/>
                              <w:szCs w:val="18"/>
                            </w:rPr>
                          </w:pPr>
                          <w:r w:rsidRPr="00610145">
                            <w:rPr>
                              <w:rFonts w:ascii="宋体" w:hAnsi="宋体" w:hint="eastAsia"/>
                              <w:sz w:val="18"/>
                              <w:szCs w:val="18"/>
                            </w:rPr>
                            <w:t>学校登陆“</w:t>
                          </w:r>
                          <w:r w:rsidRPr="00610145">
                            <w:rPr>
                              <w:rFonts w:ascii="宋体" w:hAnsi="宋体"/>
                              <w:sz w:val="18"/>
                              <w:szCs w:val="18"/>
                            </w:rPr>
                            <w:t>北京市社会保险网上服务平台</w:t>
                          </w:r>
                          <w:r w:rsidRPr="00610145">
                            <w:rPr>
                              <w:rFonts w:ascii="宋体" w:hAnsi="宋体" w:hint="eastAsia"/>
                              <w:sz w:val="18"/>
                              <w:szCs w:val="18"/>
                            </w:rPr>
                            <w:t>”下载</w:t>
                          </w:r>
                          <w:r w:rsidRPr="00610145">
                            <w:rPr>
                              <w:rFonts w:ascii="宋体" w:hAnsi="宋体"/>
                              <w:sz w:val="18"/>
                              <w:szCs w:val="18"/>
                            </w:rPr>
                            <w:t>专区，</w:t>
                          </w:r>
                          <w:r w:rsidRPr="00610145">
                            <w:rPr>
                              <w:rFonts w:ascii="宋体" w:hAnsi="宋体" w:hint="eastAsia"/>
                              <w:sz w:val="18"/>
                              <w:szCs w:val="18"/>
                            </w:rPr>
                            <w:t>下载“一老一小</w:t>
                          </w:r>
                          <w:r w:rsidRPr="00610145">
                            <w:rPr>
                              <w:rFonts w:ascii="宋体" w:hAnsi="宋体"/>
                              <w:sz w:val="18"/>
                              <w:szCs w:val="18"/>
                            </w:rPr>
                            <w:t>数据采集软件</w:t>
                          </w:r>
                          <w:r w:rsidRPr="00610145">
                            <w:rPr>
                              <w:rFonts w:ascii="宋体" w:hAnsi="宋体" w:hint="eastAsia"/>
                              <w:sz w:val="18"/>
                              <w:szCs w:val="18"/>
                            </w:rPr>
                            <w:t>安装程序</w:t>
                          </w:r>
                          <w:r w:rsidRPr="00610145">
                            <w:rPr>
                              <w:rFonts w:ascii="宋体" w:hAnsi="宋体"/>
                              <w:sz w:val="18"/>
                              <w:szCs w:val="18"/>
                            </w:rPr>
                            <w:t>（</w:t>
                          </w:r>
                          <w:r w:rsidRPr="00610145">
                            <w:rPr>
                              <w:rFonts w:ascii="宋体" w:hAnsi="宋体" w:hint="eastAsia"/>
                              <w:sz w:val="18"/>
                              <w:szCs w:val="18"/>
                            </w:rPr>
                            <w:t>学校</w:t>
                          </w:r>
                          <w:r w:rsidRPr="00610145">
                            <w:rPr>
                              <w:rFonts w:ascii="宋体" w:hAnsi="宋体"/>
                              <w:sz w:val="18"/>
                              <w:szCs w:val="18"/>
                            </w:rPr>
                            <w:t>版）</w:t>
                          </w:r>
                          <w:r w:rsidRPr="00610145">
                            <w:rPr>
                              <w:rFonts w:ascii="宋体" w:hAnsi="宋体" w:hint="eastAsia"/>
                              <w:sz w:val="18"/>
                              <w:szCs w:val="18"/>
                            </w:rPr>
                            <w:t>”及</w:t>
                          </w:r>
                          <w:r w:rsidRPr="00610145">
                            <w:rPr>
                              <w:rFonts w:ascii="宋体" w:hAnsi="宋体"/>
                              <w:sz w:val="18"/>
                              <w:szCs w:val="18"/>
                            </w:rPr>
                            <w:t>最新版升级补丁</w:t>
                          </w:r>
                          <w:r w:rsidRPr="00610145">
                            <w:rPr>
                              <w:rFonts w:ascii="宋体" w:hAnsi="宋体" w:hint="eastAsia"/>
                              <w:sz w:val="18"/>
                              <w:szCs w:val="18"/>
                            </w:rPr>
                            <w:t>，</w:t>
                          </w:r>
                          <w:r w:rsidRPr="00610145">
                            <w:rPr>
                              <w:rFonts w:ascii="宋体" w:hAnsi="宋体"/>
                              <w:sz w:val="18"/>
                              <w:szCs w:val="18"/>
                            </w:rPr>
                            <w:t>打开软件</w:t>
                          </w:r>
                          <w:r w:rsidRPr="00610145">
                            <w:rPr>
                              <w:rFonts w:ascii="宋体" w:hAnsi="宋体" w:hint="eastAsia"/>
                              <w:sz w:val="18"/>
                              <w:szCs w:val="18"/>
                            </w:rPr>
                            <w:t>录入单位信息，保存后打印相关表格并导出报盘文件，将报盘文件存入U盘</w:t>
                          </w:r>
                        </w:p>
                        <w:p w14:paraId="69FC216E" w14:textId="77777777" w:rsidR="005F0000" w:rsidRPr="00610145" w:rsidRDefault="005F0000" w:rsidP="00D72D1E">
                          <w:pPr>
                            <w:spacing w:line="276" w:lineRule="auto"/>
                            <w:rPr>
                              <w:rFonts w:ascii="宋体" w:hAnsi="宋体"/>
                              <w:sz w:val="18"/>
                              <w:szCs w:val="18"/>
                            </w:rPr>
                          </w:pPr>
                        </w:p>
                      </w:txbxContent>
                    </v:textbox>
                  </v:rect>
                </v:group>
              </v:group>
              <v:roundrect id="AutoShape 6" o:spid="_x0000_s2677" style="position:absolute;left:1678;top:2143;width:6737;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UeIsQA&#10;AADdAAAADwAAAGRycy9kb3ducmV2LnhtbERPTWvCQBC9C/6HZQQvRTexNGh0FREsVoRS9eBxyI5J&#10;MDsbdrea/vtuoeBtHu9zFqvONOJOzteWFaTjBARxYXXNpYLzaTuagvABWWNjmRT8kIfVst9bYK7t&#10;g7/ofgyliCHsc1RQhdDmUvqiIoN+bFviyF2tMxgidKXUDh8x3DRykiSZNFhzbKiwpU1Fxe34bRTs&#10;95uLm71dP0JqTtnu80CZfX9Rajjo1nMQgbrwFP+7dzrOn7ym8PdNPEE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VHiLEAAAA3QAAAA8AAAAAAAAAAAAAAAAAmAIAAGRycy9k&#10;b3ducmV2LnhtbFBLBQYAAAAABAAEAPUAAACJAwAAAAA=&#10;" fillcolor="#a3c4ff" strokecolor="#457ab9">
                <v:fill color2="#e5eeff" rotate="t" angle="180" colors="0 #a3c4ff;22938f #bfd5ff;1 #e5eeff" focus="100%" type="gradient"/>
                <v:shadow on="t" color="black" opacity="24903f" origin=",.5" offset="0,.55556mm"/>
                <v:textbox>
                  <w:txbxContent>
                    <w:p w14:paraId="4B879FD7" w14:textId="77777777" w:rsidR="005F0000" w:rsidRPr="00610145" w:rsidRDefault="005F0000" w:rsidP="00D72D1E">
                      <w:pPr>
                        <w:jc w:val="center"/>
                        <w:rPr>
                          <w:rFonts w:ascii="宋体" w:hAnsi="宋体"/>
                          <w:b/>
                          <w:color w:val="000000"/>
                          <w:sz w:val="28"/>
                          <w:szCs w:val="18"/>
                        </w:rPr>
                      </w:pPr>
                      <w:r w:rsidRPr="00610145">
                        <w:rPr>
                          <w:rFonts w:ascii="宋体" w:hAnsi="宋体" w:hint="eastAsia"/>
                          <w:b/>
                          <w:sz w:val="28"/>
                          <w:szCs w:val="18"/>
                        </w:rPr>
                        <w:t>城镇居民基本医疗保险单位社会保险</w:t>
                      </w:r>
                      <w:r w:rsidRPr="00610145">
                        <w:rPr>
                          <w:rFonts w:ascii="宋体" w:hAnsi="宋体"/>
                          <w:b/>
                          <w:sz w:val="28"/>
                          <w:szCs w:val="18"/>
                        </w:rPr>
                        <w:t>登记</w:t>
                      </w:r>
                      <w:r w:rsidRPr="00610145">
                        <w:rPr>
                          <w:rFonts w:ascii="宋体" w:hAnsi="宋体" w:hint="eastAsia"/>
                          <w:b/>
                          <w:sz w:val="28"/>
                          <w:szCs w:val="18"/>
                        </w:rPr>
                        <w:t>流程图</w:t>
                      </w:r>
                    </w:p>
                  </w:txbxContent>
                </v:textbox>
              </v:roundrect>
              <v:group id="Group 2465" o:spid="_x0000_s2678" style="position:absolute;left:1919;top:5863;width:4320;height:5580" coordorigin="1919,5863" coordsize="4320,55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rPbTwwAAAN0AAAAP&#10;AAAAAAAAAAAAAAAAAKoCAABkcnMvZG93bnJldi54bWxQSwUGAAAAAAQABAD6AAAAmgMAAAAA&#10;">
                <v:group id="组合 37" o:spid="_x0000_s2679" style="position:absolute;left:2865;top:10003;width:2595;height:1440" coordorigin="542,-5028" coordsize="17399,92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84FNIwwAAAN0AAAAP&#10;AAAAAAAAAAAAAAAAAKoCAABkcnMvZG93bnJldi54bWxQSwUGAAAAAAQABAD6AAAAmgMAAAAA&#10;">
                  <v:shape id="AutoShape 17" o:spid="_x0000_s2680" type="#_x0000_t32" style="position:absolute;left:9139;top:-5028;width:0;height:55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4dg8MAAADdAAAADwAAAGRycy9kb3ducmV2LnhtbERPTWvCQBC9F/oflin0EuqmKiLRVUpL&#10;oXgQqiI9DtkxCc3Oht0xpv++Kwje5vE+Z7keXKt6CrHxbOB1lIMiLr1tuDJw2H++zEFFQbbYeiYD&#10;fxRhvXp8WGJh/YW/qd9JpVIIxwIN1CJdoXUsa3IYR74jTtzJB4eSYKi0DXhJ4a7V4zyfaYcNp4Ya&#10;O3qvqfzdnZ0BoSz0ePRHmW5/5j6z+805+zDm+Wl4W4ASGuQuvrm/bJo/nkzh+k06Qa/+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eHYPDAAAA3QAAAA8AAAAAAAAAAAAA&#10;AAAAoQIAAGRycy9kb3ducmV2LnhtbFBLBQYAAAAABAAEAPkAAACRAwAAAAA=&#10;" strokecolor="#43954c">
                    <v:stroke endarrow="block"/>
                  </v:shape>
                  <v:shape id="AutoShape 18" o:spid="_x0000_s2681" type="#_x0000_t176" style="position:absolute;left:542;top:537;width:17399;height:37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dBjsAA&#10;AADdAAAADwAAAGRycy9kb3ducmV2LnhtbERPTWvDMAy9F/YfjAa7tc46Okoap5TBYOzWdvQsbDUJ&#10;teQQe0n27+fBoDc93qeq/cxejTTELoiB51UBisQG10lj4Ov8vtyCignFoQ9CBn4owr5+WFRYujDJ&#10;kcZTalQOkViigTalvtQ62pYY4yr0JJm7hoExZTg02g045XD2el0Ur5qxk9zQYk9vLdnb6ZsN+E28&#10;duzs9jjGia2/fF64QWOeHufDDlSiOd3F/+4Pl+evXzbw900+Q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dBjsAAAADdAAAADwAAAAAAAAAAAAAAAACYAgAAZHJzL2Rvd25y&#10;ZXYueG1sUEsFBgAAAAAEAAQA9QAAAIUDAAAAAA==&#10;" fillcolor="#ffa2a1" strokecolor="#bc4643">
                    <v:fill color2="#ffe5e5" rotate="t" angle="180" colors="0 #ffa2a1;22938f #ffbebd;1 #ffe5e5" focus="100%" type="gradient"/>
                    <v:shadow on="t" color="black" opacity="24903f" origin=",.5" offset="0,.55556mm"/>
                    <v:textbox>
                      <w:txbxContent>
                        <w:p w14:paraId="3AAA3170" w14:textId="77777777" w:rsidR="005F0000" w:rsidRPr="00610145" w:rsidRDefault="005F0000" w:rsidP="00D72D1E">
                          <w:pPr>
                            <w:jc w:val="center"/>
                            <w:rPr>
                              <w:rFonts w:ascii="宋体" w:hAnsi="宋体"/>
                              <w:b/>
                              <w:sz w:val="28"/>
                              <w:szCs w:val="18"/>
                            </w:rPr>
                          </w:pPr>
                          <w:r w:rsidRPr="00610145">
                            <w:rPr>
                              <w:rFonts w:ascii="宋体" w:hAnsi="宋体" w:hint="eastAsia"/>
                              <w:b/>
                              <w:sz w:val="28"/>
                              <w:szCs w:val="18"/>
                            </w:rPr>
                            <w:t>业务办理完毕</w:t>
                          </w:r>
                        </w:p>
                      </w:txbxContent>
                    </v:textbox>
                  </v:shape>
                </v:group>
                <v:shape id="AutoShape 7" o:spid="_x0000_s2682" type="#_x0000_t32" style="position:absolute;left:4260;top:5863;width:0;height:8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Amb8MAAADdAAAADwAAAGRycy9kb3ducmV2LnhtbERPTWvCQBC9F/oflin0EnRTLSKpq5SW&#10;QvEgVEV6HLJjEszOht0xpv/eFYTe5vE+Z7EaXKt6CrHxbOBlnIMiLr1tuDKw332N5qCiIFtsPZOB&#10;P4qwWj4+LLCw/sI/1G+lUimEY4EGapGu0DqWNTmMY98RJ+7og0NJMFTaBrykcNfqSZ7PtMOGU0ON&#10;HX3UVJ62Z2dAKAs9HvxBXje/c5/Z3fqcfRrz/DS8v4ESGuRffHd/2zR/Mp3B7Zt0gl5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AJm/DAAAA3QAAAA8AAAAAAAAAAAAA&#10;AAAAoQIAAGRycy9kb3ducmV2LnhtbFBLBQYAAAAABAAEAPkAAACRAwAAAAA=&#10;" strokecolor="#43954c">
                  <v:stroke endarrow="block"/>
                </v:shape>
                <v:rect id="Rectangle 37" o:spid="_x0000_s2683" style="position:absolute;left:1920;top:6705;width:4319;height:1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opEMQA&#10;AADdAAAADwAAAGRycy9kb3ducmV2LnhtbESPQWvCQBCF7wX/wzKCt7qphSrRNURpwGutiN6G7LgJ&#10;zc6G7Brjv3cFobcZ3pv3vVllg21ET52vHSv4mCYgiEunazYKDr/F+wKED8gaG8ek4E4esvXobYWp&#10;djf+oX4fjIgh7FNUUIXQplL6siKLfupa4qhdXGcxxLUzUnd4i+G2kbMk+ZIWa46EClvaVlT+7a82&#10;cotj707D7vsyv97PxyKnjUlIqcl4yJcgAg3h3/y63ulYf/Y5h+c3cQS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KKRDEAAAA3QAAAA8AAAAAAAAAAAAAAAAAmAIAAGRycy9k&#10;b3ducmV2LnhtbFBLBQYAAAAABAAEAPUAAACJAwAAAAA=&#10;" fillcolor="#dafda7" strokecolor="#95b74f">
                  <v:fill color2="#f5ffe6" rotate="t" angle="180" colors="0 #dafda7;22938f #e4fdc2;1 #f5ffe6" focus="100%" type="gradient"/>
                  <v:shadow on="t" color="black" opacity="24903f" origin=",.5" offset="0,.55556mm"/>
                  <v:textbox>
                    <w:txbxContent>
                      <w:p w14:paraId="2103311A" w14:textId="77777777" w:rsidR="005F0000" w:rsidRPr="00610145" w:rsidRDefault="005F0000" w:rsidP="00D72D1E">
                        <w:pPr>
                          <w:spacing w:line="360" w:lineRule="auto"/>
                          <w:ind w:left="360" w:hangingChars="200" w:hanging="360"/>
                          <w:rPr>
                            <w:rFonts w:ascii="宋体" w:hAnsi="宋体"/>
                            <w:sz w:val="18"/>
                            <w:szCs w:val="18"/>
                          </w:rPr>
                        </w:pPr>
                        <w:r w:rsidRPr="00610145">
                          <w:rPr>
                            <w:rFonts w:ascii="宋体" w:hAnsi="宋体" w:hint="eastAsia"/>
                            <w:sz w:val="18"/>
                            <w:szCs w:val="18"/>
                          </w:rPr>
                          <w:t>学校持</w:t>
                        </w:r>
                        <w:r w:rsidRPr="00610145">
                          <w:rPr>
                            <w:rFonts w:ascii="宋体" w:hAnsi="宋体"/>
                            <w:sz w:val="18"/>
                            <w:szCs w:val="18"/>
                          </w:rPr>
                          <w:t>右侧所列</w:t>
                        </w:r>
                        <w:r w:rsidRPr="00610145">
                          <w:rPr>
                            <w:rFonts w:ascii="宋体" w:hAnsi="宋体" w:hint="eastAsia"/>
                            <w:sz w:val="18"/>
                            <w:szCs w:val="18"/>
                          </w:rPr>
                          <w:t>社保中心</w:t>
                        </w:r>
                        <w:r w:rsidRPr="00610145">
                          <w:rPr>
                            <w:rFonts w:ascii="宋体" w:hAnsi="宋体"/>
                            <w:sz w:val="18"/>
                            <w:szCs w:val="18"/>
                          </w:rPr>
                          <w:t>银行账户信息到本单位开</w:t>
                        </w:r>
                      </w:p>
                      <w:p w14:paraId="127F8685" w14:textId="77777777" w:rsidR="005F0000" w:rsidRPr="00610145" w:rsidRDefault="005F0000" w:rsidP="00D72D1E">
                        <w:pPr>
                          <w:spacing w:line="360" w:lineRule="auto"/>
                          <w:ind w:left="360" w:hangingChars="200" w:hanging="360"/>
                          <w:rPr>
                            <w:rFonts w:ascii="宋体" w:hAnsi="宋体"/>
                            <w:sz w:val="18"/>
                            <w:szCs w:val="18"/>
                          </w:rPr>
                        </w:pPr>
                        <w:r w:rsidRPr="00610145">
                          <w:rPr>
                            <w:rFonts w:ascii="宋体" w:hAnsi="宋体"/>
                            <w:sz w:val="18"/>
                            <w:szCs w:val="18"/>
                          </w:rPr>
                          <w:t>户银行签订</w:t>
                        </w:r>
                        <w:r w:rsidRPr="00610145">
                          <w:rPr>
                            <w:rFonts w:ascii="宋体" w:hAnsi="宋体" w:hint="eastAsia"/>
                            <w:sz w:val="18"/>
                            <w:szCs w:val="18"/>
                          </w:rPr>
                          <w:t>《北京市同城特约委托收款付款授权书》</w:t>
                        </w:r>
                      </w:p>
                      <w:p w14:paraId="41584826" w14:textId="77777777" w:rsidR="005F0000" w:rsidRPr="00610145" w:rsidRDefault="005F0000" w:rsidP="00D72D1E">
                        <w:pPr>
                          <w:spacing w:line="360" w:lineRule="auto"/>
                          <w:rPr>
                            <w:rFonts w:ascii="宋体" w:hAnsi="宋体"/>
                            <w:sz w:val="18"/>
                            <w:szCs w:val="18"/>
                          </w:rPr>
                        </w:pPr>
                      </w:p>
                    </w:txbxContent>
                  </v:textbox>
                </v:rect>
                <v:shape id="Text Box 40" o:spid="_x0000_s2684" type="#_x0000_t202" style="position:absolute;left:1934;top:6223;width:2131;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6ZT8YA&#10;AADdAAAADwAAAGRycy9kb3ducmV2LnhtbESPS2vDQAyE74X+h0WF3pp1UyjBySaEQGlLL83jkNyE&#10;V34kXq2xto7776tDITeJGc18WqzG0JqBemkiO3ieZGCIi+gbrhwc9m9PMzCSkD22kcnBLwmslvd3&#10;C8x9vPKWhl2qjIaw5OigTqnLrZWipoAyiR2xamXsAyZd+8r6Hq8aHlo7zbJXG7Bhbaixo01NxWX3&#10;Exyk9eX7ZMt32Q6fPJyLg5RfR3Hu8WFcz8EkGtPN/H/94RV/+qK4+o2OY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6ZT8YAAADdAAAADwAAAAAAAAAAAAAAAACYAgAAZHJz&#10;L2Rvd25yZXYueG1sUEsFBgAAAAAEAAQA9QAAAIsDAAAAAA==&#10;" fillcolor="#c9b5e8" strokecolor="#795d9c">
                  <v:fill color2="#f0eaf9" rotate="t" angle="180" colors="0 #c9b5e8;22938f #d9cbee;1 #f0eaf9" focus="100%" type="gradient"/>
                  <v:shadow on="t" color="black" opacity="24903f" origin=",.5" offset="0,.55556mm"/>
                  <v:textbox>
                    <w:txbxContent>
                      <w:p w14:paraId="667AE169" w14:textId="77777777" w:rsidR="005F0000" w:rsidRPr="00610145" w:rsidRDefault="005F0000" w:rsidP="00D72D1E">
                        <w:pPr>
                          <w:rPr>
                            <w:rFonts w:ascii="宋体" w:hAnsi="宋体"/>
                            <w:sz w:val="18"/>
                            <w:szCs w:val="18"/>
                          </w:rPr>
                        </w:pPr>
                        <w:r w:rsidRPr="00610145">
                          <w:rPr>
                            <w:rFonts w:ascii="宋体" w:hAnsi="宋体" w:hint="eastAsia"/>
                            <w:sz w:val="18"/>
                            <w:szCs w:val="18"/>
                          </w:rPr>
                          <w:t>2.</w:t>
                        </w:r>
                        <w:r w:rsidRPr="00610145">
                          <w:rPr>
                            <w:rFonts w:ascii="宋体" w:hAnsi="宋体" w:hint="eastAsia"/>
                            <w:b/>
                            <w:sz w:val="18"/>
                            <w:szCs w:val="18"/>
                          </w:rPr>
                          <w:t xml:space="preserve"> </w:t>
                        </w:r>
                        <w:r w:rsidRPr="00610145">
                          <w:rPr>
                            <w:rFonts w:ascii="宋体" w:hAnsi="宋体" w:hint="eastAsia"/>
                            <w:b/>
                            <w:sz w:val="18"/>
                            <w:szCs w:val="18"/>
                          </w:rPr>
                          <w:t>与银行签订协议</w:t>
                        </w:r>
                      </w:p>
                    </w:txbxContent>
                  </v:textbox>
                </v:shape>
                <v:shape id="AutoShape 15" o:spid="_x0000_s2685" type="#_x0000_t32" style="position:absolute;left:4167;top:8114;width:0;height:64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yHcMAAADdAAAADwAAAGRycy9kb3ducmV2LnhtbERPTWvCQBC9F/oflil4CXVTW0RTVykV&#10;oXgoqEU8DtlpEpqdDbtjjP/eLRR6m8f7nMVqcK3qKcTGs4GncQ6KuPS24crA12HzOAMVBdli65kM&#10;XCnCanl/t8DC+gvvqN9LpVIIxwIN1CJdoXUsa3IYx74jTty3Dw4lwVBpG/CSwl2rJ3k+1Q4bTg01&#10;dvReU/mzPzsDQlno8eiP8vJ5mvnMHrbnbG3M6GF4ewUlNMi/+M/9YdP8yfMcfr9JJ+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fsh3DAAAA3QAAAA8AAAAAAAAAAAAA&#10;AAAAoQIAAGRycy9kb3ducmV2LnhtbFBLBQYAAAAABAAEAPkAAACRAwAAAAA=&#10;" strokecolor="#43954c">
                  <v:stroke endarrow="block"/>
                </v:shape>
                <v:rect id="Rectangle 9" o:spid="_x0000_s2686" style="position:absolute;left:1945;top:8758;width:4279;height:14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XCGcIA&#10;AADdAAAADwAAAGRycy9kb3ducmV2LnhtbESPTYvCQAyG74L/YYiwN50qsi5dR1Gx4HVVZPcWOrEt&#10;djKlM9b67zcHwVtC3o8ny3XvatVRGyrPBqaTBBRx7m3FhYHzKRt/gQoR2WLtmQw8KcB6NRwsMbX+&#10;wT/UHWOhJIRDigbKGJtU65CX5DBMfEMst6tvHUZZ20LbFh8S7mo9S5JP7bBiaSixoV1J+e14d9Kb&#10;XTr/2x/218X9+XfJNrQtEjLmY9RvvkFF6uNb/HIfrODP5sIv38gIe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cIZwgAAAN0AAAAPAAAAAAAAAAAAAAAAAJgCAABkcnMvZG93&#10;bnJldi54bWxQSwUGAAAAAAQABAD1AAAAhwMAAAAA&#10;" fillcolor="#dafda7" strokecolor="#95b74f">
                  <v:fill color2="#f5ffe6" rotate="t" angle="180" colors="0 #dafda7;22938f #e4fdc2;1 #f5ffe6" focus="100%" type="gradient"/>
                  <v:shadow on="t" color="black" opacity="24903f" origin=",.5" offset="0,.55556mm"/>
                  <v:textbox>
                    <w:txbxContent>
                      <w:p w14:paraId="445530A9" w14:textId="77777777" w:rsidR="005F0000" w:rsidRPr="00610145" w:rsidRDefault="005F0000" w:rsidP="00D72D1E">
                        <w:pPr>
                          <w:spacing w:line="360" w:lineRule="auto"/>
                          <w:ind w:rightChars="2" w:right="5"/>
                          <w:jc w:val="left"/>
                          <w:rPr>
                            <w:rFonts w:ascii="宋体" w:hAnsi="宋体"/>
                            <w:sz w:val="18"/>
                            <w:szCs w:val="18"/>
                          </w:rPr>
                        </w:pPr>
                        <w:r w:rsidRPr="00610145">
                          <w:rPr>
                            <w:rFonts w:ascii="宋体" w:hAnsi="宋体" w:hint="eastAsia"/>
                            <w:sz w:val="18"/>
                            <w:szCs w:val="18"/>
                          </w:rPr>
                          <w:t>学校持右侧</w:t>
                        </w:r>
                        <w:r w:rsidRPr="00610145">
                          <w:rPr>
                            <w:rFonts w:ascii="宋体" w:hAnsi="宋体"/>
                            <w:sz w:val="18"/>
                            <w:szCs w:val="18"/>
                          </w:rPr>
                          <w:t>所列</w:t>
                        </w:r>
                        <w:r w:rsidRPr="00610145">
                          <w:rPr>
                            <w:rFonts w:ascii="宋体" w:hAnsi="宋体" w:hint="eastAsia"/>
                            <w:sz w:val="18"/>
                            <w:szCs w:val="18"/>
                          </w:rPr>
                          <w:t>相关材料到社保中心登记科“单位社保新开户”窗口办理单位社会保险登记手续</w:t>
                        </w:r>
                      </w:p>
                    </w:txbxContent>
                  </v:textbox>
                </v:rect>
                <v:shape id="Text Box 42" o:spid="_x0000_s2687" type="#_x0000_t202" style="position:absolute;left:1919;top:8294;width:1921;height:4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Dr8IA&#10;AADdAAAADwAAAGRycy9kb3ducmV2LnhtbERPS2vCQBC+C/6HZYTedKNIKdFVRBArvVTrod6G7OSh&#10;2dmQ2cb4791Cobf5+J6zXPeuVh21Unk2MJ0koIgzbysuDJy/duM3UBKQLdaeycCDBNar4WCJqfV3&#10;PlJ3CoWKISwpGihDaFKtJSvJoUx8Qxy53LcOQ4RtoW2L9xjuaj1LklftsOLYUGJD25Ky2+nHGQib&#10;2+dF53s5dgfurtlZ8o9vMeZl1G8WoAL14V/85363cf5sPoXfb+IJe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kOvwgAAAN0AAAAPAAAAAAAAAAAAAAAAAJgCAABkcnMvZG93&#10;bnJldi54bWxQSwUGAAAAAAQABAD1AAAAhwMAAAAA&#10;" fillcolor="#c9b5e8" strokecolor="#795d9c">
                  <v:fill color2="#f0eaf9" rotate="t" angle="180" colors="0 #c9b5e8;22938f #d9cbee;1 #f0eaf9" focus="100%" type="gradient"/>
                  <v:shadow on="t" color="black" opacity="24903f" origin=",.5" offset="0,.55556mm"/>
                  <v:textbox>
                    <w:txbxContent>
                      <w:p w14:paraId="7FC68384" w14:textId="77777777" w:rsidR="005F0000" w:rsidRPr="00610145" w:rsidRDefault="005F0000" w:rsidP="00D72D1E">
                        <w:pPr>
                          <w:rPr>
                            <w:rFonts w:ascii="宋体" w:hAnsi="宋体"/>
                            <w:b/>
                            <w:sz w:val="18"/>
                            <w:szCs w:val="18"/>
                          </w:rPr>
                        </w:pPr>
                        <w:r w:rsidRPr="00610145">
                          <w:rPr>
                            <w:rFonts w:ascii="宋体" w:hAnsi="宋体" w:hint="eastAsia"/>
                            <w:b/>
                            <w:sz w:val="18"/>
                            <w:szCs w:val="18"/>
                          </w:rPr>
                          <w:t>3.</w:t>
                        </w:r>
                        <w:r w:rsidRPr="00610145">
                          <w:rPr>
                            <w:rFonts w:ascii="宋体" w:hAnsi="宋体" w:hint="eastAsia"/>
                            <w:b/>
                            <w:sz w:val="18"/>
                            <w:szCs w:val="18"/>
                          </w:rPr>
                          <w:t>办理开户手续</w:t>
                        </w:r>
                      </w:p>
                    </w:txbxContent>
                  </v:textbox>
                </v:shape>
              </v:group>
              <v:group id="Group 2475" o:spid="_x0000_s2688" style="position:absolute;left:6267;top:7955;width:4396;height:3593" coordorigin="6267,8150" coordsize="4396,35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6qFrsQAAADdAAAA&#10;DwAAAAAAAAAAAAAAAACqAgAAZHJzL2Rvd25yZXYueG1sUEsFBgAAAAAEAAQA+gAAAJsDAAAAAA==&#10;">
                <v:shape id="AutoShape 49" o:spid="_x0000_s2689" type="#_x0000_t66" style="position:absolute;left:6267;top:9562;width:545;height:2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HlH8IA&#10;AADdAAAADwAAAGRycy9kb3ducmV2LnhtbERP22qDQBB9L/Qflin0JdS1MdhgXCUIpfaxJh8wuOOF&#10;uLPibhL7991CoW9zONfJy9VM4kaLGy0reI1iEMSt1SP3Cs6n95c9COeRNU6WScE3OSiLx4ccM23v&#10;/EW3xvcihLDLUMHg/ZxJ6dqBDLrIzsSB6+xi0Ae49FIveA/hZpLbOE6lwZFDw4AzVQO1l+ZqFFQf&#10;XbrR17o5pn33SXLcvyVVq9Tz03o8gPC0+n/xn7vWYf52l8DvN+EEWf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4eUfwgAAAN0AAAAPAAAAAAAAAAAAAAAAAJgCAABkcnMvZG93&#10;bnJldi54bWxQSwUGAAAAAAQABAD1AAAAhwMAAAAA&#10;" fillcolor="#dce6f2" strokecolor="#4f81bd" strokeweight="2.5pt"/>
                <v:rect id="Rectangle 11" o:spid="_x0000_s2690" style="position:absolute;left:6578;top:8150;width:4085;height:3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RxsQA&#10;AADdAAAADwAAAGRycy9kb3ducmV2LnhtbERP32vCMBB+H/g/hBP2NlOlFKmNIqJsFIbMDenj0dza&#10;suZSkmi7/34ZDPZ2H9/PK3aT6cWdnO8sK1guEhDEtdUdNwo+3k9PaxA+IGvsLZOCb/Kw284eCsy1&#10;HfmN7pfQiBjCPkcFbQhDLqWvWzLoF3YgjtyndQZDhK6R2uEYw00vV0mSSYMdx4YWBzq0VH9dbkbB&#10;cPZnrK5lVj33rjy8lsfstk6UepxP+w2IQFP4F/+5X3Scv0pT+P0mni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hkcbEAAAA3QAAAA8AAAAAAAAAAAAAAAAAmAIAAGRycy9k&#10;b3ducmV2LnhtbFBLBQYAAAAABAAEAPUAAACJAwAAAAA=&#10;" fillcolor="#fdeada" strokecolor="#f79646" strokeweight="1pt">
                  <v:stroke dashstyle="dash"/>
                  <v:shadow color="#868686"/>
                  <v:textbox>
                    <w:txbxContent>
                      <w:p w14:paraId="6FDDEEB1" w14:textId="77777777" w:rsidR="005F0000" w:rsidRPr="00610145" w:rsidRDefault="005F0000" w:rsidP="00D72D1E">
                        <w:pPr>
                          <w:rPr>
                            <w:rFonts w:ascii="宋体" w:hAnsi="宋体"/>
                            <w:b/>
                            <w:sz w:val="18"/>
                            <w:szCs w:val="18"/>
                          </w:rPr>
                        </w:pPr>
                        <w:r w:rsidRPr="00610145">
                          <w:rPr>
                            <w:rFonts w:ascii="宋体" w:hAnsi="宋体" w:hint="eastAsia"/>
                            <w:b/>
                            <w:sz w:val="18"/>
                            <w:szCs w:val="18"/>
                          </w:rPr>
                          <w:t>需携带的相关材料：</w:t>
                        </w:r>
                      </w:p>
                      <w:p w14:paraId="301AFA68" w14:textId="77777777" w:rsidR="005F0000" w:rsidRPr="00610145" w:rsidRDefault="005F0000" w:rsidP="00D72D1E">
                        <w:pPr>
                          <w:rPr>
                            <w:rFonts w:ascii="宋体" w:hAnsi="宋体"/>
                            <w:sz w:val="18"/>
                            <w:szCs w:val="18"/>
                          </w:rPr>
                        </w:pPr>
                        <w:r w:rsidRPr="00610145">
                          <w:rPr>
                            <w:rFonts w:ascii="宋体" w:hAnsi="宋体" w:hint="eastAsia"/>
                            <w:sz w:val="18"/>
                            <w:szCs w:val="18"/>
                          </w:rPr>
                          <w:t>1</w:t>
                        </w:r>
                        <w:r w:rsidRPr="00610145">
                          <w:rPr>
                            <w:rFonts w:ascii="宋体" w:hAnsi="宋体" w:hint="eastAsia"/>
                            <w:sz w:val="18"/>
                            <w:szCs w:val="18"/>
                          </w:rPr>
                          <w:t>、《单位参加城镇居民大病医疗保险信息登记表》（学校及托幼机构专用）一式二份，加盖公章；</w:t>
                        </w:r>
                      </w:p>
                      <w:p w14:paraId="1605363C" w14:textId="77777777" w:rsidR="005F0000" w:rsidRPr="00610145" w:rsidRDefault="005F0000" w:rsidP="00D72D1E">
                        <w:pPr>
                          <w:rPr>
                            <w:rFonts w:ascii="宋体" w:hAnsi="宋体"/>
                            <w:sz w:val="18"/>
                            <w:szCs w:val="18"/>
                          </w:rPr>
                        </w:pPr>
                        <w:r w:rsidRPr="00610145">
                          <w:rPr>
                            <w:rFonts w:ascii="宋体" w:hAnsi="宋体" w:hint="eastAsia"/>
                            <w:sz w:val="18"/>
                            <w:szCs w:val="18"/>
                          </w:rPr>
                          <w:t>2、存有相关信息的U盘；</w:t>
                        </w:r>
                      </w:p>
                      <w:p w14:paraId="60FE5617" w14:textId="77777777" w:rsidR="005F0000" w:rsidRPr="00610145" w:rsidRDefault="005F0000" w:rsidP="00D72D1E">
                        <w:pPr>
                          <w:rPr>
                            <w:rFonts w:ascii="宋体" w:hAnsi="宋体"/>
                            <w:sz w:val="18"/>
                            <w:szCs w:val="18"/>
                          </w:rPr>
                        </w:pPr>
                        <w:r w:rsidRPr="00610145">
                          <w:rPr>
                            <w:rFonts w:ascii="宋体" w:hAnsi="宋体" w:hint="eastAsia"/>
                            <w:sz w:val="18"/>
                            <w:szCs w:val="18"/>
                          </w:rPr>
                          <w:t>3、《社会保险登记证》复印件，加盖公章；</w:t>
                        </w:r>
                        <w:r w:rsidRPr="00610145">
                          <w:rPr>
                            <w:rFonts w:ascii="宋体" w:hAnsi="宋体" w:hint="eastAsia"/>
                            <w:sz w:val="18"/>
                            <w:szCs w:val="18"/>
                          </w:rPr>
                          <w:br/>
                          <w:t>4、《组织机构代码证（副本）》复印件一份，加盖公章；</w:t>
                        </w:r>
                        <w:r w:rsidRPr="00610145">
                          <w:rPr>
                            <w:rFonts w:ascii="宋体" w:hAnsi="宋体" w:hint="eastAsia"/>
                            <w:sz w:val="18"/>
                            <w:szCs w:val="18"/>
                          </w:rPr>
                          <w:br/>
                          <w:t>5、《营业执照》副本或《法人证书》等批准成立证件，复印件一份，加盖公章；</w:t>
                        </w:r>
                      </w:p>
                      <w:p w14:paraId="18399656" w14:textId="77777777" w:rsidR="005F0000" w:rsidRPr="00610145" w:rsidRDefault="005F0000" w:rsidP="00D72D1E">
                        <w:pPr>
                          <w:ind w:left="360" w:hangingChars="200" w:hanging="360"/>
                          <w:rPr>
                            <w:rFonts w:ascii="宋体" w:hAnsi="宋体"/>
                            <w:sz w:val="18"/>
                            <w:szCs w:val="18"/>
                          </w:rPr>
                        </w:pPr>
                        <w:r w:rsidRPr="00610145">
                          <w:rPr>
                            <w:rFonts w:ascii="宋体" w:hAnsi="宋体" w:hint="eastAsia"/>
                            <w:sz w:val="18"/>
                            <w:szCs w:val="18"/>
                          </w:rPr>
                          <w:t>6、《银行开户许可证》复印件一份、与开</w:t>
                        </w:r>
                      </w:p>
                      <w:p w14:paraId="74491CE2" w14:textId="77777777" w:rsidR="005F0000" w:rsidRPr="00610145" w:rsidRDefault="005F0000" w:rsidP="00D72D1E">
                        <w:pPr>
                          <w:ind w:left="360" w:hangingChars="200" w:hanging="360"/>
                          <w:rPr>
                            <w:rFonts w:ascii="宋体" w:hAnsi="宋体"/>
                            <w:sz w:val="18"/>
                            <w:szCs w:val="18"/>
                          </w:rPr>
                        </w:pPr>
                        <w:r w:rsidRPr="00610145">
                          <w:rPr>
                            <w:rFonts w:ascii="宋体" w:hAnsi="宋体" w:hint="eastAsia"/>
                            <w:sz w:val="18"/>
                            <w:szCs w:val="18"/>
                          </w:rPr>
                          <w:t>户银行签订的</w:t>
                        </w:r>
                        <w:proofErr w:type="gramStart"/>
                        <w:r w:rsidRPr="00610145">
                          <w:rPr>
                            <w:rFonts w:ascii="宋体" w:hAnsi="宋体" w:hint="eastAsia"/>
                            <w:sz w:val="18"/>
                            <w:szCs w:val="18"/>
                          </w:rPr>
                          <w:t>《</w:t>
                        </w:r>
                        <w:proofErr w:type="gramEnd"/>
                        <w:r w:rsidRPr="00610145">
                          <w:rPr>
                            <w:rFonts w:ascii="宋体" w:hAnsi="宋体" w:hint="eastAsia"/>
                            <w:sz w:val="18"/>
                            <w:szCs w:val="18"/>
                          </w:rPr>
                          <w:t>北京市同城特约委托收款付</w:t>
                        </w:r>
                      </w:p>
                      <w:p w14:paraId="33E5FA6C" w14:textId="77777777" w:rsidR="005F0000" w:rsidRPr="00610145" w:rsidRDefault="005F0000" w:rsidP="00D72D1E">
                        <w:pPr>
                          <w:ind w:left="360" w:hangingChars="200" w:hanging="360"/>
                          <w:rPr>
                            <w:rFonts w:ascii="宋体" w:hAnsi="宋体"/>
                            <w:sz w:val="18"/>
                            <w:szCs w:val="18"/>
                          </w:rPr>
                        </w:pPr>
                        <w:r w:rsidRPr="00610145">
                          <w:rPr>
                            <w:rFonts w:ascii="宋体" w:hAnsi="宋体" w:hint="eastAsia"/>
                            <w:sz w:val="18"/>
                            <w:szCs w:val="18"/>
                          </w:rPr>
                          <w:t>款授权书</w:t>
                        </w:r>
                        <w:proofErr w:type="gramStart"/>
                        <w:r w:rsidRPr="00610145">
                          <w:rPr>
                            <w:rFonts w:ascii="宋体" w:hAnsi="宋体" w:hint="eastAsia"/>
                            <w:sz w:val="18"/>
                            <w:szCs w:val="18"/>
                          </w:rPr>
                          <w:t>》</w:t>
                        </w:r>
                        <w:proofErr w:type="gramEnd"/>
                        <w:r w:rsidRPr="00610145">
                          <w:rPr>
                            <w:rFonts w:ascii="宋体" w:hAnsi="宋体" w:hint="eastAsia"/>
                            <w:sz w:val="18"/>
                            <w:szCs w:val="18"/>
                          </w:rPr>
                          <w:t>复印件一份，加盖公章；</w:t>
                        </w:r>
                      </w:p>
                      <w:p w14:paraId="18C4BF81" w14:textId="77777777" w:rsidR="005F0000" w:rsidRPr="00610145" w:rsidRDefault="005F0000" w:rsidP="00D72D1E">
                        <w:pPr>
                          <w:ind w:left="360" w:hangingChars="200" w:hanging="360"/>
                          <w:rPr>
                            <w:rFonts w:ascii="宋体" w:hAnsi="宋体"/>
                            <w:sz w:val="18"/>
                            <w:szCs w:val="18"/>
                          </w:rPr>
                        </w:pPr>
                        <w:r w:rsidRPr="00610145">
                          <w:rPr>
                            <w:rFonts w:ascii="宋体" w:hAnsi="宋体" w:hint="eastAsia"/>
                            <w:sz w:val="18"/>
                            <w:szCs w:val="18"/>
                          </w:rPr>
                          <w:t>7、法定代表人或负责人身份证正、反面复</w:t>
                        </w:r>
                      </w:p>
                      <w:p w14:paraId="4EF3692A" w14:textId="77777777" w:rsidR="005F0000" w:rsidRPr="00610145" w:rsidRDefault="005F0000" w:rsidP="00D72D1E">
                        <w:pPr>
                          <w:ind w:left="360" w:hangingChars="200" w:hanging="360"/>
                          <w:rPr>
                            <w:rFonts w:ascii="宋体" w:hAnsi="宋体"/>
                            <w:sz w:val="18"/>
                            <w:szCs w:val="18"/>
                          </w:rPr>
                        </w:pPr>
                        <w:r w:rsidRPr="00610145">
                          <w:rPr>
                            <w:rFonts w:ascii="宋体" w:hAnsi="宋体" w:hint="eastAsia"/>
                            <w:sz w:val="18"/>
                            <w:szCs w:val="18"/>
                          </w:rPr>
                          <w:t>印件一份，加盖公章。</w:t>
                        </w:r>
                        <w:r w:rsidRPr="00610145">
                          <w:rPr>
                            <w:rFonts w:ascii="宋体" w:hAnsi="宋体" w:hint="eastAsia"/>
                            <w:sz w:val="18"/>
                            <w:szCs w:val="18"/>
                          </w:rPr>
                          <w:br/>
                        </w:r>
                      </w:p>
                    </w:txbxContent>
                  </v:textbox>
                </v:rect>
              </v:group>
            </v:group>
            <v:rect id="Rectangle 2478" o:spid="_x0000_s2691" style="position:absolute;left:1905;top:12885;width:8205;height:12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hdMMA&#10;AADdAAAADwAAAGRycy9kb3ducmV2LnhtbERPTWvCQBC9F/wPywi91Y2hLRJdRWyFSnsxevE2ZMck&#10;JDsbd1eN/74rCN7m8T5ntuhNKy7kfG1ZwXiUgCAurK65VLDfrd8mIHxA1thaJgU38rCYD15mmGl7&#10;5S1d8lCKGMI+QwVVCF0mpS8qMuhHtiOO3NE6gyFCV0rt8BrDTSvTJPmUBmuODRV2tKqoaPKzUbBJ&#10;V/arcX+nMr/Vv25Cm913c1DqddgvpyAC9eEpfrh/dJyfvn/A/Zt4gp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ohdMMAAADdAAAADwAAAAAAAAAAAAAAAACYAgAAZHJzL2Rv&#10;d25yZXYueG1sUEsFBgAAAAAEAAQA9QAAAIgDAAAAAA==&#10;" filled="f" fillcolor="#ffa2a1" stroked="f" strokecolor="#bc4542">
              <v:fill color2="#ffe5e5" rotate="t" angle="180" colors="0 #ffa2a1;22938f #ffbebd;1 #ffe5e5" focus="100%" type="gradient"/>
              <v:textbox>
                <w:txbxContent>
                  <w:p w14:paraId="5422105A" w14:textId="77777777" w:rsidR="005F0000" w:rsidRPr="00610145" w:rsidRDefault="005F0000" w:rsidP="00140445">
                    <w:pPr>
                      <w:ind w:left="361" w:hangingChars="200" w:hanging="361"/>
                      <w:rPr>
                        <w:rFonts w:ascii="宋体" w:hAnsi="宋体"/>
                        <w:b/>
                        <w:sz w:val="18"/>
                        <w:szCs w:val="18"/>
                      </w:rPr>
                    </w:pPr>
                    <w:r w:rsidRPr="00610145">
                      <w:rPr>
                        <w:rFonts w:ascii="宋体" w:hAnsi="宋体" w:hint="eastAsia"/>
                        <w:b/>
                        <w:sz w:val="18"/>
                        <w:szCs w:val="18"/>
                      </w:rPr>
                      <w:t>注意事项：</w:t>
                    </w:r>
                  </w:p>
                  <w:p w14:paraId="39DA366B" w14:textId="77777777" w:rsidR="005F0000" w:rsidRPr="00610145" w:rsidRDefault="005F0000" w:rsidP="00140445">
                    <w:pPr>
                      <w:ind w:left="360" w:hangingChars="200" w:hanging="360"/>
                      <w:rPr>
                        <w:rFonts w:ascii="宋体" w:hAnsi="宋体"/>
                        <w:sz w:val="18"/>
                        <w:szCs w:val="18"/>
                      </w:rPr>
                    </w:pPr>
                    <w:r w:rsidRPr="00610145">
                      <w:rPr>
                        <w:rFonts w:ascii="宋体" w:hAnsi="宋体" w:hint="eastAsia"/>
                        <w:sz w:val="18"/>
                        <w:szCs w:val="18"/>
                      </w:rPr>
                      <w:t>1、办理岗位：登记科；</w:t>
                    </w:r>
                  </w:p>
                  <w:p w14:paraId="03668C07" w14:textId="77777777" w:rsidR="005F0000" w:rsidRPr="00610145" w:rsidRDefault="005F0000" w:rsidP="00140445">
                    <w:pPr>
                      <w:rPr>
                        <w:rFonts w:ascii="宋体" w:hAnsi="宋体"/>
                        <w:sz w:val="18"/>
                        <w:szCs w:val="18"/>
                      </w:rPr>
                    </w:pPr>
                    <w:r w:rsidRPr="00610145">
                      <w:rPr>
                        <w:rFonts w:ascii="宋体" w:hAnsi="宋体"/>
                        <w:sz w:val="18"/>
                        <w:szCs w:val="18"/>
                      </w:rPr>
                      <w:t>2</w:t>
                    </w:r>
                    <w:r w:rsidRPr="00610145">
                      <w:rPr>
                        <w:rFonts w:ascii="宋体" w:hAnsi="宋体" w:hint="eastAsia"/>
                        <w:sz w:val="18"/>
                        <w:szCs w:val="18"/>
                      </w:rPr>
                      <w:t>、办理时间：每月5日至2</w:t>
                    </w:r>
                    <w:r w:rsidRPr="00610145">
                      <w:rPr>
                        <w:rFonts w:ascii="宋体" w:hAnsi="宋体"/>
                        <w:sz w:val="18"/>
                        <w:szCs w:val="18"/>
                      </w:rPr>
                      <w:t>5</w:t>
                    </w:r>
                    <w:r w:rsidRPr="00610145">
                      <w:rPr>
                        <w:rFonts w:ascii="宋体" w:hAnsi="宋体" w:hint="eastAsia"/>
                        <w:sz w:val="18"/>
                        <w:szCs w:val="18"/>
                      </w:rPr>
                      <w:t>日（节假日除外）；</w:t>
                    </w:r>
                  </w:p>
                  <w:p w14:paraId="1016A444" w14:textId="77777777" w:rsidR="005F0000" w:rsidRPr="00610145" w:rsidRDefault="005F0000" w:rsidP="00140445">
                    <w:pPr>
                      <w:rPr>
                        <w:rFonts w:ascii="宋体" w:hAnsi="宋体"/>
                        <w:sz w:val="18"/>
                        <w:szCs w:val="18"/>
                      </w:rPr>
                    </w:pPr>
                    <w:r w:rsidRPr="00610145">
                      <w:rPr>
                        <w:rFonts w:ascii="宋体" w:hAnsi="宋体"/>
                        <w:sz w:val="18"/>
                        <w:szCs w:val="18"/>
                      </w:rPr>
                      <w:t>3</w:t>
                    </w:r>
                    <w:r w:rsidRPr="00610145">
                      <w:rPr>
                        <w:rFonts w:ascii="宋体" w:hAnsi="宋体" w:hint="eastAsia"/>
                        <w:sz w:val="18"/>
                        <w:szCs w:val="18"/>
                      </w:rPr>
                      <w:t>、</w:t>
                    </w:r>
                    <w:r w:rsidRPr="00610145">
                      <w:rPr>
                        <w:rFonts w:ascii="宋体" w:hAnsi="宋体"/>
                        <w:sz w:val="18"/>
                        <w:szCs w:val="18"/>
                      </w:rPr>
                      <w:t>需提交的材料</w:t>
                    </w:r>
                    <w:proofErr w:type="gramStart"/>
                    <w:r w:rsidRPr="00610145">
                      <w:rPr>
                        <w:rFonts w:ascii="宋体" w:hAnsi="宋体"/>
                        <w:sz w:val="18"/>
                        <w:szCs w:val="18"/>
                      </w:rPr>
                      <w:t>请统一</w:t>
                    </w:r>
                    <w:proofErr w:type="gramEnd"/>
                    <w:r w:rsidRPr="00610145">
                      <w:rPr>
                        <w:rFonts w:ascii="宋体" w:hAnsi="宋体"/>
                        <w:sz w:val="18"/>
                        <w:szCs w:val="18"/>
                      </w:rPr>
                      <w:t>用</w:t>
                    </w:r>
                    <w:r w:rsidRPr="00610145">
                      <w:rPr>
                        <w:rFonts w:ascii="宋体" w:hAnsi="宋体" w:hint="eastAsia"/>
                        <w:sz w:val="18"/>
                        <w:szCs w:val="18"/>
                      </w:rPr>
                      <w:t>A4纸</w:t>
                    </w:r>
                    <w:r w:rsidRPr="00610145">
                      <w:rPr>
                        <w:rFonts w:ascii="宋体" w:hAnsi="宋体"/>
                        <w:sz w:val="18"/>
                        <w:szCs w:val="18"/>
                      </w:rPr>
                      <w:t>打印或复印，并加盖单位公章。</w:t>
                    </w:r>
                  </w:p>
                  <w:p w14:paraId="4FA86F43" w14:textId="77777777" w:rsidR="005F0000" w:rsidRPr="00610145" w:rsidRDefault="005F0000" w:rsidP="00140445">
                    <w:pPr>
                      <w:rPr>
                        <w:rFonts w:ascii="宋体" w:hAnsi="宋体"/>
                        <w:sz w:val="18"/>
                        <w:szCs w:val="18"/>
                      </w:rPr>
                    </w:pPr>
                  </w:p>
                </w:txbxContent>
              </v:textbox>
            </v:rect>
          </v:group>
        </w:pict>
      </w:r>
      <w:r w:rsidR="00094D0D">
        <w:t>39</w:t>
      </w:r>
      <w:r w:rsidR="00D72D1E" w:rsidRPr="006B73EB">
        <w:rPr>
          <w:rFonts w:hint="eastAsia"/>
        </w:rPr>
        <w:t>.城镇居民基本医疗保险</w:t>
      </w:r>
      <w:r w:rsidR="00FC4451" w:rsidRPr="006B73EB">
        <w:rPr>
          <w:rFonts w:hint="eastAsia"/>
        </w:rPr>
        <w:t>单位</w:t>
      </w:r>
      <w:r w:rsidR="00D72D1E" w:rsidRPr="006B73EB">
        <w:rPr>
          <w:rFonts w:hint="eastAsia"/>
        </w:rPr>
        <w:t>社会保险</w:t>
      </w:r>
      <w:r w:rsidR="00D72D1E" w:rsidRPr="006B73EB">
        <w:t>登记</w:t>
      </w:r>
      <w:r w:rsidR="00D72D1E" w:rsidRPr="006B73EB">
        <w:rPr>
          <w:rFonts w:hint="eastAsia"/>
        </w:rPr>
        <w:t>流程图</w:t>
      </w:r>
      <w:bookmarkEnd w:id="105"/>
      <w:bookmarkEnd w:id="106"/>
    </w:p>
    <w:p w14:paraId="69BC0654" w14:textId="77777777" w:rsidR="00D72D1E" w:rsidRPr="009C73EB" w:rsidRDefault="00D72D1E" w:rsidP="009C73EB">
      <w:pPr>
        <w:spacing w:line="360" w:lineRule="auto"/>
        <w:ind w:leftChars="200" w:left="480"/>
        <w:rPr>
          <w:rFonts w:ascii="宋体" w:hAnsi="宋体"/>
          <w:szCs w:val="24"/>
        </w:rPr>
      </w:pPr>
    </w:p>
    <w:p w14:paraId="6D4BADF0" w14:textId="77777777" w:rsidR="00D72D1E" w:rsidRPr="009C73EB" w:rsidRDefault="00D72D1E" w:rsidP="009C73EB">
      <w:pPr>
        <w:spacing w:line="360" w:lineRule="auto"/>
        <w:ind w:leftChars="200" w:left="480"/>
        <w:rPr>
          <w:rFonts w:ascii="宋体" w:hAnsi="宋体"/>
          <w:szCs w:val="24"/>
        </w:rPr>
      </w:pPr>
    </w:p>
    <w:p w14:paraId="0B5CBFD6" w14:textId="77777777" w:rsidR="00D72D1E" w:rsidRPr="009C73EB" w:rsidRDefault="00D72D1E" w:rsidP="009C73EB">
      <w:pPr>
        <w:spacing w:line="360" w:lineRule="auto"/>
        <w:ind w:leftChars="200" w:left="480"/>
        <w:rPr>
          <w:rFonts w:ascii="宋体" w:hAnsi="宋体"/>
          <w:szCs w:val="24"/>
        </w:rPr>
      </w:pPr>
    </w:p>
    <w:p w14:paraId="00381ABC" w14:textId="77777777" w:rsidR="00D72D1E" w:rsidRPr="009C73EB" w:rsidRDefault="00D72D1E" w:rsidP="009C73EB">
      <w:pPr>
        <w:spacing w:line="360" w:lineRule="auto"/>
        <w:ind w:leftChars="200" w:left="480"/>
        <w:rPr>
          <w:rFonts w:ascii="宋体" w:hAnsi="宋体"/>
          <w:szCs w:val="24"/>
        </w:rPr>
      </w:pPr>
    </w:p>
    <w:p w14:paraId="0366554C" w14:textId="77777777" w:rsidR="00D72D1E" w:rsidRPr="009C73EB" w:rsidRDefault="00D72D1E" w:rsidP="009C73EB">
      <w:pPr>
        <w:spacing w:line="360" w:lineRule="auto"/>
        <w:ind w:leftChars="200" w:left="480"/>
        <w:rPr>
          <w:rFonts w:ascii="宋体" w:hAnsi="宋体"/>
          <w:szCs w:val="24"/>
        </w:rPr>
      </w:pPr>
    </w:p>
    <w:p w14:paraId="07E30487" w14:textId="77777777" w:rsidR="00D72D1E" w:rsidRPr="009C73EB" w:rsidRDefault="00D72D1E" w:rsidP="009C73EB">
      <w:pPr>
        <w:spacing w:line="360" w:lineRule="auto"/>
        <w:ind w:leftChars="200" w:left="480"/>
        <w:rPr>
          <w:rFonts w:ascii="宋体" w:hAnsi="宋体"/>
          <w:szCs w:val="24"/>
        </w:rPr>
      </w:pPr>
    </w:p>
    <w:p w14:paraId="2B316E92" w14:textId="77777777" w:rsidR="00D72D1E" w:rsidRPr="009C73EB" w:rsidRDefault="00D72D1E" w:rsidP="009C73EB">
      <w:pPr>
        <w:spacing w:line="360" w:lineRule="auto"/>
        <w:ind w:leftChars="200" w:left="480"/>
        <w:rPr>
          <w:rFonts w:ascii="宋体" w:hAnsi="宋体"/>
          <w:szCs w:val="24"/>
        </w:rPr>
      </w:pPr>
    </w:p>
    <w:p w14:paraId="226B9B30" w14:textId="77777777" w:rsidR="00D72D1E" w:rsidRPr="009C73EB" w:rsidRDefault="00D72D1E" w:rsidP="009C73EB">
      <w:pPr>
        <w:spacing w:line="360" w:lineRule="auto"/>
        <w:ind w:leftChars="200" w:left="480"/>
        <w:rPr>
          <w:rFonts w:ascii="宋体" w:hAnsi="宋体"/>
          <w:szCs w:val="24"/>
        </w:rPr>
      </w:pPr>
    </w:p>
    <w:p w14:paraId="152D4EDA" w14:textId="77777777" w:rsidR="00D72D1E" w:rsidRPr="009C73EB" w:rsidRDefault="00D72D1E" w:rsidP="009C73EB">
      <w:pPr>
        <w:spacing w:line="360" w:lineRule="auto"/>
        <w:ind w:leftChars="200" w:left="480"/>
        <w:rPr>
          <w:rFonts w:ascii="宋体" w:hAnsi="宋体"/>
          <w:szCs w:val="24"/>
        </w:rPr>
      </w:pPr>
    </w:p>
    <w:p w14:paraId="0636CB31" w14:textId="77777777" w:rsidR="00D72D1E" w:rsidRPr="009C73EB" w:rsidRDefault="00D72D1E" w:rsidP="009C73EB">
      <w:pPr>
        <w:spacing w:line="360" w:lineRule="auto"/>
        <w:ind w:leftChars="200" w:left="480"/>
        <w:rPr>
          <w:rFonts w:ascii="宋体" w:hAnsi="宋体"/>
          <w:szCs w:val="24"/>
        </w:rPr>
      </w:pPr>
    </w:p>
    <w:p w14:paraId="7F1DC54A" w14:textId="77777777" w:rsidR="00D72D1E" w:rsidRPr="009C73EB" w:rsidRDefault="00D72D1E" w:rsidP="009C73EB">
      <w:pPr>
        <w:spacing w:line="360" w:lineRule="auto"/>
        <w:ind w:leftChars="200" w:left="480"/>
        <w:rPr>
          <w:rFonts w:ascii="宋体" w:hAnsi="宋体"/>
          <w:szCs w:val="24"/>
        </w:rPr>
      </w:pPr>
    </w:p>
    <w:p w14:paraId="3426B011" w14:textId="77777777" w:rsidR="00D72D1E" w:rsidRPr="009C73EB" w:rsidRDefault="00D72D1E" w:rsidP="009C73EB">
      <w:pPr>
        <w:spacing w:line="360" w:lineRule="auto"/>
        <w:ind w:leftChars="200" w:left="480"/>
        <w:rPr>
          <w:rFonts w:ascii="宋体" w:hAnsi="宋体"/>
          <w:szCs w:val="24"/>
        </w:rPr>
      </w:pPr>
    </w:p>
    <w:p w14:paraId="4B3D47EE" w14:textId="77777777" w:rsidR="00D72D1E" w:rsidRPr="009C73EB" w:rsidRDefault="00D72D1E" w:rsidP="009C73EB">
      <w:pPr>
        <w:spacing w:line="360" w:lineRule="auto"/>
        <w:ind w:leftChars="200" w:left="480"/>
        <w:rPr>
          <w:rFonts w:ascii="宋体" w:hAnsi="宋体"/>
          <w:szCs w:val="24"/>
        </w:rPr>
      </w:pPr>
    </w:p>
    <w:p w14:paraId="08FD4171" w14:textId="77777777" w:rsidR="00D72D1E" w:rsidRPr="009C73EB" w:rsidRDefault="00D72D1E" w:rsidP="009C73EB">
      <w:pPr>
        <w:spacing w:line="360" w:lineRule="auto"/>
        <w:ind w:leftChars="200" w:left="480"/>
        <w:rPr>
          <w:rFonts w:ascii="宋体" w:hAnsi="宋体"/>
          <w:szCs w:val="24"/>
        </w:rPr>
      </w:pPr>
    </w:p>
    <w:p w14:paraId="76C44691" w14:textId="77777777" w:rsidR="00D72D1E" w:rsidRPr="009C73EB" w:rsidRDefault="00D72D1E" w:rsidP="009C73EB">
      <w:pPr>
        <w:spacing w:line="360" w:lineRule="auto"/>
        <w:ind w:leftChars="200" w:left="480"/>
        <w:rPr>
          <w:rFonts w:ascii="宋体" w:hAnsi="宋体"/>
          <w:szCs w:val="24"/>
        </w:rPr>
      </w:pPr>
    </w:p>
    <w:p w14:paraId="62D4238E" w14:textId="77777777" w:rsidR="00D72D1E" w:rsidRPr="009C73EB" w:rsidRDefault="00D72D1E" w:rsidP="009C73EB">
      <w:pPr>
        <w:spacing w:line="360" w:lineRule="auto"/>
        <w:ind w:leftChars="200" w:left="480"/>
        <w:rPr>
          <w:rFonts w:ascii="宋体" w:hAnsi="宋体"/>
          <w:szCs w:val="24"/>
        </w:rPr>
      </w:pPr>
    </w:p>
    <w:p w14:paraId="7F64FA97" w14:textId="77777777" w:rsidR="00D72D1E" w:rsidRPr="009C73EB" w:rsidRDefault="00D72D1E" w:rsidP="009C73EB">
      <w:pPr>
        <w:spacing w:line="360" w:lineRule="auto"/>
        <w:ind w:leftChars="200" w:left="480"/>
        <w:rPr>
          <w:rFonts w:ascii="宋体" w:hAnsi="宋体"/>
          <w:szCs w:val="24"/>
        </w:rPr>
      </w:pPr>
    </w:p>
    <w:p w14:paraId="5FEE644C" w14:textId="77777777" w:rsidR="00D72D1E" w:rsidRPr="009C73EB" w:rsidRDefault="00D72D1E" w:rsidP="009C73EB">
      <w:pPr>
        <w:spacing w:line="360" w:lineRule="auto"/>
        <w:ind w:leftChars="200" w:left="480"/>
        <w:rPr>
          <w:rFonts w:ascii="宋体" w:hAnsi="宋体"/>
          <w:szCs w:val="24"/>
        </w:rPr>
      </w:pPr>
    </w:p>
    <w:p w14:paraId="578A91BF" w14:textId="77777777" w:rsidR="00D72D1E" w:rsidRPr="009C73EB" w:rsidRDefault="00D72D1E" w:rsidP="009C73EB">
      <w:pPr>
        <w:spacing w:line="360" w:lineRule="auto"/>
        <w:ind w:leftChars="200" w:left="480"/>
        <w:rPr>
          <w:rFonts w:ascii="宋体" w:hAnsi="宋体"/>
          <w:szCs w:val="24"/>
        </w:rPr>
      </w:pPr>
    </w:p>
    <w:p w14:paraId="7A0639EE" w14:textId="77777777" w:rsidR="00D72D1E" w:rsidRPr="009C73EB" w:rsidRDefault="00D72D1E" w:rsidP="009C73EB">
      <w:pPr>
        <w:spacing w:line="360" w:lineRule="auto"/>
        <w:ind w:leftChars="200" w:left="480"/>
        <w:rPr>
          <w:rFonts w:ascii="宋体" w:hAnsi="宋体"/>
          <w:szCs w:val="24"/>
        </w:rPr>
      </w:pPr>
    </w:p>
    <w:p w14:paraId="5BE94EBA" w14:textId="77777777" w:rsidR="00D72D1E" w:rsidRPr="009C73EB" w:rsidRDefault="00D72D1E" w:rsidP="009C73EB">
      <w:pPr>
        <w:spacing w:line="360" w:lineRule="auto"/>
        <w:ind w:leftChars="200" w:left="480"/>
        <w:rPr>
          <w:rFonts w:ascii="宋体" w:hAnsi="宋体"/>
          <w:szCs w:val="24"/>
        </w:rPr>
      </w:pPr>
    </w:p>
    <w:p w14:paraId="207E2BBC" w14:textId="77777777" w:rsidR="00D72D1E" w:rsidRPr="009C73EB" w:rsidRDefault="00D72D1E" w:rsidP="009C73EB">
      <w:pPr>
        <w:spacing w:line="360" w:lineRule="auto"/>
        <w:ind w:leftChars="200" w:left="480"/>
        <w:rPr>
          <w:rFonts w:ascii="宋体" w:hAnsi="宋体"/>
          <w:szCs w:val="24"/>
        </w:rPr>
      </w:pPr>
    </w:p>
    <w:p w14:paraId="23608FEF" w14:textId="77777777" w:rsidR="00D72D1E" w:rsidRPr="009C73EB" w:rsidRDefault="00D72D1E" w:rsidP="009C73EB">
      <w:pPr>
        <w:spacing w:line="360" w:lineRule="auto"/>
        <w:ind w:leftChars="200" w:left="480"/>
        <w:rPr>
          <w:rFonts w:ascii="宋体" w:hAnsi="宋体"/>
          <w:szCs w:val="24"/>
        </w:rPr>
      </w:pPr>
    </w:p>
    <w:p w14:paraId="4A7E85FC" w14:textId="77777777" w:rsidR="00D72D1E" w:rsidRPr="009C73EB" w:rsidRDefault="00D72D1E" w:rsidP="009C73EB">
      <w:pPr>
        <w:spacing w:line="360" w:lineRule="auto"/>
        <w:ind w:leftChars="200" w:left="480"/>
        <w:rPr>
          <w:rFonts w:ascii="宋体" w:hAnsi="宋体"/>
          <w:szCs w:val="24"/>
        </w:rPr>
      </w:pPr>
    </w:p>
    <w:p w14:paraId="72E6FD4B" w14:textId="77777777" w:rsidR="00FC4451" w:rsidRPr="009C73EB" w:rsidRDefault="00FC4451" w:rsidP="009C73EB">
      <w:pPr>
        <w:spacing w:line="360" w:lineRule="auto"/>
        <w:ind w:leftChars="200" w:left="480"/>
        <w:rPr>
          <w:rFonts w:ascii="宋体" w:hAnsi="宋体"/>
          <w:szCs w:val="24"/>
        </w:rPr>
      </w:pPr>
    </w:p>
    <w:p w14:paraId="229023E7" w14:textId="77777777" w:rsidR="00FC4451" w:rsidRPr="009C73EB" w:rsidRDefault="00FC4451" w:rsidP="009C73EB">
      <w:pPr>
        <w:spacing w:line="360" w:lineRule="auto"/>
        <w:ind w:leftChars="200" w:left="480"/>
        <w:rPr>
          <w:rFonts w:ascii="宋体" w:hAnsi="宋体"/>
          <w:szCs w:val="24"/>
        </w:rPr>
      </w:pPr>
    </w:p>
    <w:p w14:paraId="0EBE1FED" w14:textId="77777777" w:rsidR="00FC4451" w:rsidRPr="009C73EB" w:rsidRDefault="00FC4451" w:rsidP="009C73EB">
      <w:pPr>
        <w:spacing w:line="360" w:lineRule="auto"/>
        <w:ind w:leftChars="200" w:left="480"/>
        <w:rPr>
          <w:rFonts w:ascii="宋体" w:hAnsi="宋体"/>
          <w:szCs w:val="24"/>
        </w:rPr>
      </w:pPr>
    </w:p>
    <w:p w14:paraId="2EDB73C2" w14:textId="77777777" w:rsidR="00FC4451" w:rsidRDefault="00FC4451" w:rsidP="009C73EB">
      <w:pPr>
        <w:spacing w:line="360" w:lineRule="auto"/>
        <w:ind w:leftChars="200" w:left="480"/>
        <w:rPr>
          <w:rFonts w:ascii="宋体" w:hAnsi="宋体"/>
          <w:szCs w:val="24"/>
        </w:rPr>
      </w:pPr>
    </w:p>
    <w:p w14:paraId="33F496D8" w14:textId="77777777" w:rsidR="008169E9" w:rsidRDefault="008169E9" w:rsidP="009C73EB">
      <w:pPr>
        <w:spacing w:line="360" w:lineRule="auto"/>
        <w:ind w:leftChars="200" w:left="480"/>
        <w:rPr>
          <w:rFonts w:ascii="宋体" w:hAnsi="宋体"/>
          <w:szCs w:val="24"/>
        </w:rPr>
      </w:pPr>
    </w:p>
    <w:p w14:paraId="494BAD3E" w14:textId="77777777" w:rsidR="00094D0D" w:rsidRDefault="00094D0D" w:rsidP="009C73EB">
      <w:pPr>
        <w:spacing w:line="360" w:lineRule="auto"/>
        <w:ind w:leftChars="200" w:left="480"/>
        <w:rPr>
          <w:rFonts w:ascii="宋体" w:hAnsi="宋体"/>
          <w:szCs w:val="24"/>
        </w:rPr>
      </w:pPr>
    </w:p>
    <w:p w14:paraId="7741F604" w14:textId="77777777" w:rsidR="00094D0D" w:rsidRDefault="00094D0D" w:rsidP="00094D0D">
      <w:pPr>
        <w:spacing w:line="360" w:lineRule="auto"/>
        <w:rPr>
          <w:rFonts w:ascii="宋体" w:hAnsi="宋体"/>
          <w:szCs w:val="24"/>
        </w:rPr>
      </w:pPr>
    </w:p>
    <w:p w14:paraId="3887F722" w14:textId="77777777" w:rsidR="00094D0D" w:rsidRPr="00094D0D" w:rsidRDefault="00094D0D" w:rsidP="00094D0D">
      <w:pPr>
        <w:keepNext/>
        <w:keepLines/>
        <w:spacing w:before="260" w:after="260" w:line="276" w:lineRule="auto"/>
        <w:jc w:val="center"/>
        <w:outlineLvl w:val="2"/>
        <w:rPr>
          <w:rFonts w:ascii="宋体" w:hAnsi="宋体"/>
          <w:b/>
          <w:bCs/>
          <w:sz w:val="32"/>
          <w:szCs w:val="32"/>
        </w:rPr>
      </w:pPr>
      <w:bookmarkStart w:id="107" w:name="_Toc378687727"/>
      <w:bookmarkStart w:id="108" w:name="_Toc381693100"/>
      <w:bookmarkStart w:id="109" w:name="_Toc382209175"/>
      <w:r w:rsidRPr="00094D0D">
        <w:rPr>
          <w:rFonts w:ascii="宋体" w:hAnsi="宋体"/>
          <w:b/>
          <w:bCs/>
          <w:sz w:val="32"/>
          <w:szCs w:val="32"/>
        </w:rPr>
        <w:t>4</w:t>
      </w:r>
      <w:r>
        <w:rPr>
          <w:rFonts w:ascii="宋体" w:hAnsi="宋体"/>
          <w:b/>
          <w:bCs/>
          <w:sz w:val="32"/>
          <w:szCs w:val="32"/>
        </w:rPr>
        <w:t>0</w:t>
      </w:r>
      <w:r w:rsidRPr="00094D0D">
        <w:rPr>
          <w:rFonts w:ascii="宋体" w:hAnsi="宋体" w:hint="eastAsia"/>
          <w:b/>
          <w:bCs/>
          <w:sz w:val="32"/>
          <w:szCs w:val="32"/>
        </w:rPr>
        <w:t>.学校集中办理城镇居民基本医疗保险办事</w:t>
      </w:r>
      <w:r w:rsidRPr="00094D0D">
        <w:rPr>
          <w:rFonts w:ascii="宋体" w:hAnsi="宋体"/>
          <w:b/>
          <w:bCs/>
          <w:sz w:val="32"/>
          <w:szCs w:val="32"/>
        </w:rPr>
        <w:t>指南</w:t>
      </w:r>
      <w:bookmarkEnd w:id="107"/>
      <w:bookmarkEnd w:id="108"/>
      <w:bookmarkEnd w:id="109"/>
    </w:p>
    <w:p w14:paraId="53209A9C" w14:textId="77777777" w:rsidR="00FD3F28" w:rsidRDefault="00094D0D" w:rsidP="00FD3F28">
      <w:pPr>
        <w:spacing w:line="360" w:lineRule="auto"/>
        <w:ind w:leftChars="200" w:left="480"/>
        <w:rPr>
          <w:rFonts w:ascii="宋体" w:hAnsi="宋体"/>
          <w:sz w:val="21"/>
          <w:szCs w:val="24"/>
        </w:rPr>
      </w:pPr>
      <w:r w:rsidRPr="00094D0D">
        <w:rPr>
          <w:rFonts w:ascii="宋体" w:hAnsi="宋体" w:hint="eastAsia"/>
          <w:b/>
          <w:sz w:val="21"/>
          <w:szCs w:val="24"/>
        </w:rPr>
        <w:t>一、受理范围</w:t>
      </w:r>
      <w:r w:rsidRPr="00094D0D">
        <w:rPr>
          <w:rFonts w:ascii="宋体" w:hAnsi="宋体" w:hint="eastAsia"/>
          <w:sz w:val="21"/>
          <w:szCs w:val="24"/>
        </w:rPr>
        <w:t>办理城镇居民医疗保险的参保学校，每年9-11月为学生办理参保续费手续。</w:t>
      </w:r>
      <w:r w:rsidRPr="00094D0D">
        <w:rPr>
          <w:rFonts w:ascii="宋体" w:hAnsi="宋体" w:hint="eastAsia"/>
          <w:sz w:val="21"/>
          <w:szCs w:val="24"/>
        </w:rPr>
        <w:br/>
      </w:r>
      <w:r w:rsidRPr="00094D0D">
        <w:rPr>
          <w:rFonts w:ascii="宋体" w:hAnsi="宋体" w:hint="eastAsia"/>
          <w:b/>
          <w:sz w:val="21"/>
          <w:szCs w:val="24"/>
        </w:rPr>
        <w:t>二、业务经办</w:t>
      </w:r>
      <w:r w:rsidRPr="00094D0D">
        <w:rPr>
          <w:rFonts w:ascii="宋体" w:hAnsi="宋体"/>
          <w:b/>
          <w:sz w:val="21"/>
          <w:szCs w:val="24"/>
        </w:rPr>
        <w:t>流程</w:t>
      </w:r>
    </w:p>
    <w:p w14:paraId="24D8228C" w14:textId="77777777" w:rsidR="00FD3F28" w:rsidRDefault="00094D0D" w:rsidP="00FD3F28">
      <w:pPr>
        <w:spacing w:line="360" w:lineRule="auto"/>
        <w:ind w:leftChars="200" w:left="480"/>
        <w:rPr>
          <w:rFonts w:ascii="宋体" w:hAnsi="宋体"/>
          <w:sz w:val="21"/>
          <w:szCs w:val="24"/>
        </w:rPr>
      </w:pPr>
      <w:r w:rsidRPr="00094D0D">
        <w:rPr>
          <w:rFonts w:ascii="宋体" w:hAnsi="宋体" w:hint="eastAsia"/>
          <w:sz w:val="21"/>
          <w:szCs w:val="24"/>
        </w:rPr>
        <w:t>1、学校用“一老一小</w:t>
      </w:r>
      <w:r w:rsidRPr="00094D0D">
        <w:rPr>
          <w:rFonts w:ascii="宋体" w:hAnsi="宋体"/>
          <w:sz w:val="21"/>
          <w:szCs w:val="24"/>
        </w:rPr>
        <w:t>数据采集软件</w:t>
      </w:r>
      <w:r w:rsidRPr="00094D0D">
        <w:rPr>
          <w:rFonts w:ascii="宋体" w:hAnsi="宋体" w:hint="eastAsia"/>
          <w:sz w:val="21"/>
          <w:szCs w:val="24"/>
        </w:rPr>
        <w:t>安装程序</w:t>
      </w:r>
      <w:r w:rsidRPr="00094D0D">
        <w:rPr>
          <w:rFonts w:ascii="宋体" w:hAnsi="宋体"/>
          <w:sz w:val="21"/>
          <w:szCs w:val="24"/>
        </w:rPr>
        <w:t>（</w:t>
      </w:r>
      <w:r w:rsidRPr="00094D0D">
        <w:rPr>
          <w:rFonts w:ascii="宋体" w:hAnsi="宋体" w:hint="eastAsia"/>
          <w:sz w:val="21"/>
          <w:szCs w:val="24"/>
        </w:rPr>
        <w:t>学校</w:t>
      </w:r>
      <w:r w:rsidRPr="00094D0D">
        <w:rPr>
          <w:rFonts w:ascii="宋体" w:hAnsi="宋体"/>
          <w:sz w:val="21"/>
          <w:szCs w:val="24"/>
        </w:rPr>
        <w:t>版）</w:t>
      </w:r>
      <w:r w:rsidRPr="00094D0D">
        <w:rPr>
          <w:rFonts w:ascii="宋体" w:hAnsi="宋体" w:hint="eastAsia"/>
          <w:sz w:val="21"/>
          <w:szCs w:val="24"/>
        </w:rPr>
        <w:t>”软件录入信息，保存后打印相</w:t>
      </w:r>
    </w:p>
    <w:p w14:paraId="12B22077" w14:textId="77777777" w:rsidR="00FD3F28" w:rsidRDefault="00094D0D" w:rsidP="00FD3F28">
      <w:pPr>
        <w:spacing w:line="360" w:lineRule="auto"/>
        <w:ind w:left="420" w:hangingChars="200" w:hanging="420"/>
        <w:rPr>
          <w:rFonts w:ascii="宋体" w:hAnsi="宋体"/>
          <w:sz w:val="21"/>
          <w:szCs w:val="24"/>
        </w:rPr>
      </w:pPr>
      <w:r w:rsidRPr="00094D0D">
        <w:rPr>
          <w:rFonts w:ascii="宋体" w:hAnsi="宋体" w:hint="eastAsia"/>
          <w:sz w:val="21"/>
          <w:szCs w:val="24"/>
        </w:rPr>
        <w:t>关表格并导出报盘文件，将报盘文件存入U盘；</w:t>
      </w:r>
    </w:p>
    <w:p w14:paraId="56943345" w14:textId="77777777" w:rsidR="00094D0D" w:rsidRPr="00094D0D" w:rsidRDefault="00094D0D" w:rsidP="00FD3F28">
      <w:pPr>
        <w:spacing w:line="360" w:lineRule="auto"/>
        <w:ind w:leftChars="200" w:left="480"/>
        <w:rPr>
          <w:rFonts w:ascii="宋体" w:hAnsi="宋体"/>
          <w:b/>
          <w:sz w:val="21"/>
          <w:szCs w:val="24"/>
        </w:rPr>
      </w:pPr>
      <w:r w:rsidRPr="00094D0D">
        <w:rPr>
          <w:rFonts w:ascii="宋体" w:hAnsi="宋体" w:hint="eastAsia"/>
          <w:sz w:val="21"/>
          <w:szCs w:val="24"/>
        </w:rPr>
        <w:t>2、学校携带存有数据的U盘、表格及材料到社保中心登记科办理手续。</w:t>
      </w:r>
      <w:r w:rsidRPr="00094D0D">
        <w:rPr>
          <w:rFonts w:ascii="宋体" w:hAnsi="宋体" w:hint="eastAsia"/>
          <w:sz w:val="21"/>
          <w:szCs w:val="24"/>
        </w:rPr>
        <w:br/>
      </w:r>
      <w:r w:rsidRPr="00094D0D">
        <w:rPr>
          <w:rFonts w:ascii="宋体" w:hAnsi="宋体" w:hint="eastAsia"/>
          <w:b/>
          <w:sz w:val="21"/>
          <w:szCs w:val="24"/>
        </w:rPr>
        <w:t>三、业务办理</w:t>
      </w:r>
      <w:r w:rsidRPr="00094D0D">
        <w:rPr>
          <w:rFonts w:ascii="宋体" w:hAnsi="宋体"/>
          <w:b/>
          <w:sz w:val="21"/>
          <w:szCs w:val="24"/>
        </w:rPr>
        <w:t>应提交的</w:t>
      </w:r>
      <w:r w:rsidRPr="00094D0D">
        <w:rPr>
          <w:rFonts w:ascii="宋体" w:hAnsi="宋体" w:hint="eastAsia"/>
          <w:b/>
          <w:sz w:val="21"/>
          <w:szCs w:val="24"/>
        </w:rPr>
        <w:t>材料</w:t>
      </w:r>
      <w:r w:rsidRPr="00094D0D">
        <w:rPr>
          <w:rFonts w:ascii="宋体" w:hAnsi="宋体" w:hint="eastAsia"/>
          <w:sz w:val="21"/>
          <w:szCs w:val="24"/>
        </w:rPr>
        <w:br/>
      </w:r>
      <w:r w:rsidRPr="00094D0D">
        <w:rPr>
          <w:rFonts w:ascii="宋体" w:hAnsi="宋体"/>
          <w:b/>
          <w:sz w:val="21"/>
          <w:szCs w:val="24"/>
        </w:rPr>
        <w:t>1</w:t>
      </w:r>
      <w:r w:rsidRPr="00094D0D">
        <w:rPr>
          <w:rFonts w:ascii="宋体" w:hAnsi="宋体" w:hint="eastAsia"/>
          <w:b/>
          <w:sz w:val="21"/>
          <w:szCs w:val="24"/>
        </w:rPr>
        <w:t>、</w:t>
      </w:r>
      <w:r w:rsidRPr="00094D0D">
        <w:rPr>
          <w:rFonts w:ascii="宋体" w:hAnsi="宋体"/>
          <w:b/>
          <w:sz w:val="21"/>
          <w:szCs w:val="24"/>
        </w:rPr>
        <w:t>新参保应提交以下材料</w:t>
      </w:r>
    </w:p>
    <w:p w14:paraId="0E7FC732" w14:textId="77777777" w:rsidR="00094D0D" w:rsidRPr="00094D0D" w:rsidRDefault="00094D0D" w:rsidP="00094D0D">
      <w:pPr>
        <w:spacing w:line="360" w:lineRule="auto"/>
        <w:ind w:leftChars="200" w:left="480"/>
        <w:rPr>
          <w:rFonts w:ascii="宋体" w:hAnsi="宋体"/>
          <w:sz w:val="21"/>
          <w:szCs w:val="24"/>
        </w:rPr>
      </w:pPr>
      <w:r w:rsidRPr="00094D0D">
        <w:rPr>
          <w:rFonts w:ascii="宋体" w:hAnsi="宋体" w:hint="eastAsia"/>
          <w:sz w:val="21"/>
          <w:szCs w:val="24"/>
        </w:rPr>
        <w:t>（1）参保</w:t>
      </w:r>
      <w:r w:rsidRPr="00094D0D">
        <w:rPr>
          <w:rFonts w:ascii="宋体" w:hAnsi="宋体"/>
          <w:sz w:val="21"/>
          <w:szCs w:val="24"/>
        </w:rPr>
        <w:t>人</w:t>
      </w:r>
      <w:r w:rsidRPr="00094D0D">
        <w:rPr>
          <w:rFonts w:ascii="宋体" w:hAnsi="宋体" w:hint="eastAsia"/>
          <w:sz w:val="21"/>
          <w:szCs w:val="24"/>
        </w:rPr>
        <w:t>户口本原件及首页、本人页复印件一式二份；</w:t>
      </w:r>
    </w:p>
    <w:p w14:paraId="57097692" w14:textId="77777777" w:rsidR="00094D0D" w:rsidRPr="00094D0D" w:rsidRDefault="00094D0D" w:rsidP="00094D0D">
      <w:pPr>
        <w:spacing w:line="360" w:lineRule="auto"/>
        <w:ind w:leftChars="200" w:left="480"/>
        <w:rPr>
          <w:rFonts w:ascii="宋体" w:hAnsi="宋体"/>
          <w:sz w:val="21"/>
          <w:szCs w:val="24"/>
        </w:rPr>
      </w:pPr>
      <w:r w:rsidRPr="00094D0D">
        <w:rPr>
          <w:rFonts w:ascii="宋体" w:hAnsi="宋体" w:hint="eastAsia"/>
          <w:sz w:val="21"/>
          <w:szCs w:val="24"/>
        </w:rPr>
        <w:t>（2）</w:t>
      </w:r>
      <w:r w:rsidRPr="00094D0D">
        <w:rPr>
          <w:rFonts w:ascii="宋体" w:hAnsi="宋体"/>
          <w:sz w:val="21"/>
          <w:szCs w:val="24"/>
        </w:rPr>
        <w:t>参保人</w:t>
      </w:r>
      <w:r w:rsidRPr="00094D0D">
        <w:rPr>
          <w:rFonts w:ascii="宋体" w:hAnsi="宋体" w:hint="eastAsia"/>
          <w:sz w:val="21"/>
          <w:szCs w:val="24"/>
        </w:rPr>
        <w:t>1寸白底彩照一张；</w:t>
      </w:r>
    </w:p>
    <w:p w14:paraId="21169BBA" w14:textId="77777777" w:rsidR="00094D0D" w:rsidRPr="00094D0D" w:rsidRDefault="00094D0D" w:rsidP="00094D0D">
      <w:pPr>
        <w:spacing w:line="360" w:lineRule="auto"/>
        <w:ind w:leftChars="200" w:left="480"/>
        <w:rPr>
          <w:rFonts w:ascii="宋体" w:hAnsi="宋体"/>
          <w:sz w:val="21"/>
          <w:szCs w:val="24"/>
        </w:rPr>
      </w:pPr>
      <w:r w:rsidRPr="00094D0D">
        <w:rPr>
          <w:rFonts w:ascii="宋体" w:hAnsi="宋体" w:hint="eastAsia"/>
          <w:sz w:val="21"/>
          <w:szCs w:val="24"/>
        </w:rPr>
        <w:t>（3）存有人员参保信息的U盘；</w:t>
      </w:r>
    </w:p>
    <w:p w14:paraId="7B60FC7E" w14:textId="77777777" w:rsidR="00FD3F28" w:rsidRDefault="00094D0D" w:rsidP="00FD3F28">
      <w:pPr>
        <w:spacing w:line="360" w:lineRule="auto"/>
        <w:ind w:leftChars="200" w:left="480"/>
        <w:rPr>
          <w:rFonts w:ascii="宋体" w:hAnsi="宋体"/>
          <w:sz w:val="21"/>
          <w:szCs w:val="24"/>
        </w:rPr>
      </w:pPr>
      <w:r w:rsidRPr="00094D0D">
        <w:rPr>
          <w:rFonts w:ascii="宋体" w:hAnsi="宋体" w:hint="eastAsia"/>
          <w:sz w:val="21"/>
          <w:szCs w:val="24"/>
        </w:rPr>
        <w:t>（4）《北京市社会保险参保人员增加表》一式二份，加盖</w:t>
      </w:r>
      <w:r w:rsidRPr="00094D0D">
        <w:rPr>
          <w:rFonts w:ascii="宋体" w:hAnsi="宋体"/>
          <w:sz w:val="21"/>
          <w:szCs w:val="24"/>
        </w:rPr>
        <w:t>公章</w:t>
      </w:r>
      <w:r w:rsidRPr="00094D0D">
        <w:rPr>
          <w:rFonts w:ascii="宋体" w:hAnsi="宋体" w:hint="eastAsia"/>
          <w:sz w:val="21"/>
          <w:szCs w:val="24"/>
        </w:rPr>
        <w:t xml:space="preserve">； </w:t>
      </w:r>
      <w:r w:rsidRPr="00094D0D">
        <w:rPr>
          <w:rFonts w:ascii="宋体" w:hAnsi="宋体" w:hint="eastAsia"/>
          <w:sz w:val="21"/>
          <w:szCs w:val="24"/>
        </w:rPr>
        <w:br/>
        <w:t>（5）《个人参加城镇居民大病医疗保险信息登记表》一式二份，</w:t>
      </w:r>
      <w:r w:rsidRPr="00094D0D">
        <w:rPr>
          <w:rFonts w:ascii="宋体" w:hAnsi="宋体"/>
          <w:sz w:val="21"/>
          <w:szCs w:val="24"/>
        </w:rPr>
        <w:t>加盖公章</w:t>
      </w:r>
      <w:r w:rsidRPr="00094D0D">
        <w:rPr>
          <w:rFonts w:ascii="宋体" w:hAnsi="宋体" w:hint="eastAsia"/>
          <w:sz w:val="21"/>
          <w:szCs w:val="24"/>
        </w:rPr>
        <w:t>，其中</w:t>
      </w:r>
      <w:r w:rsidRPr="00094D0D">
        <w:rPr>
          <w:rFonts w:ascii="宋体" w:hAnsi="宋体"/>
          <w:sz w:val="21"/>
          <w:szCs w:val="24"/>
        </w:rPr>
        <w:t>一份</w:t>
      </w:r>
      <w:r w:rsidRPr="00094D0D">
        <w:rPr>
          <w:rFonts w:ascii="宋体" w:hAnsi="宋体" w:hint="eastAsia"/>
          <w:sz w:val="21"/>
          <w:szCs w:val="24"/>
        </w:rPr>
        <w:t>请</w:t>
      </w:r>
    </w:p>
    <w:p w14:paraId="52C36A61" w14:textId="77777777" w:rsidR="00094D0D" w:rsidRPr="00094D0D" w:rsidRDefault="00094D0D" w:rsidP="00FD3F28">
      <w:pPr>
        <w:spacing w:line="360" w:lineRule="auto"/>
        <w:rPr>
          <w:rFonts w:ascii="宋体" w:hAnsi="宋体"/>
          <w:sz w:val="21"/>
          <w:szCs w:val="24"/>
        </w:rPr>
      </w:pPr>
      <w:r w:rsidRPr="00094D0D">
        <w:rPr>
          <w:rFonts w:ascii="宋体" w:hAnsi="宋体"/>
          <w:sz w:val="21"/>
          <w:szCs w:val="24"/>
        </w:rPr>
        <w:t>粘贴</w:t>
      </w:r>
      <w:r w:rsidRPr="00094D0D">
        <w:rPr>
          <w:rFonts w:ascii="宋体" w:hAnsi="宋体" w:hint="eastAsia"/>
          <w:sz w:val="21"/>
          <w:szCs w:val="24"/>
        </w:rPr>
        <w:t>参保人</w:t>
      </w:r>
      <w:r w:rsidRPr="00094D0D">
        <w:rPr>
          <w:rFonts w:ascii="宋体" w:hAnsi="宋体"/>
          <w:sz w:val="21"/>
          <w:szCs w:val="24"/>
        </w:rPr>
        <w:t>照片</w:t>
      </w:r>
      <w:r w:rsidRPr="00094D0D">
        <w:rPr>
          <w:rFonts w:ascii="宋体" w:hAnsi="宋体" w:hint="eastAsia"/>
          <w:sz w:val="21"/>
          <w:szCs w:val="24"/>
        </w:rPr>
        <w:t>。</w:t>
      </w:r>
    </w:p>
    <w:p w14:paraId="2DD4E7C7" w14:textId="77777777" w:rsidR="00094D0D" w:rsidRPr="00094D0D" w:rsidRDefault="00094D0D" w:rsidP="00094D0D">
      <w:pPr>
        <w:spacing w:line="360" w:lineRule="auto"/>
        <w:ind w:leftChars="50" w:left="120" w:firstLineChars="150" w:firstLine="316"/>
        <w:rPr>
          <w:rFonts w:ascii="宋体" w:hAnsi="宋体"/>
          <w:sz w:val="21"/>
          <w:szCs w:val="24"/>
        </w:rPr>
      </w:pPr>
      <w:r w:rsidRPr="00094D0D">
        <w:rPr>
          <w:rFonts w:ascii="宋体" w:hAnsi="宋体" w:hint="eastAsia"/>
          <w:b/>
          <w:sz w:val="21"/>
          <w:szCs w:val="24"/>
        </w:rPr>
        <w:t>2、续费需提交以下材料</w:t>
      </w:r>
    </w:p>
    <w:p w14:paraId="5BCC7D48" w14:textId="77777777" w:rsidR="00FD3F28" w:rsidRDefault="00094D0D" w:rsidP="00FD3F28">
      <w:pPr>
        <w:spacing w:line="360" w:lineRule="auto"/>
        <w:ind w:leftChars="200" w:left="585" w:hangingChars="50" w:hanging="105"/>
        <w:rPr>
          <w:rFonts w:ascii="宋体" w:hAnsi="宋体"/>
          <w:b/>
          <w:sz w:val="21"/>
          <w:szCs w:val="24"/>
        </w:rPr>
      </w:pPr>
      <w:r w:rsidRPr="00094D0D">
        <w:rPr>
          <w:rFonts w:ascii="宋体" w:hAnsi="宋体" w:hint="eastAsia"/>
          <w:sz w:val="21"/>
          <w:szCs w:val="24"/>
        </w:rPr>
        <w:t>《北京市社会保险个人信息登记表》一式二份，</w:t>
      </w:r>
      <w:r w:rsidRPr="00094D0D">
        <w:rPr>
          <w:rFonts w:ascii="宋体" w:hAnsi="宋体"/>
          <w:sz w:val="21"/>
          <w:szCs w:val="24"/>
        </w:rPr>
        <w:t>加盖公章。</w:t>
      </w:r>
      <w:r w:rsidRPr="00094D0D">
        <w:rPr>
          <w:rFonts w:ascii="宋体" w:hAnsi="宋体" w:hint="eastAsia"/>
          <w:sz w:val="21"/>
          <w:szCs w:val="24"/>
        </w:rPr>
        <w:br/>
      </w:r>
      <w:r w:rsidRPr="00094D0D">
        <w:rPr>
          <w:rFonts w:ascii="宋体" w:hAnsi="宋体" w:hint="eastAsia"/>
          <w:b/>
          <w:sz w:val="21"/>
          <w:szCs w:val="24"/>
        </w:rPr>
        <w:t>四、注意事项</w:t>
      </w:r>
    </w:p>
    <w:p w14:paraId="4EEF11A4" w14:textId="77777777" w:rsidR="00FD3F28" w:rsidRDefault="00094D0D" w:rsidP="00FD3F28">
      <w:pPr>
        <w:spacing w:line="360" w:lineRule="auto"/>
        <w:ind w:leftChars="200" w:left="585" w:hangingChars="50" w:hanging="105"/>
        <w:rPr>
          <w:rFonts w:ascii="宋体" w:hAnsi="宋体"/>
          <w:sz w:val="21"/>
          <w:szCs w:val="24"/>
        </w:rPr>
      </w:pPr>
      <w:r w:rsidRPr="00094D0D">
        <w:rPr>
          <w:rFonts w:ascii="宋体" w:hAnsi="宋体" w:hint="eastAsia"/>
          <w:sz w:val="21"/>
          <w:szCs w:val="24"/>
        </w:rPr>
        <w:t>1、办理岗位：社保中心登记科；</w:t>
      </w:r>
    </w:p>
    <w:p w14:paraId="44849C4A" w14:textId="77777777" w:rsidR="00FD3F28" w:rsidRDefault="00094D0D" w:rsidP="00FD3F28">
      <w:pPr>
        <w:spacing w:line="360" w:lineRule="auto"/>
        <w:ind w:leftChars="200" w:left="585" w:hangingChars="50" w:hanging="105"/>
        <w:rPr>
          <w:rFonts w:ascii="宋体" w:hAnsi="宋体"/>
          <w:sz w:val="21"/>
          <w:szCs w:val="24"/>
        </w:rPr>
      </w:pPr>
      <w:r w:rsidRPr="00094D0D">
        <w:rPr>
          <w:rFonts w:ascii="宋体" w:hAnsi="宋体" w:hint="eastAsia"/>
          <w:sz w:val="21"/>
          <w:szCs w:val="24"/>
        </w:rPr>
        <w:t>2、办理时间：每年9月1日至11月30日办理下一年参保缴费手续；</w:t>
      </w:r>
    </w:p>
    <w:p w14:paraId="2E6CA950" w14:textId="77777777" w:rsidR="00FD3F28" w:rsidRDefault="00094D0D" w:rsidP="00FD3F28">
      <w:pPr>
        <w:spacing w:line="360" w:lineRule="auto"/>
        <w:ind w:leftChars="200" w:left="585" w:hangingChars="50" w:hanging="105"/>
        <w:rPr>
          <w:rFonts w:ascii="宋体" w:hAnsi="宋体"/>
          <w:sz w:val="21"/>
          <w:szCs w:val="24"/>
        </w:rPr>
      </w:pPr>
      <w:r w:rsidRPr="00094D0D">
        <w:rPr>
          <w:rFonts w:ascii="宋体" w:hAnsi="宋体"/>
          <w:sz w:val="21"/>
          <w:szCs w:val="24"/>
        </w:rPr>
        <w:t>3</w:t>
      </w:r>
      <w:r w:rsidRPr="00094D0D">
        <w:rPr>
          <w:rFonts w:ascii="宋体" w:hAnsi="宋体" w:hint="eastAsia"/>
          <w:sz w:val="21"/>
          <w:szCs w:val="24"/>
        </w:rPr>
        <w:t>、除</w:t>
      </w:r>
      <w:r w:rsidRPr="00094D0D">
        <w:rPr>
          <w:rFonts w:ascii="宋体" w:hAnsi="宋体"/>
          <w:sz w:val="21"/>
          <w:szCs w:val="24"/>
        </w:rPr>
        <w:t>通过学校参</w:t>
      </w:r>
      <w:r w:rsidRPr="00094D0D">
        <w:rPr>
          <w:rFonts w:ascii="宋体" w:hAnsi="宋体" w:hint="eastAsia"/>
          <w:sz w:val="21"/>
          <w:szCs w:val="24"/>
        </w:rPr>
        <w:t>加</w:t>
      </w:r>
      <w:r w:rsidRPr="00094D0D">
        <w:rPr>
          <w:rFonts w:ascii="宋体" w:hAnsi="宋体"/>
          <w:sz w:val="21"/>
          <w:szCs w:val="24"/>
        </w:rPr>
        <w:t>城镇居民医疗保险的学生儿童外，其他</w:t>
      </w:r>
      <w:r w:rsidRPr="00094D0D">
        <w:rPr>
          <w:rFonts w:ascii="宋体" w:hAnsi="宋体" w:hint="eastAsia"/>
          <w:sz w:val="21"/>
          <w:szCs w:val="24"/>
        </w:rPr>
        <w:t>符合</w:t>
      </w:r>
      <w:r w:rsidRPr="00094D0D">
        <w:rPr>
          <w:rFonts w:ascii="宋体" w:hAnsi="宋体"/>
          <w:sz w:val="21"/>
          <w:szCs w:val="24"/>
        </w:rPr>
        <w:t>城镇居民医疗保险参</w:t>
      </w:r>
    </w:p>
    <w:p w14:paraId="19A82128" w14:textId="77777777" w:rsidR="00FD3F28" w:rsidRDefault="00094D0D" w:rsidP="00FD3F28">
      <w:pPr>
        <w:spacing w:line="360" w:lineRule="auto"/>
        <w:rPr>
          <w:rFonts w:ascii="宋体" w:hAnsi="宋体"/>
          <w:sz w:val="21"/>
          <w:szCs w:val="24"/>
        </w:rPr>
      </w:pPr>
      <w:proofErr w:type="gramStart"/>
      <w:r w:rsidRPr="00094D0D">
        <w:rPr>
          <w:rFonts w:ascii="宋体" w:hAnsi="宋体"/>
          <w:sz w:val="21"/>
          <w:szCs w:val="24"/>
        </w:rPr>
        <w:t>保条件</w:t>
      </w:r>
      <w:proofErr w:type="gramEnd"/>
      <w:r w:rsidRPr="00094D0D">
        <w:rPr>
          <w:rFonts w:ascii="宋体" w:hAnsi="宋体"/>
          <w:sz w:val="21"/>
          <w:szCs w:val="24"/>
        </w:rPr>
        <w:t>的</w:t>
      </w:r>
      <w:r w:rsidRPr="00094D0D">
        <w:rPr>
          <w:rFonts w:ascii="宋体" w:hAnsi="宋体" w:hint="eastAsia"/>
          <w:sz w:val="21"/>
          <w:szCs w:val="24"/>
        </w:rPr>
        <w:t>城镇</w:t>
      </w:r>
      <w:r w:rsidRPr="00094D0D">
        <w:rPr>
          <w:rFonts w:ascii="宋体" w:hAnsi="宋体"/>
          <w:sz w:val="21"/>
          <w:szCs w:val="24"/>
        </w:rPr>
        <w:t>居民，</w:t>
      </w:r>
      <w:r w:rsidRPr="00094D0D">
        <w:rPr>
          <w:rFonts w:ascii="宋体" w:hAnsi="宋体" w:hint="eastAsia"/>
          <w:sz w:val="21"/>
          <w:szCs w:val="24"/>
        </w:rPr>
        <w:t>应</w:t>
      </w:r>
      <w:r w:rsidRPr="00094D0D">
        <w:rPr>
          <w:rFonts w:ascii="宋体" w:hAnsi="宋体"/>
          <w:sz w:val="21"/>
          <w:szCs w:val="24"/>
        </w:rPr>
        <w:t>在</w:t>
      </w:r>
      <w:r w:rsidRPr="00094D0D">
        <w:rPr>
          <w:rFonts w:ascii="宋体" w:hAnsi="宋体" w:hint="eastAsia"/>
          <w:sz w:val="21"/>
          <w:szCs w:val="24"/>
        </w:rPr>
        <w:t>户籍所在地或居住地的街道、乡镇社保所办理</w:t>
      </w:r>
      <w:r w:rsidRPr="00094D0D">
        <w:rPr>
          <w:rFonts w:ascii="宋体" w:hAnsi="宋体"/>
          <w:sz w:val="21"/>
          <w:szCs w:val="24"/>
        </w:rPr>
        <w:t>参保手续</w:t>
      </w:r>
      <w:r w:rsidRPr="00094D0D">
        <w:rPr>
          <w:rFonts w:ascii="宋体" w:hAnsi="宋体" w:hint="eastAsia"/>
          <w:sz w:val="21"/>
          <w:szCs w:val="24"/>
        </w:rPr>
        <w:t>（</w:t>
      </w:r>
      <w:r w:rsidRPr="00094D0D">
        <w:rPr>
          <w:rFonts w:ascii="宋体" w:hAnsi="宋体"/>
          <w:sz w:val="21"/>
          <w:szCs w:val="24"/>
        </w:rPr>
        <w:t>具体办事指南和流程</w:t>
      </w:r>
      <w:r w:rsidRPr="00094D0D">
        <w:rPr>
          <w:rFonts w:ascii="宋体" w:hAnsi="宋体" w:hint="eastAsia"/>
          <w:sz w:val="21"/>
          <w:szCs w:val="24"/>
        </w:rPr>
        <w:t>参见本书</w:t>
      </w:r>
      <w:r w:rsidRPr="00094D0D">
        <w:rPr>
          <w:rFonts w:ascii="宋体" w:hAnsi="宋体"/>
          <w:sz w:val="21"/>
          <w:szCs w:val="24"/>
        </w:rPr>
        <w:t>第二部分：</w:t>
      </w:r>
      <w:r w:rsidRPr="00094D0D">
        <w:rPr>
          <w:rFonts w:ascii="宋体" w:hAnsi="宋体" w:hint="eastAsia"/>
          <w:sz w:val="21"/>
          <w:szCs w:val="24"/>
        </w:rPr>
        <w:t>九</w:t>
      </w:r>
      <w:r w:rsidRPr="00094D0D">
        <w:rPr>
          <w:rFonts w:ascii="宋体" w:hAnsi="宋体"/>
          <w:sz w:val="21"/>
          <w:szCs w:val="24"/>
        </w:rPr>
        <w:t>、</w:t>
      </w:r>
      <w:r w:rsidRPr="00094D0D">
        <w:rPr>
          <w:rFonts w:ascii="宋体" w:hAnsi="宋体" w:hint="eastAsia"/>
          <w:sz w:val="21"/>
          <w:szCs w:val="24"/>
        </w:rPr>
        <w:t>城镇</w:t>
      </w:r>
      <w:r w:rsidRPr="00094D0D">
        <w:rPr>
          <w:rFonts w:ascii="宋体" w:hAnsi="宋体"/>
          <w:sz w:val="21"/>
          <w:szCs w:val="24"/>
        </w:rPr>
        <w:t>居民医疗保险业务办事指南与操作流程）</w:t>
      </w:r>
      <w:r w:rsidRPr="00094D0D">
        <w:rPr>
          <w:rFonts w:ascii="宋体" w:hAnsi="宋体" w:hint="eastAsia"/>
          <w:sz w:val="21"/>
          <w:szCs w:val="24"/>
        </w:rPr>
        <w:t>；</w:t>
      </w:r>
    </w:p>
    <w:p w14:paraId="620CACC2" w14:textId="77777777" w:rsidR="00094D0D" w:rsidRPr="00094D0D" w:rsidRDefault="00094D0D" w:rsidP="00FD3F28">
      <w:pPr>
        <w:spacing w:line="360" w:lineRule="auto"/>
        <w:ind w:firstLineChars="200" w:firstLine="420"/>
        <w:rPr>
          <w:rFonts w:ascii="宋体" w:hAnsi="宋体"/>
          <w:sz w:val="21"/>
          <w:szCs w:val="24"/>
        </w:rPr>
      </w:pPr>
      <w:r w:rsidRPr="00094D0D">
        <w:rPr>
          <w:rFonts w:ascii="宋体" w:hAnsi="宋体"/>
          <w:sz w:val="21"/>
          <w:szCs w:val="24"/>
        </w:rPr>
        <w:lastRenderedPageBreak/>
        <w:t>4</w:t>
      </w:r>
      <w:r w:rsidRPr="00094D0D">
        <w:rPr>
          <w:rFonts w:ascii="宋体" w:hAnsi="宋体" w:hint="eastAsia"/>
          <w:sz w:val="21"/>
          <w:szCs w:val="24"/>
        </w:rPr>
        <w:t>、</w:t>
      </w:r>
      <w:r w:rsidRPr="00094D0D">
        <w:rPr>
          <w:rFonts w:ascii="宋体" w:hAnsi="宋体"/>
          <w:sz w:val="21"/>
          <w:szCs w:val="24"/>
        </w:rPr>
        <w:t>需提交的材料</w:t>
      </w:r>
      <w:proofErr w:type="gramStart"/>
      <w:r w:rsidRPr="00094D0D">
        <w:rPr>
          <w:rFonts w:ascii="宋体" w:hAnsi="宋体"/>
          <w:sz w:val="21"/>
          <w:szCs w:val="24"/>
        </w:rPr>
        <w:t>请统一</w:t>
      </w:r>
      <w:proofErr w:type="gramEnd"/>
      <w:r w:rsidRPr="00094D0D">
        <w:rPr>
          <w:rFonts w:ascii="宋体" w:hAnsi="宋体"/>
          <w:sz w:val="21"/>
          <w:szCs w:val="24"/>
        </w:rPr>
        <w:t>用</w:t>
      </w:r>
      <w:r w:rsidRPr="00094D0D">
        <w:rPr>
          <w:rFonts w:ascii="宋体" w:hAnsi="宋体" w:hint="eastAsia"/>
          <w:sz w:val="21"/>
          <w:szCs w:val="24"/>
        </w:rPr>
        <w:t>A4纸</w:t>
      </w:r>
      <w:r w:rsidRPr="00094D0D">
        <w:rPr>
          <w:rFonts w:ascii="宋体" w:hAnsi="宋体"/>
          <w:sz w:val="21"/>
          <w:szCs w:val="24"/>
        </w:rPr>
        <w:t>打印或复印，并加盖单位公章。</w:t>
      </w:r>
    </w:p>
    <w:p w14:paraId="1B4C7548" w14:textId="77777777" w:rsidR="00094D0D" w:rsidRPr="00094D0D" w:rsidRDefault="00094D0D" w:rsidP="009C73EB">
      <w:pPr>
        <w:spacing w:line="360" w:lineRule="auto"/>
        <w:ind w:leftChars="200" w:left="480"/>
        <w:rPr>
          <w:rFonts w:ascii="宋体" w:hAnsi="宋体"/>
          <w:szCs w:val="24"/>
        </w:rPr>
      </w:pPr>
    </w:p>
    <w:p w14:paraId="5F3C06B9" w14:textId="77777777" w:rsidR="00094D0D" w:rsidRDefault="00094D0D" w:rsidP="009C73EB">
      <w:pPr>
        <w:spacing w:line="360" w:lineRule="auto"/>
        <w:ind w:leftChars="200" w:left="480"/>
        <w:rPr>
          <w:rFonts w:ascii="宋体" w:hAnsi="宋体"/>
          <w:szCs w:val="24"/>
        </w:rPr>
      </w:pPr>
    </w:p>
    <w:p w14:paraId="1CDAD08F" w14:textId="77777777" w:rsidR="00094D0D" w:rsidRDefault="00094D0D" w:rsidP="009C73EB">
      <w:pPr>
        <w:spacing w:line="360" w:lineRule="auto"/>
        <w:ind w:leftChars="200" w:left="480"/>
        <w:rPr>
          <w:rFonts w:ascii="宋体" w:hAnsi="宋体"/>
          <w:szCs w:val="24"/>
        </w:rPr>
      </w:pPr>
    </w:p>
    <w:p w14:paraId="117FC044" w14:textId="77777777" w:rsidR="00094D0D" w:rsidRDefault="00094D0D" w:rsidP="009C73EB">
      <w:pPr>
        <w:spacing w:line="360" w:lineRule="auto"/>
        <w:ind w:leftChars="200" w:left="480"/>
        <w:rPr>
          <w:rFonts w:ascii="宋体" w:hAnsi="宋体"/>
          <w:szCs w:val="24"/>
        </w:rPr>
      </w:pPr>
    </w:p>
    <w:p w14:paraId="6CFF9AA9" w14:textId="77777777" w:rsidR="00094D0D" w:rsidRDefault="00094D0D" w:rsidP="009C73EB">
      <w:pPr>
        <w:spacing w:line="360" w:lineRule="auto"/>
        <w:ind w:leftChars="200" w:left="480"/>
        <w:rPr>
          <w:rFonts w:ascii="宋体" w:hAnsi="宋体"/>
          <w:szCs w:val="24"/>
        </w:rPr>
      </w:pPr>
    </w:p>
    <w:p w14:paraId="24DD3ACF" w14:textId="77777777" w:rsidR="00094D0D" w:rsidRDefault="00094D0D" w:rsidP="009C73EB">
      <w:pPr>
        <w:spacing w:line="360" w:lineRule="auto"/>
        <w:ind w:leftChars="200" w:left="480"/>
        <w:rPr>
          <w:rFonts w:ascii="宋体" w:hAnsi="宋体"/>
          <w:szCs w:val="24"/>
        </w:rPr>
      </w:pPr>
    </w:p>
    <w:p w14:paraId="5625E2F3" w14:textId="77777777" w:rsidR="00094D0D" w:rsidRDefault="00094D0D" w:rsidP="009C73EB">
      <w:pPr>
        <w:spacing w:line="360" w:lineRule="auto"/>
        <w:ind w:leftChars="200" w:left="480"/>
        <w:rPr>
          <w:rFonts w:ascii="宋体" w:hAnsi="宋体"/>
          <w:szCs w:val="24"/>
        </w:rPr>
      </w:pPr>
    </w:p>
    <w:p w14:paraId="0680769F" w14:textId="77777777" w:rsidR="00094D0D" w:rsidRDefault="00094D0D" w:rsidP="009C73EB">
      <w:pPr>
        <w:spacing w:line="360" w:lineRule="auto"/>
        <w:ind w:leftChars="200" w:left="480"/>
        <w:rPr>
          <w:rFonts w:ascii="宋体" w:hAnsi="宋体"/>
          <w:szCs w:val="24"/>
        </w:rPr>
      </w:pPr>
    </w:p>
    <w:p w14:paraId="09536C49" w14:textId="77777777" w:rsidR="00FD3F28" w:rsidRDefault="00FD3F28" w:rsidP="009C73EB">
      <w:pPr>
        <w:spacing w:line="360" w:lineRule="auto"/>
        <w:ind w:leftChars="200" w:left="480"/>
        <w:rPr>
          <w:rFonts w:ascii="宋体" w:hAnsi="宋体"/>
          <w:szCs w:val="24"/>
        </w:rPr>
      </w:pPr>
    </w:p>
    <w:p w14:paraId="606DDAAC" w14:textId="77777777" w:rsidR="00FD3F28" w:rsidRPr="009C73EB" w:rsidRDefault="00FD3F28" w:rsidP="009C73EB">
      <w:pPr>
        <w:spacing w:line="360" w:lineRule="auto"/>
        <w:ind w:leftChars="200" w:left="480"/>
        <w:rPr>
          <w:rFonts w:ascii="宋体" w:hAnsi="宋体"/>
          <w:szCs w:val="24"/>
        </w:rPr>
      </w:pPr>
    </w:p>
    <w:p w14:paraId="716AF47D" w14:textId="77777777" w:rsidR="00832745" w:rsidRPr="006B73EB" w:rsidRDefault="00094D0D" w:rsidP="006B73EB">
      <w:pPr>
        <w:pStyle w:val="3"/>
      </w:pPr>
      <w:bookmarkStart w:id="110" w:name="_Toc378687728"/>
      <w:bookmarkStart w:id="111" w:name="_Toc382209176"/>
      <w:r>
        <w:t>41</w:t>
      </w:r>
      <w:r w:rsidR="00832745" w:rsidRPr="006B73EB">
        <w:rPr>
          <w:rFonts w:hint="eastAsia"/>
        </w:rPr>
        <w:t>.学校集中办理城镇居民基本医疗保险流程图</w:t>
      </w:r>
      <w:bookmarkEnd w:id="110"/>
      <w:bookmarkEnd w:id="111"/>
    </w:p>
    <w:p w14:paraId="2F3250DA" w14:textId="77777777" w:rsidR="00B04E62" w:rsidRPr="009C73EB" w:rsidRDefault="00B11741" w:rsidP="00CB3A93">
      <w:pPr>
        <w:spacing w:line="360" w:lineRule="auto"/>
        <w:rPr>
          <w:rFonts w:ascii="宋体" w:hAnsi="宋体" w:cs="宋体"/>
          <w:bCs/>
          <w:kern w:val="0"/>
          <w:szCs w:val="24"/>
        </w:rPr>
      </w:pPr>
      <w:r w:rsidRPr="00B11741">
        <w:rPr>
          <w:noProof/>
        </w:rPr>
        <w:pict w14:anchorId="43D4138B">
          <v:group id="Group 2719" o:spid="_x0000_s2692" style="position:absolute;left:0;text-align:left;margin-left:.9pt;margin-top:14.3pt;width:424.2pt;height:549pt;z-index:21" coordorigin="1813,2147" coordsize="8484,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">
            <v:rect id="Rectangle 2507" o:spid="_x0000_s2693" style="position:absolute;left:1813;top:11854;width:7351;height:12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CYtMQA&#10;AADdAAAADwAAAGRycy9kb3ducmV2LnhtbERPTWvCQBC9F/wPywje6qYBRVI3oWgLSntp0ktvQ3aa&#10;hGRn4+6q8d93hUJv83ifsy0mM4gLOd9ZVvC0TEAQ11Z33Cj4qt4eNyB8QNY4WCYFN/JQ5LOHLWba&#10;XvmTLmVoRAxhn6GCNoQxk9LXLRn0SzsSR+7HOoMhQtdI7fAaw80g0yRZS4Mdx4YWR9q1VPfl2Sg4&#10;pju7793HqSlv3bvb0LF67b+VWsynl2cQgabwL/5zH3ScnyYruH8TT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wmLTEAAAA3QAAAA8AAAAAAAAAAAAAAAAAmAIAAGRycy9k&#10;b3ducmV2LnhtbFBLBQYAAAAABAAEAPUAAACJAwAAAAA=&#10;" filled="f" fillcolor="#ffa2a1" stroked="f" strokecolor="#bc4542">
              <v:fill color2="#ffe5e5" rotate="t" angle="180" colors="0 #ffa2a1;22938f #ffbebd;1 #ffe5e5" focus="100%" type="gradient"/>
              <v:textbox>
                <w:txbxContent>
                  <w:p w14:paraId="0F6BA601" w14:textId="77777777" w:rsidR="005F0000" w:rsidRDefault="005F0000" w:rsidP="00445226">
                    <w:pPr>
                      <w:ind w:leftChars="200" w:left="480"/>
                      <w:rPr>
                        <w:b/>
                        <w:sz w:val="18"/>
                      </w:rPr>
                    </w:pPr>
                    <w:bookmarkStart w:id="112" w:name="_GoBack"/>
                    <w:r w:rsidRPr="00445226">
                      <w:rPr>
                        <w:rFonts w:hint="eastAsia"/>
                        <w:b/>
                        <w:sz w:val="18"/>
                      </w:rPr>
                      <w:t>注意事项：</w:t>
                    </w:r>
                  </w:p>
                  <w:p w14:paraId="2FCC3C5F" w14:textId="77777777" w:rsidR="005F0000" w:rsidRDefault="005F0000" w:rsidP="00445226">
                    <w:pPr>
                      <w:ind w:leftChars="200" w:left="480"/>
                      <w:rPr>
                        <w:sz w:val="18"/>
                      </w:rPr>
                    </w:pPr>
                    <w:r w:rsidRPr="00445226">
                      <w:rPr>
                        <w:rFonts w:hint="eastAsia"/>
                        <w:sz w:val="18"/>
                      </w:rPr>
                      <w:t>1</w:t>
                    </w:r>
                    <w:r w:rsidRPr="00610145">
                      <w:rPr>
                        <w:rFonts w:ascii="宋体" w:hAnsi="宋体" w:hint="eastAsia"/>
                        <w:color w:val="000000"/>
                        <w:sz w:val="18"/>
                        <w:szCs w:val="18"/>
                      </w:rPr>
                      <w:t>．</w:t>
                    </w:r>
                    <w:r w:rsidRPr="00445226">
                      <w:rPr>
                        <w:rFonts w:hint="eastAsia"/>
                        <w:sz w:val="18"/>
                      </w:rPr>
                      <w:t>办理岗位：登记科；</w:t>
                    </w:r>
                  </w:p>
                  <w:p w14:paraId="4934D157" w14:textId="77777777" w:rsidR="005F0000" w:rsidRDefault="005F0000" w:rsidP="00445226">
                    <w:pPr>
                      <w:ind w:leftChars="200" w:left="480"/>
                      <w:rPr>
                        <w:sz w:val="18"/>
                      </w:rPr>
                    </w:pPr>
                    <w:r w:rsidRPr="00445226">
                      <w:rPr>
                        <w:sz w:val="18"/>
                      </w:rPr>
                      <w:t>2</w:t>
                    </w:r>
                    <w:r w:rsidRPr="00610145">
                      <w:rPr>
                        <w:rFonts w:ascii="宋体" w:hAnsi="宋体" w:hint="eastAsia"/>
                        <w:color w:val="000000"/>
                        <w:sz w:val="18"/>
                        <w:szCs w:val="18"/>
                      </w:rPr>
                      <w:t>．</w:t>
                    </w:r>
                    <w:r w:rsidRPr="00445226">
                      <w:rPr>
                        <w:rFonts w:hint="eastAsia"/>
                        <w:sz w:val="18"/>
                      </w:rPr>
                      <w:t>办理时间：每月</w:t>
                    </w:r>
                    <w:r w:rsidRPr="00445226">
                      <w:rPr>
                        <w:rFonts w:hint="eastAsia"/>
                        <w:sz w:val="18"/>
                      </w:rPr>
                      <w:t>5</w:t>
                    </w:r>
                    <w:r w:rsidRPr="00445226">
                      <w:rPr>
                        <w:rFonts w:hint="eastAsia"/>
                        <w:sz w:val="18"/>
                      </w:rPr>
                      <w:t>日至</w:t>
                    </w:r>
                    <w:r w:rsidRPr="00445226">
                      <w:rPr>
                        <w:rFonts w:hint="eastAsia"/>
                        <w:sz w:val="18"/>
                      </w:rPr>
                      <w:t>2</w:t>
                    </w:r>
                    <w:r w:rsidRPr="00445226">
                      <w:rPr>
                        <w:sz w:val="18"/>
                      </w:rPr>
                      <w:t>5</w:t>
                    </w:r>
                    <w:r w:rsidRPr="00445226">
                      <w:rPr>
                        <w:rFonts w:hint="eastAsia"/>
                        <w:sz w:val="18"/>
                      </w:rPr>
                      <w:t>日（节假日除外）；</w:t>
                    </w:r>
                  </w:p>
                  <w:p w14:paraId="0A4FE5BA" w14:textId="77777777" w:rsidR="005F0000" w:rsidRPr="00445226" w:rsidRDefault="005F0000" w:rsidP="00445226">
                    <w:pPr>
                      <w:ind w:leftChars="200" w:left="480"/>
                      <w:rPr>
                        <w:sz w:val="18"/>
                      </w:rPr>
                    </w:pPr>
                    <w:r w:rsidRPr="00445226">
                      <w:rPr>
                        <w:sz w:val="18"/>
                      </w:rPr>
                      <w:t>3</w:t>
                    </w:r>
                    <w:r w:rsidRPr="00610145">
                      <w:rPr>
                        <w:rFonts w:ascii="宋体" w:hAnsi="宋体" w:hint="eastAsia"/>
                        <w:color w:val="000000"/>
                        <w:sz w:val="18"/>
                        <w:szCs w:val="18"/>
                      </w:rPr>
                      <w:t>．</w:t>
                    </w:r>
                    <w:r w:rsidRPr="00445226">
                      <w:rPr>
                        <w:sz w:val="18"/>
                      </w:rPr>
                      <w:t>需提交的材料</w:t>
                    </w:r>
                    <w:proofErr w:type="gramStart"/>
                    <w:r w:rsidRPr="00445226">
                      <w:rPr>
                        <w:sz w:val="18"/>
                      </w:rPr>
                      <w:t>请统一</w:t>
                    </w:r>
                    <w:proofErr w:type="gramEnd"/>
                    <w:r w:rsidRPr="00445226">
                      <w:rPr>
                        <w:sz w:val="18"/>
                      </w:rPr>
                      <w:t>用</w:t>
                    </w:r>
                    <w:r w:rsidRPr="00445226">
                      <w:rPr>
                        <w:rFonts w:hint="eastAsia"/>
                        <w:sz w:val="18"/>
                      </w:rPr>
                      <w:t>A4</w:t>
                    </w:r>
                    <w:r w:rsidRPr="00445226">
                      <w:rPr>
                        <w:rFonts w:hint="eastAsia"/>
                        <w:sz w:val="18"/>
                      </w:rPr>
                      <w:t>纸</w:t>
                    </w:r>
                    <w:r w:rsidRPr="00445226">
                      <w:rPr>
                        <w:sz w:val="18"/>
                      </w:rPr>
                      <w:t>打印或复印，并加盖单位公章。</w:t>
                    </w:r>
                  </w:p>
                  <w:bookmarkEnd w:id="112"/>
                  <w:p w14:paraId="362CD25C" w14:textId="77777777" w:rsidR="005F0000" w:rsidRPr="00445226" w:rsidRDefault="005F0000" w:rsidP="00445226">
                    <w:pPr>
                      <w:rPr>
                        <w:sz w:val="18"/>
                      </w:rPr>
                    </w:pPr>
                  </w:p>
                </w:txbxContent>
              </v:textbox>
            </v:rect>
            <v:group id="Group 2508" o:spid="_x0000_s2694" style="position:absolute;left:1813;top:2147;width:8484;height:7363" coordorigin="1813,2147" coordsize="8484,73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zptwwAAAN0AAAAP&#10;AAAAAAAAAAAAAAAAAKoCAABkcnMvZG93bnJldi54bWxQSwUGAAAAAAQABAD6AAAAmgMAAAAA&#10;">
              <v:group id="Group 2488" o:spid="_x0000_s2695" style="position:absolute;left:2055;top:2747;width:4304;height:3442" coordorigin="1920,2743" coordsize="4304,3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ef9sUAAADdAAAADwAAAGRycy9kb3ducmV2LnhtbERPS2vCQBC+F/wPywi9&#10;1U0irSV1FREtPUjBRCi9DdkxCWZnQ3bN4993C4Xe5uN7zno7mkb01LnasoJ4EYEgLqyuuVRwyY9P&#10;ryCcR9bYWCYFEznYbmYPa0y1HfhMfeZLEULYpaig8r5NpXRFRQbdwrbEgbvazqAPsCul7nAI4aaR&#10;SRS9SIM1h4YKW9pXVNyyu1HwPuCwW8aH/nS77qfv/Pnz6xSTUo/zcfcGwtPo/8V/7g8d5ifRCn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23n/bFAAAA3QAA&#10;AA8AAAAAAAAAAAAAAAAAqgIAAGRycy9kb3ducmV2LnhtbFBLBQYAAAAABAAEAPoAAACcAwAAAAA=&#10;">
                <v:shape id="Text Box 19" o:spid="_x0000_s2696" type="#_x0000_t202" style="position:absolute;left:1920;top:3073;width:2058;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8E1cQA&#10;AADdAAAADwAAAGRycy9kb3ducmV2LnhtbESPQWvCQBCF7wX/wzJCb3VjLEWjq4ggCBahUTwP2TEJ&#10;ZmdDdjXpv3cOhd5meG/e+2a1GVyjntSF2rOB6SQBRVx4W3Np4HLef8xBhYhssfFMBn4pwGY9elth&#10;Zn3PP/TMY6kkhEOGBqoY20zrUFTkMEx8SyzazXcOo6xdqW2HvYS7RqdJ8qUd1iwNFba0q6i45w9n&#10;IKTNaZb3Ax1xoT8v1933gU5zY97Hw3YJKtIQ/81/1wcr+GkiuPKNjK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vBNXEAAAA3QAAAA8AAAAAAAAAAAAAAAAAmAIAAGRycy9k&#10;b3ducmV2LnhtbFBLBQYAAAAABAAEAPUAAACJAwAAAAA=&#10;" fillcolor="#c9b5e8" strokecolor="#795d9c">
                  <v:fill color2="#f0eaf9" rotate="t" angle="180" colors="0 #c9b5e8;22938f #d9cbee;1 #f0eaf9" focus="100%" type="gradient"/>
                  <v:shadow on="t" color="black" opacity="24903f" origin=",.5" offset="0,.55556mm"/>
                  <v:textbox style="mso-fit-shape-to-text:t">
                    <w:txbxContent>
                      <w:p w14:paraId="3334576A" w14:textId="77777777" w:rsidR="005F0000" w:rsidRPr="006265E2" w:rsidRDefault="005F0000" w:rsidP="006D32A6">
                        <w:pPr>
                          <w:rPr>
                            <w:b/>
                            <w:sz w:val="18"/>
                            <w:szCs w:val="18"/>
                          </w:rPr>
                        </w:pPr>
                        <w:r w:rsidRPr="006265E2">
                          <w:rPr>
                            <w:rFonts w:hint="eastAsia"/>
                            <w:b/>
                            <w:sz w:val="18"/>
                            <w:szCs w:val="18"/>
                          </w:rPr>
                          <w:t>1</w:t>
                        </w:r>
                        <w:r w:rsidRPr="006265E2">
                          <w:rPr>
                            <w:rFonts w:hint="eastAsia"/>
                            <w:b/>
                            <w:sz w:val="18"/>
                            <w:szCs w:val="18"/>
                          </w:rPr>
                          <w:t>．信息</w:t>
                        </w:r>
                        <w:r w:rsidRPr="006265E2">
                          <w:rPr>
                            <w:b/>
                            <w:sz w:val="18"/>
                            <w:szCs w:val="18"/>
                          </w:rPr>
                          <w:t>录入与报盘</w:t>
                        </w:r>
                      </w:p>
                    </w:txbxContent>
                  </v:textbox>
                </v:shape>
                <v:group id="Group 26" o:spid="_x0000_s2697" style="position:absolute;left:1934;top:2743;width:4290;height:3442" coordorigin="593,1346" coordsize="4695,3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2SuH8UAAADdAAAADwAAAGRycy9kb3ducmV2LnhtbERPS2vCQBC+F/wPywi9&#10;1U0iLTZ1FREtPUjBRCi9DdkxCWZnQ3bN4993C4Xe5uN7zno7mkb01LnasoJ4EYEgLqyuuVRwyY9P&#10;KxDOI2tsLJOCiRxsN7OHNabaDnymPvOlCCHsUlRQed+mUrqiIoNuYVviwF1tZ9AH2JVSdziEcNPI&#10;JIpepMGaQ0OFLe0rKm7Z3Sh4H3DYLeNDf7pd99N3/vz5dYpJqcf5uHsD4Wn0/+I/94cO85PoFX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Nkrh/FAAAA3QAA&#10;AA8AAAAAAAAAAAAAAAAAqgIAAGRycy9kb3ducmV2LnhtbFBLBQYAAAAABAAEAPoAAACcAwAAAAA=&#10;">
                  <v:shape id="AutoShape 2491" o:spid="_x0000_s2698" type="#_x0000_t32" style="position:absolute;left:3098;top:1346;width:0;height:7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BH4MUAAADdAAAADwAAAGRycy9kb3ducmV2LnhtbESPQUvDQBCF74L/YRmhl2A3LSIldltE&#10;EYoHwbaUHofsmASzs2F3msZ/7xwEbzO8N+99s95OoTcjpdxFdrCYl2CI6+g7bhwcD2/3KzBZkD32&#10;kcnBD2XYbm5v1lj5eOVPGvfSGA3hXKGDVmSorM11SwHzPA7Eqn3FFFB0TY31Ca8aHnq7LMtHG7Bj&#10;bWhxoJeW6u/9JTgQKtKIp3iSh4/zKhb+8H4pXp2b3U3PT2CEJvk3/13vvOIvF8qv3+gId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xBH4MUAAADdAAAADwAAAAAAAAAA&#10;AAAAAAChAgAAZHJzL2Rvd25yZXYueG1sUEsFBgAAAAAEAAQA+QAAAJMDAAAAAA==&#10;" strokecolor="#43954c">
                    <v:stroke endarrow="block"/>
                  </v:shape>
                  <v:rect id="Rectangle 8" o:spid="_x0000_s2699" style="position:absolute;left:593;top:2069;width:4695;height:24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In8UA&#10;AADdAAAADwAAAGRycy9kb3ducmV2LnhtbESPS2vDMBCE74X8B7GB3BrZObTFiRySUIOvdUtob4u1&#10;fhBrZSzFj38fFQq97TKz880ejrPpxEiDay0riLcRCOLS6pZrBV+f2fMbCOeRNXaWScFCDo7p6umA&#10;ibYTf9BY+FqEEHYJKmi87xMpXdmQQbe1PXHQKjsY9GEdaqkHnEK46eQuil6kwZYDocGeLg2Vt+Ju&#10;Aje7jvZ7zt+r1/vyc81OdK4jUmqznk97EJ5m/2/+u851qL+LY/j9Jowg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ifxQAAAN0AAAAPAAAAAAAAAAAAAAAAAJgCAABkcnMv&#10;ZG93bnJldi54bWxQSwUGAAAAAAQABAD1AAAAigMAAAAA&#10;" fillcolor="#dafda7" strokecolor="#95b74f">
                    <v:fill color2="#f5ffe6" rotate="t" angle="180" colors="0 #dafda7;22938f #e4fdc2;1 #f5ffe6" focus="100%" type="gradient"/>
                    <v:shadow on="t" color="black" opacity="24903f" origin=",.5" offset="0,.55556mm"/>
                    <v:textbox>
                      <w:txbxContent>
                        <w:p w14:paraId="7741DFF8" w14:textId="77777777" w:rsidR="005F0000" w:rsidRPr="006265E2" w:rsidRDefault="005F0000" w:rsidP="006D32A6">
                          <w:pPr>
                            <w:spacing w:line="360" w:lineRule="auto"/>
                            <w:rPr>
                              <w:sz w:val="18"/>
                              <w:szCs w:val="18"/>
                            </w:rPr>
                          </w:pPr>
                          <w:r w:rsidRPr="006265E2">
                            <w:rPr>
                              <w:rFonts w:hint="eastAsia"/>
                              <w:sz w:val="18"/>
                              <w:szCs w:val="18"/>
                            </w:rPr>
                            <w:t>学校登陆“</w:t>
                          </w:r>
                          <w:r w:rsidRPr="006265E2">
                            <w:rPr>
                              <w:sz w:val="18"/>
                              <w:szCs w:val="18"/>
                            </w:rPr>
                            <w:t>北京市社会保险网上服务平台</w:t>
                          </w:r>
                          <w:r w:rsidRPr="006265E2">
                            <w:rPr>
                              <w:rFonts w:hint="eastAsia"/>
                              <w:sz w:val="18"/>
                              <w:szCs w:val="18"/>
                            </w:rPr>
                            <w:t>”下载</w:t>
                          </w:r>
                          <w:r w:rsidRPr="006265E2">
                            <w:rPr>
                              <w:sz w:val="18"/>
                              <w:szCs w:val="18"/>
                            </w:rPr>
                            <w:t>专区，</w:t>
                          </w:r>
                          <w:r w:rsidRPr="006265E2">
                            <w:rPr>
                              <w:rFonts w:hint="eastAsia"/>
                              <w:sz w:val="18"/>
                              <w:szCs w:val="18"/>
                            </w:rPr>
                            <w:t>下载“一老一小</w:t>
                          </w:r>
                          <w:r w:rsidRPr="006265E2">
                            <w:rPr>
                              <w:sz w:val="18"/>
                              <w:szCs w:val="18"/>
                            </w:rPr>
                            <w:t>数据采集软件</w:t>
                          </w:r>
                          <w:r w:rsidRPr="006265E2">
                            <w:rPr>
                              <w:rFonts w:hint="eastAsia"/>
                              <w:sz w:val="18"/>
                              <w:szCs w:val="18"/>
                            </w:rPr>
                            <w:t>安装程序</w:t>
                          </w:r>
                          <w:r w:rsidRPr="006265E2">
                            <w:rPr>
                              <w:sz w:val="18"/>
                              <w:szCs w:val="18"/>
                            </w:rPr>
                            <w:t>（</w:t>
                          </w:r>
                          <w:r w:rsidRPr="006265E2">
                            <w:rPr>
                              <w:rFonts w:hint="eastAsia"/>
                              <w:sz w:val="18"/>
                              <w:szCs w:val="18"/>
                            </w:rPr>
                            <w:t>学校</w:t>
                          </w:r>
                          <w:r w:rsidRPr="006265E2">
                            <w:rPr>
                              <w:sz w:val="18"/>
                              <w:szCs w:val="18"/>
                            </w:rPr>
                            <w:t>版）</w:t>
                          </w:r>
                          <w:r w:rsidRPr="006265E2">
                            <w:rPr>
                              <w:rFonts w:hint="eastAsia"/>
                              <w:sz w:val="18"/>
                              <w:szCs w:val="18"/>
                            </w:rPr>
                            <w:t>”及</w:t>
                          </w:r>
                          <w:r w:rsidRPr="006265E2">
                            <w:rPr>
                              <w:sz w:val="18"/>
                              <w:szCs w:val="18"/>
                            </w:rPr>
                            <w:t>最新版升级补丁</w:t>
                          </w:r>
                          <w:r w:rsidRPr="006265E2">
                            <w:rPr>
                              <w:rFonts w:hint="eastAsia"/>
                              <w:sz w:val="18"/>
                              <w:szCs w:val="18"/>
                            </w:rPr>
                            <w:t>，</w:t>
                          </w:r>
                          <w:r w:rsidRPr="006265E2">
                            <w:rPr>
                              <w:sz w:val="18"/>
                              <w:szCs w:val="18"/>
                            </w:rPr>
                            <w:t>打开软件</w:t>
                          </w:r>
                          <w:r w:rsidRPr="006265E2">
                            <w:rPr>
                              <w:rFonts w:hint="eastAsia"/>
                              <w:sz w:val="18"/>
                              <w:szCs w:val="18"/>
                            </w:rPr>
                            <w:t>录入信息，保存后打印相关表格并导出报盘文件，将报盘文件存入</w:t>
                          </w:r>
                          <w:r w:rsidRPr="006265E2">
                            <w:rPr>
                              <w:rFonts w:hint="eastAsia"/>
                              <w:sz w:val="18"/>
                              <w:szCs w:val="18"/>
                            </w:rPr>
                            <w:t>U</w:t>
                          </w:r>
                          <w:r w:rsidRPr="006265E2">
                            <w:rPr>
                              <w:rFonts w:hint="eastAsia"/>
                              <w:sz w:val="18"/>
                              <w:szCs w:val="18"/>
                            </w:rPr>
                            <w:t>盘</w:t>
                          </w:r>
                        </w:p>
                        <w:p w14:paraId="353A2F65" w14:textId="77777777" w:rsidR="005F0000" w:rsidRPr="006265E2" w:rsidRDefault="005F0000" w:rsidP="006D32A6">
                          <w:pPr>
                            <w:spacing w:line="276" w:lineRule="auto"/>
                            <w:rPr>
                              <w:sz w:val="18"/>
                              <w:szCs w:val="18"/>
                            </w:rPr>
                          </w:pPr>
                        </w:p>
                      </w:txbxContent>
                    </v:textbox>
                  </v:rect>
                </v:group>
              </v:group>
              <v:roundrect id="AutoShape 6" o:spid="_x0000_s2700" style="position:absolute;left:1813;top:2147;width:6737;height:6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LcNcQA&#10;AADdAAAADwAAAGRycy9kb3ducmV2LnhtbERPTWvCQBC9F/wPywheim4SaNDoKiIoVgql6sHjkB2T&#10;YHY27K6a/vtuodDbPN7nLFa9acWDnG8sK0gnCQji0uqGKwXn03Y8BeEDssbWMin4Jg+r5eBlgYW2&#10;T/6ixzFUIoawL1BBHUJXSOnLmgz6ie2II3e1zmCI0FVSO3zGcNPKLElyabDh2FBjR5uaytvxbhQc&#10;DpuLm71d30NqTvn+84Nyu3tVajTs13MQgfrwL/5z73Wcn6UZ/H4TT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y3DXEAAAA3QAAAA8AAAAAAAAAAAAAAAAAmAIAAGRycy9k&#10;b3ducmV2LnhtbFBLBQYAAAAABAAEAPUAAACJAwAAAAA=&#10;" fillcolor="#a3c4ff" strokecolor="#457ab9">
                <v:fill color2="#e5eeff" rotate="t" angle="180" colors="0 #a3c4ff;22938f #bfd5ff;1 #e5eeff" focus="100%" type="gradient"/>
                <v:shadow on="t" color="black" opacity="24903f" origin=",.5" offset="0,.55556mm"/>
                <v:textbox>
                  <w:txbxContent>
                    <w:p w14:paraId="6B5DAE5A" w14:textId="77777777" w:rsidR="005F0000" w:rsidRPr="00610145" w:rsidRDefault="005F0000" w:rsidP="006D32A6">
                      <w:pPr>
                        <w:jc w:val="center"/>
                        <w:rPr>
                          <w:rFonts w:ascii="华文中宋" w:eastAsia="华文中宋" w:hAnsi="华文中宋"/>
                          <w:b/>
                          <w:color w:val="000000"/>
                          <w:sz w:val="32"/>
                        </w:rPr>
                      </w:pPr>
                      <w:r w:rsidRPr="00E02492">
                        <w:rPr>
                          <w:rFonts w:hint="eastAsia"/>
                          <w:b/>
                          <w:sz w:val="32"/>
                        </w:rPr>
                        <w:t>学校集中办理城镇居民基本医疗保险流程图</w:t>
                      </w:r>
                    </w:p>
                  </w:txbxContent>
                </v:textbox>
              </v:roundrect>
              <v:shape id="AutoShape 45" o:spid="_x0000_s2701" type="#_x0000_t66" style="position:absolute;left:6402;top:7112;width:545;height:3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LKAsEA&#10;AADdAAAADwAAAGRycy9kb3ducmV2LnhtbERP22rCQBB9L/gPywh9KXVjAqlEV5GANH007QcM2ckF&#10;s7Mhu5r4965Q8G0O5zq7w2x6caPRdZYVrFcRCOLK6o4bBX+/p88NCOeRNfaWScGdHBz2i7cdZtpO&#10;fKZb6RsRQthlqKD1fsikdFVLBt3KDsSBq+1o0Ac4NlKPOIVw08s4ilJpsOPQ0OJAeUvVpbwaBfl3&#10;nX7oa1Ee06b+IdltvpK8Uup9OR+3IDzN/iX+dxc6zI/XCTy/CSfI/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SygLBAAAA3QAAAA8AAAAAAAAAAAAAAAAAmAIAAGRycy9kb3du&#10;cmV2LnhtbFBLBQYAAAAABAAEAPUAAACGAwAAAAA=&#10;" fillcolor="#dce6f2" strokecolor="#4f81bd" strokeweight="2.5pt"/>
              <v:rect id="Rectangle 44" o:spid="_x0000_s2702" style="position:absolute;left:6714;top:5222;width:3583;height:38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K+28QA&#10;AADdAAAADwAAAGRycy9kb3ducmV2LnhtbERP32vCMBB+H/g/hBP2tqbKKKUaRcSxURjFboiPR3Nr&#10;y5pLSaJ2//0yGPh2H9/PW28nM4grOd9bVrBIUhDEjdU9two+P16echA+IGscLJOCH/Kw3cwe1lho&#10;e+MjXevQihjCvkAFXQhjIaVvOjLoEzsSR+7LOoMhQtdK7fAWw80gl2maSYM9x4YOR9p31HzXF6Ng&#10;rHyF51OZnV8HV+7fy0N2yVOlHufTbgUi0BTu4n/3m47zl4tn+Psmni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SvtvEAAAA3QAAAA8AAAAAAAAAAAAAAAAAmAIAAGRycy9k&#10;b3ducmV2LnhtbFBLBQYAAAAABAAEAPUAAACJAwAAAAA=&#10;" fillcolor="#fdeada" strokecolor="#f79646" strokeweight="1pt">
                <v:stroke dashstyle="dash"/>
                <v:shadow color="#868686"/>
                <v:textbox>
                  <w:txbxContent>
                    <w:p w14:paraId="2970BC5B" w14:textId="77777777" w:rsidR="005F0000" w:rsidRPr="00610145" w:rsidRDefault="005F0000" w:rsidP="00D760CB">
                      <w:pPr>
                        <w:rPr>
                          <w:rFonts w:ascii="宋体" w:hAnsi="宋体"/>
                          <w:b/>
                          <w:sz w:val="20"/>
                        </w:rPr>
                      </w:pPr>
                      <w:r w:rsidRPr="00610145">
                        <w:rPr>
                          <w:rFonts w:ascii="宋体" w:hAnsi="宋体" w:hint="eastAsia"/>
                          <w:b/>
                          <w:sz w:val="20"/>
                        </w:rPr>
                        <w:t>相关</w:t>
                      </w:r>
                      <w:r w:rsidRPr="00610145">
                        <w:rPr>
                          <w:rFonts w:ascii="宋体" w:hAnsi="宋体"/>
                          <w:b/>
                          <w:sz w:val="20"/>
                        </w:rPr>
                        <w:t>材料说明：</w:t>
                      </w:r>
                    </w:p>
                    <w:p w14:paraId="64F6BCFB" w14:textId="77777777" w:rsidR="005F0000" w:rsidRPr="00610145" w:rsidRDefault="005F0000" w:rsidP="00D760CB">
                      <w:pPr>
                        <w:rPr>
                          <w:rFonts w:ascii="宋体" w:hAnsi="宋体"/>
                          <w:sz w:val="20"/>
                        </w:rPr>
                      </w:pPr>
                      <w:r w:rsidRPr="00610145">
                        <w:rPr>
                          <w:rFonts w:ascii="宋体" w:hAnsi="宋体" w:hint="eastAsia"/>
                          <w:sz w:val="20"/>
                        </w:rPr>
                        <w:t>1、</w:t>
                      </w:r>
                      <w:r w:rsidRPr="00610145">
                        <w:rPr>
                          <w:rFonts w:ascii="宋体" w:hAnsi="宋体"/>
                          <w:sz w:val="20"/>
                        </w:rPr>
                        <w:t>新参保需提交的材料：</w:t>
                      </w:r>
                    </w:p>
                    <w:p w14:paraId="68BCE5CA" w14:textId="77777777" w:rsidR="005F0000" w:rsidRPr="00610145" w:rsidRDefault="005F0000" w:rsidP="00D760CB">
                      <w:pPr>
                        <w:rPr>
                          <w:rFonts w:ascii="宋体" w:hAnsi="宋体"/>
                          <w:sz w:val="20"/>
                        </w:rPr>
                      </w:pPr>
                      <w:r w:rsidRPr="00610145">
                        <w:rPr>
                          <w:rFonts w:ascii="宋体" w:hAnsi="宋体" w:hint="eastAsia"/>
                          <w:sz w:val="20"/>
                        </w:rPr>
                        <w:t>①参保</w:t>
                      </w:r>
                      <w:r w:rsidRPr="00610145">
                        <w:rPr>
                          <w:rFonts w:ascii="宋体" w:hAnsi="宋体"/>
                          <w:sz w:val="20"/>
                        </w:rPr>
                        <w:t>人</w:t>
                      </w:r>
                      <w:r w:rsidRPr="00610145">
                        <w:rPr>
                          <w:rFonts w:ascii="宋体" w:hAnsi="宋体" w:hint="eastAsia"/>
                          <w:sz w:val="20"/>
                        </w:rPr>
                        <w:t>户口本原件及首页、本人页复印件一式二份；</w:t>
                      </w:r>
                    </w:p>
                    <w:p w14:paraId="31C852D8" w14:textId="77777777" w:rsidR="005F0000" w:rsidRPr="00610145" w:rsidRDefault="005F0000" w:rsidP="00D760CB">
                      <w:pPr>
                        <w:rPr>
                          <w:rFonts w:ascii="宋体" w:hAnsi="宋体"/>
                          <w:sz w:val="20"/>
                        </w:rPr>
                      </w:pPr>
                      <w:r w:rsidRPr="00610145">
                        <w:rPr>
                          <w:rFonts w:ascii="宋体" w:hAnsi="宋体" w:hint="eastAsia"/>
                          <w:sz w:val="20"/>
                        </w:rPr>
                        <w:t>②</w:t>
                      </w:r>
                      <w:r w:rsidRPr="00610145">
                        <w:rPr>
                          <w:rFonts w:ascii="宋体" w:hAnsi="宋体"/>
                          <w:sz w:val="20"/>
                        </w:rPr>
                        <w:t>参保人</w:t>
                      </w:r>
                      <w:r w:rsidRPr="00610145">
                        <w:rPr>
                          <w:rFonts w:ascii="宋体" w:hAnsi="宋体" w:hint="eastAsia"/>
                          <w:sz w:val="20"/>
                        </w:rPr>
                        <w:t>1寸白底彩照一张；</w:t>
                      </w:r>
                    </w:p>
                    <w:p w14:paraId="6D1F07DA" w14:textId="77777777" w:rsidR="005F0000" w:rsidRPr="00610145" w:rsidRDefault="005F0000" w:rsidP="00D760CB">
                      <w:pPr>
                        <w:rPr>
                          <w:rFonts w:ascii="宋体" w:hAnsi="宋体"/>
                          <w:sz w:val="20"/>
                        </w:rPr>
                      </w:pPr>
                      <w:r w:rsidRPr="00610145">
                        <w:rPr>
                          <w:rFonts w:ascii="宋体" w:hAnsi="宋体" w:hint="eastAsia"/>
                          <w:sz w:val="20"/>
                        </w:rPr>
                        <w:t>③存有人员参保信息的U盘；</w:t>
                      </w:r>
                    </w:p>
                    <w:p w14:paraId="5A7D18CD" w14:textId="77777777" w:rsidR="005F0000" w:rsidRPr="00610145" w:rsidRDefault="005F0000" w:rsidP="00D760CB">
                      <w:pPr>
                        <w:rPr>
                          <w:rFonts w:ascii="宋体" w:hAnsi="宋体"/>
                          <w:sz w:val="20"/>
                        </w:rPr>
                      </w:pPr>
                      <w:r w:rsidRPr="00610145">
                        <w:rPr>
                          <w:rFonts w:ascii="宋体" w:hAnsi="宋体" w:hint="eastAsia"/>
                          <w:sz w:val="20"/>
                        </w:rPr>
                        <w:t>④《北京市社会保险参保人员增加表》一式二份，加盖</w:t>
                      </w:r>
                      <w:r w:rsidRPr="00610145">
                        <w:rPr>
                          <w:rFonts w:ascii="宋体" w:hAnsi="宋体"/>
                          <w:sz w:val="20"/>
                        </w:rPr>
                        <w:t>公章</w:t>
                      </w:r>
                      <w:r w:rsidRPr="00610145">
                        <w:rPr>
                          <w:rFonts w:ascii="宋体" w:hAnsi="宋体" w:hint="eastAsia"/>
                          <w:sz w:val="20"/>
                        </w:rPr>
                        <w:t xml:space="preserve">； </w:t>
                      </w:r>
                      <w:r w:rsidRPr="00610145">
                        <w:rPr>
                          <w:rFonts w:ascii="宋体" w:hAnsi="宋体" w:hint="eastAsia"/>
                          <w:sz w:val="20"/>
                        </w:rPr>
                        <w:br/>
                        <w:t>⑤《个人参加城镇居民大病医疗保险信息登记表》一式二份，</w:t>
                      </w:r>
                      <w:r w:rsidRPr="00610145">
                        <w:rPr>
                          <w:rFonts w:ascii="宋体" w:hAnsi="宋体"/>
                          <w:sz w:val="20"/>
                        </w:rPr>
                        <w:t>加盖公章</w:t>
                      </w:r>
                      <w:r w:rsidRPr="00610145">
                        <w:rPr>
                          <w:rFonts w:ascii="宋体" w:hAnsi="宋体" w:hint="eastAsia"/>
                          <w:sz w:val="20"/>
                        </w:rPr>
                        <w:t>，</w:t>
                      </w:r>
                    </w:p>
                    <w:p w14:paraId="0C2D4BD0" w14:textId="77777777" w:rsidR="005F0000" w:rsidRPr="00610145" w:rsidRDefault="005F0000" w:rsidP="00D760CB">
                      <w:pPr>
                        <w:rPr>
                          <w:rFonts w:ascii="宋体" w:hAnsi="宋体"/>
                          <w:sz w:val="20"/>
                        </w:rPr>
                      </w:pPr>
                      <w:r w:rsidRPr="00610145">
                        <w:rPr>
                          <w:rFonts w:ascii="宋体" w:hAnsi="宋体" w:hint="eastAsia"/>
                          <w:sz w:val="20"/>
                        </w:rPr>
                        <w:t>其中</w:t>
                      </w:r>
                      <w:r w:rsidRPr="00610145">
                        <w:rPr>
                          <w:rFonts w:ascii="宋体" w:hAnsi="宋体"/>
                          <w:sz w:val="20"/>
                        </w:rPr>
                        <w:t>一份</w:t>
                      </w:r>
                      <w:r w:rsidRPr="00610145">
                        <w:rPr>
                          <w:rFonts w:ascii="宋体" w:hAnsi="宋体" w:hint="eastAsia"/>
                          <w:sz w:val="20"/>
                        </w:rPr>
                        <w:t>请</w:t>
                      </w:r>
                      <w:r w:rsidRPr="00610145">
                        <w:rPr>
                          <w:rFonts w:ascii="宋体" w:hAnsi="宋体"/>
                          <w:sz w:val="20"/>
                        </w:rPr>
                        <w:t>粘贴</w:t>
                      </w:r>
                      <w:r w:rsidRPr="00610145">
                        <w:rPr>
                          <w:rFonts w:ascii="宋体" w:hAnsi="宋体" w:hint="eastAsia"/>
                          <w:sz w:val="20"/>
                        </w:rPr>
                        <w:t>参保人</w:t>
                      </w:r>
                      <w:r w:rsidRPr="00610145">
                        <w:rPr>
                          <w:rFonts w:ascii="宋体" w:hAnsi="宋体"/>
                          <w:sz w:val="20"/>
                        </w:rPr>
                        <w:t>照片</w:t>
                      </w:r>
                      <w:r w:rsidRPr="00610145">
                        <w:rPr>
                          <w:rFonts w:ascii="宋体" w:hAnsi="宋体" w:hint="eastAsia"/>
                          <w:sz w:val="20"/>
                        </w:rPr>
                        <w:t>。</w:t>
                      </w:r>
                    </w:p>
                    <w:p w14:paraId="40C22E26" w14:textId="77777777" w:rsidR="005F0000" w:rsidRPr="00610145" w:rsidRDefault="005F0000" w:rsidP="00D760CB">
                      <w:pPr>
                        <w:rPr>
                          <w:rFonts w:ascii="宋体" w:hAnsi="宋体"/>
                          <w:sz w:val="20"/>
                        </w:rPr>
                      </w:pPr>
                      <w:r w:rsidRPr="00610145">
                        <w:rPr>
                          <w:rFonts w:ascii="宋体" w:hAnsi="宋体" w:hint="eastAsia"/>
                          <w:sz w:val="20"/>
                        </w:rPr>
                        <w:t>2、</w:t>
                      </w:r>
                      <w:r w:rsidRPr="00610145">
                        <w:rPr>
                          <w:rFonts w:ascii="宋体" w:hAnsi="宋体"/>
                          <w:sz w:val="20"/>
                        </w:rPr>
                        <w:t>续费需提交的材料：</w:t>
                      </w:r>
                    </w:p>
                    <w:p w14:paraId="74713B7F" w14:textId="77777777" w:rsidR="005F0000" w:rsidRPr="00E02492" w:rsidRDefault="005F0000" w:rsidP="00D760CB">
                      <w:pPr>
                        <w:rPr>
                          <w:sz w:val="20"/>
                        </w:rPr>
                      </w:pPr>
                      <w:r w:rsidRPr="00610145">
                        <w:rPr>
                          <w:rFonts w:ascii="宋体" w:hAnsi="宋体" w:hint="eastAsia"/>
                          <w:sz w:val="20"/>
                        </w:rPr>
                        <w:t>《北京市社会保险参保人员增加表》一式二份，加盖</w:t>
                      </w:r>
                      <w:r w:rsidRPr="00610145">
                        <w:rPr>
                          <w:rFonts w:ascii="宋体" w:hAnsi="宋体"/>
                          <w:sz w:val="20"/>
                        </w:rPr>
                        <w:t>公章</w:t>
                      </w:r>
                    </w:p>
                  </w:txbxContent>
                </v:textbox>
              </v:rect>
              <v:group id="组合 37" o:spid="_x0000_s2703" style="position:absolute;left:3045;top:7862;width:2595;height:1648" coordorigin="542,-3569" coordsize="17399,106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8DLHwwAAAN0AAAAP&#10;AAAAAAAAAAAAAAAAAKoCAABkcnMvZG93bnJldi54bWxQSwUGAAAAAAQABAD6AAAAmgMAAAAA&#10;">
                <v:shape id="AutoShape 17" o:spid="_x0000_s2704" type="#_x0000_t32" style="position:absolute;left:9139;top:-3569;width:0;height:665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V6D8MAAADdAAAADwAAAGRycy9kb3ducmV2LnhtbERPTWvCQBC9F/oflin0EupGEZHUVUpL&#10;oXgo1Ih4HLJjEszOht0xxn/fFQq9zeN9zmozuk4NFGLr2cB0koMirrxtuTawLz9flqCiIFvsPJOB&#10;G0XYrB8fVlhYf+UfGnZSqxTCsUADjUhfaB2rhhzGie+JE3fywaEkGGptA15TuOv0LM8X2mHLqaHB&#10;nt4bqs67izMglIUBD/4g8+/j0me23F6yD2Oen8a3V1BCo/yL/9xfNs2fTRdw/yado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1eg/DAAAA3QAAAA8AAAAAAAAAAAAA&#10;AAAAoQIAAGRycy9kb3ducmV2LnhtbFBLBQYAAAAABAAEAPkAAACRAwAAAAA=&#10;" strokecolor="#43954c">
                  <v:stroke endarrow="block"/>
                </v:shape>
                <v:shape id="AutoShape 18" o:spid="_x0000_s2705" type="#_x0000_t176" style="position:absolute;left:542;top:3059;width:17399;height:39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mAsAA&#10;AADdAAAADwAAAGRycy9kb3ducmV2LnhtbERPTWvDMAy9F/ofjAq7tU4LW0sap4zBYOzWbvQsbDUJ&#10;s+QQe0n27+dBYTc93qeq08xejTTELoiB7aYARWKD66Qx8Pnxuj6AignFoQ9CBn4owqleLiosXZjk&#10;TOMlNSqHSCzRQJtSX2odbUuMcRN6kszdwsCYMhwa7Qaccjh7vSuKJ83YSW5osaeXluzX5ZsN+Md4&#10;69jZw3mME1t/fb9yg8Y8rObnI6hEc/oX391vLs/fbffw900+Q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wmAsAAAADdAAAADwAAAAAAAAAAAAAAAACYAgAAZHJzL2Rvd25y&#10;ZXYueG1sUEsFBgAAAAAEAAQA9QAAAIUDAAAAAA==&#10;" fillcolor="#ffa2a1" strokecolor="#bc4643">
                  <v:fill color2="#ffe5e5" rotate="t" angle="180" colors="0 #ffa2a1;22938f #ffbebd;1 #ffe5e5" focus="100%" type="gradient"/>
                  <v:shadow on="t" color="black" opacity="24903f" origin=",.5" offset="0,.55556mm"/>
                  <v:textbox>
                    <w:txbxContent>
                      <w:p w14:paraId="40C4FD64" w14:textId="77777777" w:rsidR="005F0000" w:rsidRPr="00E02492" w:rsidRDefault="005F0000" w:rsidP="006D32A6">
                        <w:pPr>
                          <w:jc w:val="center"/>
                          <w:rPr>
                            <w:b/>
                            <w:sz w:val="28"/>
                          </w:rPr>
                        </w:pPr>
                        <w:r w:rsidRPr="00E02492">
                          <w:rPr>
                            <w:rFonts w:hint="eastAsia"/>
                            <w:b/>
                            <w:sz w:val="28"/>
                          </w:rPr>
                          <w:t>业务办理完毕</w:t>
                        </w:r>
                      </w:p>
                    </w:txbxContent>
                  </v:textbox>
                </v:shape>
              </v:group>
              <v:shape id="AutoShape 7" o:spid="_x0000_s2706" type="#_x0000_t32" style="position:absolute;left:4395;top:6189;width:0;height:7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ZL5sUAAADdAAAADwAAAGRycy9kb3ducmV2LnhtbESPQUvDQBCF74L/YRmhl2A3LSIldltE&#10;EYoHwbaUHofsmASzs2F3msZ/7xwEbzO8N+99s95OoTcjpdxFdrCYl2CI6+g7bhwcD2/3KzBZkD32&#10;kcnBD2XYbm5v1lj5eOVPGvfSGA3hXKGDVmSorM11SwHzPA7Eqn3FFFB0TY31Ca8aHnq7LMtHG7Bj&#10;bWhxoJeW6u/9JTgQKtKIp3iSh4/zKhb+8H4pXp2b3U3PT2CEJvk3/13vvOIvF4qr3+gId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ZL5sUAAADdAAAADwAAAAAAAAAA&#10;AAAAAAChAgAAZHJzL2Rvd25yZXYueG1sUEsFBgAAAAAEAAQA+QAAAJMDAAAAAA==&#10;" strokecolor="#43954c">
                <v:stroke endarrow="block"/>
              </v:shape>
              <v:rect id="Rectangle 37" o:spid="_x0000_s2707" style="position:absolute;left:2055;top:6979;width:4319;height:1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xEmcUA&#10;AADdAAAADwAAAGRycy9kb3ducmV2LnhtbESPQWvCQBCF7wX/wzKF3urGHKqmrhJLA7lWJdjbkB2T&#10;0OxsyK4x+fddQfA2w3vzvjeb3WhaMVDvGssKFvMIBHFpdcOVgtMxe1+BcB5ZY2uZFEzkYLedvWww&#10;0fbGPzQcfCVCCLsEFdTed4mUrqzJoJvbjjhoF9sb9GHtK6l7vIVw08o4ij6kwYYDocaOvmoq/w5X&#10;E7hZMdjzmH9fltfpt8hS2lcRKfX2OqafIDyN/ml+XOc61I8Xa7h/E0aQ2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7ESZxQAAAN0AAAAPAAAAAAAAAAAAAAAAAJgCAABkcnMv&#10;ZG93bnJldi54bWxQSwUGAAAAAAQABAD1AAAAigMAAAAA&#10;" fillcolor="#dafda7" strokecolor="#95b74f">
                <v:fill color2="#f5ffe6" rotate="t" angle="180" colors="0 #dafda7;22938f #e4fdc2;1 #f5ffe6" focus="100%" type="gradient"/>
                <v:shadow on="t" color="black" opacity="24903f" origin=",.5" offset="0,.55556mm"/>
                <v:textbox>
                  <w:txbxContent>
                    <w:p w14:paraId="21CF4D26" w14:textId="77777777" w:rsidR="005F0000" w:rsidRPr="006265E2" w:rsidRDefault="005F0000" w:rsidP="00D760CB">
                      <w:pPr>
                        <w:spacing w:line="360" w:lineRule="auto"/>
                        <w:ind w:rightChars="2" w:right="5"/>
                        <w:jc w:val="left"/>
                        <w:rPr>
                          <w:sz w:val="18"/>
                          <w:szCs w:val="18"/>
                        </w:rPr>
                      </w:pPr>
                      <w:r w:rsidRPr="006265E2">
                        <w:rPr>
                          <w:rFonts w:hint="eastAsia"/>
                          <w:sz w:val="18"/>
                          <w:szCs w:val="18"/>
                        </w:rPr>
                        <w:t>学校</w:t>
                      </w:r>
                      <w:r w:rsidRPr="00610145">
                        <w:rPr>
                          <w:rFonts w:ascii="宋体" w:hAnsi="宋体" w:hint="eastAsia"/>
                          <w:sz w:val="18"/>
                          <w:szCs w:val="18"/>
                        </w:rPr>
                        <w:t>持右侧</w:t>
                      </w:r>
                      <w:r w:rsidRPr="00610145">
                        <w:rPr>
                          <w:rFonts w:ascii="宋体" w:hAnsi="宋体"/>
                          <w:sz w:val="18"/>
                          <w:szCs w:val="18"/>
                        </w:rPr>
                        <w:t>所列</w:t>
                      </w:r>
                      <w:r w:rsidRPr="00610145">
                        <w:rPr>
                          <w:rFonts w:ascii="宋体" w:hAnsi="宋体" w:hint="eastAsia"/>
                          <w:sz w:val="18"/>
                          <w:szCs w:val="18"/>
                        </w:rPr>
                        <w:t>相关材料</w:t>
                      </w:r>
                      <w:r w:rsidRPr="006265E2">
                        <w:rPr>
                          <w:rFonts w:hint="eastAsia"/>
                          <w:sz w:val="18"/>
                          <w:szCs w:val="18"/>
                        </w:rPr>
                        <w:t>到社保中心登记科办理城镇居民基本</w:t>
                      </w:r>
                      <w:r w:rsidRPr="006265E2">
                        <w:rPr>
                          <w:sz w:val="18"/>
                          <w:szCs w:val="18"/>
                        </w:rPr>
                        <w:t>医疗保险参保手续</w:t>
                      </w:r>
                    </w:p>
                    <w:p w14:paraId="28CF786F" w14:textId="77777777" w:rsidR="005F0000" w:rsidRPr="006265E2" w:rsidRDefault="005F0000" w:rsidP="006D32A6">
                      <w:pPr>
                        <w:spacing w:line="360" w:lineRule="auto"/>
                        <w:rPr>
                          <w:sz w:val="18"/>
                          <w:szCs w:val="18"/>
                        </w:rPr>
                      </w:pPr>
                    </w:p>
                  </w:txbxContent>
                </v:textbox>
              </v:rect>
              <v:shape id="Text Box 40" o:spid="_x0000_s2708" type="#_x0000_t202" style="position:absolute;left:2069;top:6497;width:2131;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DlMYA&#10;AADdAAAADwAAAGRycy9kb3ducmV2LnhtbESPzWrDQAyE74W+w6JCb806PpTiZhNCICSllybNIb0J&#10;r/yTeLXG2jru21eHQm8SM5r5tFhNoTMjDdJGdjCfZWCIy+hbrh2cPrdPL2AkIXvsIpODHxJYLe/v&#10;Flj4eOMDjcdUGw1hKdBBk1JfWCtlQwFlFnti1ao4BEy6DrX1A940PHQ2z7JnG7BlbWiwp01D5fX4&#10;HRyk9fXjy1Y7OYxvPF7Kk1TvZ3Hu8WFav4JJNKV/89/13it+niu/fqMj2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EDlMYAAADdAAAADwAAAAAAAAAAAAAAAACYAgAAZHJz&#10;L2Rvd25yZXYueG1sUEsFBgAAAAAEAAQA9QAAAIsDAAAAAA==&#10;" fillcolor="#c9b5e8" strokecolor="#795d9c">
                <v:fill color2="#f0eaf9" rotate="t" angle="180" colors="0 #c9b5e8;22938f #d9cbee;1 #f0eaf9" focus="100%" type="gradient"/>
                <v:shadow on="t" color="black" opacity="24903f" origin=",.5" offset="0,.55556mm"/>
                <v:textbox>
                  <w:txbxContent>
                    <w:p w14:paraId="0EF71740" w14:textId="77777777" w:rsidR="005F0000" w:rsidRPr="006265E2" w:rsidRDefault="005F0000" w:rsidP="006D32A6">
                      <w:pPr>
                        <w:rPr>
                          <w:sz w:val="18"/>
                          <w:szCs w:val="18"/>
                        </w:rPr>
                      </w:pPr>
                      <w:r w:rsidRPr="006265E2">
                        <w:rPr>
                          <w:rFonts w:hint="eastAsia"/>
                          <w:sz w:val="18"/>
                          <w:szCs w:val="18"/>
                        </w:rPr>
                        <w:t>2.</w:t>
                      </w:r>
                      <w:r w:rsidRPr="006265E2">
                        <w:rPr>
                          <w:rFonts w:hint="eastAsia"/>
                          <w:b/>
                          <w:sz w:val="18"/>
                          <w:szCs w:val="18"/>
                        </w:rPr>
                        <w:t>办理参保</w:t>
                      </w:r>
                      <w:r w:rsidRPr="006265E2">
                        <w:rPr>
                          <w:b/>
                          <w:sz w:val="18"/>
                          <w:szCs w:val="18"/>
                        </w:rPr>
                        <w:t>手续</w:t>
                      </w:r>
                    </w:p>
                  </w:txbxContent>
                </v:textbox>
              </v:shape>
            </v:group>
          </v:group>
        </w:pict>
      </w:r>
    </w:p>
    <w:p w14:paraId="38549556" w14:textId="77777777" w:rsidR="002E13B8" w:rsidRDefault="002E13B8" w:rsidP="00A51C20">
      <w:pPr>
        <w:spacing w:line="360" w:lineRule="auto"/>
        <w:ind w:firstLineChars="200" w:firstLine="480"/>
        <w:rPr>
          <w:rFonts w:ascii="宋体" w:hAnsi="宋体"/>
          <w:szCs w:val="24"/>
        </w:rPr>
      </w:pPr>
    </w:p>
    <w:p w14:paraId="1FF1CB6D" w14:textId="77777777" w:rsidR="00A13193" w:rsidRDefault="00A13193" w:rsidP="00A51C20">
      <w:pPr>
        <w:spacing w:line="360" w:lineRule="auto"/>
        <w:ind w:firstLineChars="200" w:firstLine="480"/>
        <w:rPr>
          <w:rFonts w:ascii="宋体" w:hAnsi="宋体"/>
          <w:szCs w:val="24"/>
        </w:rPr>
      </w:pPr>
    </w:p>
    <w:p w14:paraId="1A15DD81" w14:textId="77777777" w:rsidR="00A13193" w:rsidRDefault="00A13193" w:rsidP="00A51C20">
      <w:pPr>
        <w:spacing w:line="360" w:lineRule="auto"/>
        <w:ind w:firstLineChars="200" w:firstLine="480"/>
        <w:rPr>
          <w:rFonts w:ascii="宋体" w:hAnsi="宋体"/>
          <w:szCs w:val="24"/>
        </w:rPr>
      </w:pPr>
    </w:p>
    <w:p w14:paraId="53DF6D96" w14:textId="77777777" w:rsidR="00A13193" w:rsidRDefault="00A13193" w:rsidP="00A51C20">
      <w:pPr>
        <w:spacing w:line="360" w:lineRule="auto"/>
        <w:ind w:firstLineChars="200" w:firstLine="480"/>
        <w:rPr>
          <w:rFonts w:ascii="宋体" w:hAnsi="宋体"/>
          <w:szCs w:val="24"/>
        </w:rPr>
      </w:pPr>
    </w:p>
    <w:p w14:paraId="3D7BF786" w14:textId="77777777" w:rsidR="00A13193" w:rsidRDefault="00A13193" w:rsidP="00A51C20">
      <w:pPr>
        <w:spacing w:line="360" w:lineRule="auto"/>
        <w:ind w:firstLineChars="200" w:firstLine="480"/>
        <w:rPr>
          <w:rFonts w:ascii="宋体" w:hAnsi="宋体"/>
          <w:szCs w:val="24"/>
        </w:rPr>
      </w:pPr>
    </w:p>
    <w:p w14:paraId="57D395F6" w14:textId="77777777" w:rsidR="00A13193" w:rsidRDefault="00A13193" w:rsidP="00A51C20">
      <w:pPr>
        <w:spacing w:line="360" w:lineRule="auto"/>
        <w:ind w:firstLineChars="200" w:firstLine="480"/>
        <w:rPr>
          <w:rFonts w:ascii="宋体" w:hAnsi="宋体"/>
          <w:szCs w:val="24"/>
        </w:rPr>
      </w:pPr>
    </w:p>
    <w:p w14:paraId="6B2CE6BD" w14:textId="77777777" w:rsidR="00A13193" w:rsidRDefault="00A13193" w:rsidP="00A51C20">
      <w:pPr>
        <w:spacing w:line="360" w:lineRule="auto"/>
        <w:ind w:firstLineChars="200" w:firstLine="480"/>
        <w:rPr>
          <w:rFonts w:ascii="宋体" w:hAnsi="宋体"/>
          <w:szCs w:val="24"/>
        </w:rPr>
      </w:pPr>
    </w:p>
    <w:p w14:paraId="349CE1D6" w14:textId="77777777" w:rsidR="00A13193" w:rsidRDefault="00A13193" w:rsidP="00A51C20">
      <w:pPr>
        <w:spacing w:line="360" w:lineRule="auto"/>
        <w:ind w:firstLineChars="200" w:firstLine="480"/>
        <w:rPr>
          <w:rFonts w:ascii="宋体" w:hAnsi="宋体"/>
          <w:szCs w:val="24"/>
        </w:rPr>
      </w:pPr>
    </w:p>
    <w:p w14:paraId="0190AE48" w14:textId="77777777" w:rsidR="00A13193" w:rsidRDefault="00A13193" w:rsidP="00A51C20">
      <w:pPr>
        <w:spacing w:line="360" w:lineRule="auto"/>
        <w:ind w:firstLineChars="200" w:firstLine="480"/>
        <w:rPr>
          <w:rFonts w:ascii="宋体" w:hAnsi="宋体"/>
          <w:szCs w:val="24"/>
        </w:rPr>
      </w:pPr>
    </w:p>
    <w:p w14:paraId="267AA3F9" w14:textId="77777777" w:rsidR="00A13193" w:rsidRDefault="00A13193" w:rsidP="00A51C20">
      <w:pPr>
        <w:spacing w:line="360" w:lineRule="auto"/>
        <w:ind w:firstLineChars="200" w:firstLine="480"/>
        <w:rPr>
          <w:rFonts w:ascii="宋体" w:hAnsi="宋体"/>
          <w:szCs w:val="24"/>
        </w:rPr>
      </w:pPr>
    </w:p>
    <w:p w14:paraId="49F15A8E" w14:textId="77777777" w:rsidR="00A13193" w:rsidRDefault="00A13193" w:rsidP="00A51C20">
      <w:pPr>
        <w:spacing w:line="360" w:lineRule="auto"/>
        <w:ind w:firstLineChars="200" w:firstLine="480"/>
        <w:rPr>
          <w:rFonts w:ascii="宋体" w:hAnsi="宋体"/>
          <w:szCs w:val="24"/>
        </w:rPr>
      </w:pPr>
    </w:p>
    <w:p w14:paraId="4B2BC96C" w14:textId="77777777" w:rsidR="00A13193" w:rsidRDefault="00A13193" w:rsidP="00A51C20">
      <w:pPr>
        <w:spacing w:line="360" w:lineRule="auto"/>
        <w:ind w:firstLineChars="200" w:firstLine="480"/>
        <w:rPr>
          <w:rFonts w:ascii="宋体" w:hAnsi="宋体"/>
          <w:szCs w:val="24"/>
        </w:rPr>
      </w:pPr>
    </w:p>
    <w:p w14:paraId="69DB0F7F" w14:textId="77777777" w:rsidR="00A13193" w:rsidRDefault="00A13193" w:rsidP="00A51C20">
      <w:pPr>
        <w:spacing w:line="360" w:lineRule="auto"/>
        <w:ind w:firstLineChars="200" w:firstLine="480"/>
        <w:rPr>
          <w:rFonts w:ascii="宋体" w:hAnsi="宋体"/>
          <w:szCs w:val="24"/>
        </w:rPr>
      </w:pPr>
    </w:p>
    <w:p w14:paraId="13EE5E1F" w14:textId="77777777" w:rsidR="00A13193" w:rsidRDefault="00A13193" w:rsidP="00A51C20">
      <w:pPr>
        <w:spacing w:line="360" w:lineRule="auto"/>
        <w:ind w:firstLineChars="200" w:firstLine="480"/>
        <w:rPr>
          <w:rFonts w:ascii="宋体" w:hAnsi="宋体"/>
          <w:szCs w:val="24"/>
        </w:rPr>
      </w:pPr>
    </w:p>
    <w:p w14:paraId="3A9D7CB7" w14:textId="77777777" w:rsidR="00A13193" w:rsidRDefault="00A13193" w:rsidP="00A51C20">
      <w:pPr>
        <w:spacing w:line="360" w:lineRule="auto"/>
        <w:ind w:firstLineChars="200" w:firstLine="480"/>
        <w:rPr>
          <w:rFonts w:ascii="宋体" w:hAnsi="宋体"/>
          <w:szCs w:val="24"/>
        </w:rPr>
      </w:pPr>
    </w:p>
    <w:p w14:paraId="46C64DD3" w14:textId="77777777" w:rsidR="00A13193" w:rsidRDefault="00A13193" w:rsidP="00A51C20">
      <w:pPr>
        <w:spacing w:line="360" w:lineRule="auto"/>
        <w:ind w:firstLineChars="200" w:firstLine="480"/>
        <w:rPr>
          <w:rFonts w:ascii="宋体" w:hAnsi="宋体"/>
          <w:szCs w:val="24"/>
        </w:rPr>
      </w:pPr>
    </w:p>
    <w:p w14:paraId="40A46D39" w14:textId="77777777" w:rsidR="00A13193" w:rsidRDefault="00A13193" w:rsidP="00A51C20">
      <w:pPr>
        <w:spacing w:line="360" w:lineRule="auto"/>
        <w:ind w:firstLineChars="200" w:firstLine="480"/>
        <w:rPr>
          <w:rFonts w:ascii="宋体" w:hAnsi="宋体"/>
          <w:szCs w:val="24"/>
        </w:rPr>
      </w:pPr>
    </w:p>
    <w:p w14:paraId="7EFEE7D0" w14:textId="77777777" w:rsidR="00A13193" w:rsidRDefault="00A13193" w:rsidP="00A51C20">
      <w:pPr>
        <w:spacing w:line="360" w:lineRule="auto"/>
        <w:ind w:firstLineChars="200" w:firstLine="480"/>
        <w:rPr>
          <w:rFonts w:ascii="宋体" w:hAnsi="宋体"/>
          <w:szCs w:val="24"/>
        </w:rPr>
      </w:pPr>
    </w:p>
    <w:p w14:paraId="14101B0A" w14:textId="77777777" w:rsidR="00A13193" w:rsidRDefault="00A13193" w:rsidP="00A51C20">
      <w:pPr>
        <w:spacing w:line="360" w:lineRule="auto"/>
        <w:ind w:firstLineChars="200" w:firstLine="480"/>
        <w:rPr>
          <w:rFonts w:ascii="宋体" w:hAnsi="宋体"/>
          <w:szCs w:val="24"/>
        </w:rPr>
      </w:pPr>
    </w:p>
    <w:p w14:paraId="48EA0781" w14:textId="77777777" w:rsidR="00A13193" w:rsidRDefault="00A13193" w:rsidP="00A51C20">
      <w:pPr>
        <w:spacing w:line="360" w:lineRule="auto"/>
        <w:ind w:firstLineChars="200" w:firstLine="480"/>
        <w:rPr>
          <w:rFonts w:ascii="宋体" w:hAnsi="宋体"/>
          <w:szCs w:val="24"/>
        </w:rPr>
      </w:pPr>
    </w:p>
    <w:p w14:paraId="552EB488" w14:textId="77777777" w:rsidR="00A13193" w:rsidRDefault="00A13193" w:rsidP="00A51C20">
      <w:pPr>
        <w:spacing w:line="360" w:lineRule="auto"/>
        <w:ind w:firstLineChars="200" w:firstLine="480"/>
        <w:rPr>
          <w:rFonts w:ascii="宋体" w:hAnsi="宋体"/>
          <w:szCs w:val="24"/>
        </w:rPr>
      </w:pPr>
    </w:p>
    <w:p w14:paraId="7BD0A8FC" w14:textId="77777777" w:rsidR="00A13193" w:rsidRDefault="00A13193" w:rsidP="00A51C20">
      <w:pPr>
        <w:spacing w:line="360" w:lineRule="auto"/>
        <w:ind w:firstLineChars="200" w:firstLine="480"/>
        <w:rPr>
          <w:rFonts w:ascii="宋体" w:hAnsi="宋体"/>
          <w:szCs w:val="24"/>
        </w:rPr>
      </w:pPr>
    </w:p>
    <w:p w14:paraId="0EEFB4C0" w14:textId="77777777" w:rsidR="00A13193" w:rsidRDefault="00A13193" w:rsidP="00A51C20">
      <w:pPr>
        <w:spacing w:line="360" w:lineRule="auto"/>
        <w:ind w:firstLineChars="200" w:firstLine="480"/>
        <w:rPr>
          <w:rFonts w:ascii="宋体" w:hAnsi="宋体"/>
          <w:szCs w:val="24"/>
        </w:rPr>
      </w:pPr>
    </w:p>
    <w:p w14:paraId="1CF5DE21" w14:textId="77777777" w:rsidR="00A13193" w:rsidRDefault="00A13193" w:rsidP="00A51C20">
      <w:pPr>
        <w:spacing w:line="360" w:lineRule="auto"/>
        <w:ind w:firstLineChars="200" w:firstLine="480"/>
        <w:rPr>
          <w:rFonts w:ascii="宋体" w:hAnsi="宋体"/>
          <w:szCs w:val="24"/>
        </w:rPr>
      </w:pPr>
    </w:p>
    <w:p w14:paraId="1F574A31" w14:textId="77777777" w:rsidR="00A13193" w:rsidRDefault="00A13193" w:rsidP="00A51C20">
      <w:pPr>
        <w:spacing w:line="360" w:lineRule="auto"/>
        <w:ind w:firstLineChars="200" w:firstLine="480"/>
        <w:rPr>
          <w:rFonts w:ascii="宋体" w:hAnsi="宋体"/>
          <w:szCs w:val="24"/>
        </w:rPr>
      </w:pPr>
    </w:p>
    <w:p w14:paraId="72C60819" w14:textId="77777777" w:rsidR="00A13193" w:rsidRDefault="00A13193" w:rsidP="00A51C20">
      <w:pPr>
        <w:spacing w:line="360" w:lineRule="auto"/>
        <w:ind w:firstLineChars="200" w:firstLine="480"/>
        <w:rPr>
          <w:rFonts w:ascii="宋体" w:hAnsi="宋体"/>
          <w:szCs w:val="24"/>
        </w:rPr>
      </w:pPr>
    </w:p>
    <w:p w14:paraId="3231A02B" w14:textId="77777777" w:rsidR="00A13193" w:rsidRDefault="00A13193" w:rsidP="00A51C20">
      <w:pPr>
        <w:spacing w:line="360" w:lineRule="auto"/>
        <w:ind w:firstLineChars="200" w:firstLine="480"/>
        <w:rPr>
          <w:rFonts w:ascii="宋体" w:hAnsi="宋体"/>
          <w:szCs w:val="24"/>
        </w:rPr>
      </w:pPr>
    </w:p>
    <w:p w14:paraId="34DA597A" w14:textId="77777777" w:rsidR="00A13193" w:rsidRDefault="00A13193" w:rsidP="00A51C20">
      <w:pPr>
        <w:spacing w:line="360" w:lineRule="auto"/>
        <w:ind w:firstLineChars="200" w:firstLine="480"/>
        <w:rPr>
          <w:rFonts w:ascii="宋体" w:hAnsi="宋体"/>
          <w:szCs w:val="24"/>
        </w:rPr>
      </w:pPr>
    </w:p>
    <w:p w14:paraId="37A77E94" w14:textId="77777777" w:rsidR="00A13193" w:rsidRDefault="00A13193" w:rsidP="00A51C20">
      <w:pPr>
        <w:spacing w:line="360" w:lineRule="auto"/>
        <w:ind w:firstLineChars="200" w:firstLine="480"/>
        <w:rPr>
          <w:rFonts w:ascii="宋体" w:hAnsi="宋体"/>
          <w:szCs w:val="24"/>
        </w:rPr>
      </w:pPr>
    </w:p>
    <w:p w14:paraId="2FAFC4C4" w14:textId="77777777" w:rsidR="00A13193" w:rsidRPr="008169E9" w:rsidRDefault="00A13193" w:rsidP="00A51C20">
      <w:pPr>
        <w:spacing w:line="360" w:lineRule="auto"/>
        <w:ind w:firstLineChars="200" w:firstLine="480"/>
        <w:rPr>
          <w:rFonts w:ascii="宋体" w:hAnsi="宋体"/>
          <w:szCs w:val="24"/>
        </w:rPr>
      </w:pPr>
    </w:p>
    <w:sectPr w:rsidR="00A13193" w:rsidRPr="008169E9" w:rsidSect="00094D0D">
      <w:pgSz w:w="11906" w:h="16838" w:code="9"/>
      <w:pgMar w:top="567" w:right="1797" w:bottom="567" w:left="179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91212" w14:textId="77777777" w:rsidR="00A547EB" w:rsidRDefault="00A547EB" w:rsidP="00D20095">
      <w:r>
        <w:separator/>
      </w:r>
    </w:p>
  </w:endnote>
  <w:endnote w:type="continuationSeparator" w:id="0">
    <w:p w14:paraId="77527A04" w14:textId="77777777" w:rsidR="00A547EB" w:rsidRDefault="00A547EB" w:rsidP="00D2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7C567" w14:textId="77777777" w:rsidR="00C16051" w:rsidRDefault="00B11741">
    <w:pPr>
      <w:pStyle w:val="a9"/>
      <w:jc w:val="center"/>
    </w:pPr>
    <w:r>
      <w:fldChar w:fldCharType="begin"/>
    </w:r>
    <w:r>
      <w:instrText xml:space="preserve"> PAGE   \* MERGEFORMAT </w:instrText>
    </w:r>
    <w:r>
      <w:fldChar w:fldCharType="separate"/>
    </w:r>
    <w:r w:rsidR="00610145" w:rsidRPr="00610145">
      <w:rPr>
        <w:noProof/>
        <w:lang w:val="zh-CN"/>
      </w:rPr>
      <w:t>3</w:t>
    </w:r>
    <w:r>
      <w:fldChar w:fldCharType="end"/>
    </w:r>
  </w:p>
  <w:p w14:paraId="452CA08E" w14:textId="77777777" w:rsidR="00C16051" w:rsidRDefault="00C1605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FF0F6" w14:textId="77777777" w:rsidR="00A547EB" w:rsidRDefault="00A547EB" w:rsidP="00D20095">
      <w:r>
        <w:separator/>
      </w:r>
    </w:p>
  </w:footnote>
  <w:footnote w:type="continuationSeparator" w:id="0">
    <w:p w14:paraId="43AA3CFC" w14:textId="77777777" w:rsidR="00A547EB" w:rsidRDefault="00A547EB" w:rsidP="00D20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43CC0" w14:textId="77777777" w:rsidR="001D6962" w:rsidRPr="00143BE9" w:rsidRDefault="001D6962" w:rsidP="001D6962">
    <w:pPr>
      <w:pStyle w:val="a8"/>
      <w:pBdr>
        <w:bottom w:val="none" w:sz="0" w:space="0" w:color="auto"/>
      </w:pBdr>
      <w:wordWrap w:val="0"/>
      <w:ind w:right="35"/>
      <w:jc w:val="right"/>
      <w:rPr>
        <w:rFonts w:ascii="宋体" w:hAnsi="宋体" w:hint="eastAsia"/>
        <w:b/>
        <w:color w:val="FF0000"/>
        <w:sz w:val="21"/>
        <w:szCs w:val="21"/>
      </w:rPr>
    </w:pPr>
    <w:bookmarkStart w:id="15" w:name="_Hlk28885635"/>
    <w:r w:rsidRPr="006F4561">
      <w:rPr>
        <w:rFonts w:ascii="宋体" w:hAnsi="宋体" w:hint="eastAsia"/>
        <w:b/>
        <w:color w:val="000000"/>
        <w:sz w:val="21"/>
        <w:szCs w:val="21"/>
      </w:rPr>
      <w:t>海量管理书籍 免费下载</w:t>
    </w:r>
    <w:r w:rsidRPr="00143BE9">
      <w:rPr>
        <w:rFonts w:ascii="宋体" w:hAnsi="宋体" w:hint="eastAsia"/>
        <w:b/>
        <w:color w:val="FF0000"/>
        <w:sz w:val="21"/>
        <w:szCs w:val="21"/>
      </w:rPr>
      <w:t xml:space="preserve"> </w:t>
    </w:r>
    <w:hyperlink r:id="rId1" w:history="1">
      <w:r w:rsidRPr="00BC5B00">
        <w:rPr>
          <w:rStyle w:val="a3"/>
          <w:rFonts w:ascii="宋体" w:hAnsi="宋体" w:hint="eastAsia"/>
          <w:b/>
          <w:color w:val="FF0000"/>
          <w:sz w:val="32"/>
          <w:szCs w:val="32"/>
        </w:rPr>
        <w:t>www.mhjy.net</w:t>
      </w:r>
    </w:hyperlink>
  </w:p>
  <w:p w14:paraId="20CB6F30" w14:textId="77777777" w:rsidR="001D6962" w:rsidRPr="00143BE9" w:rsidRDefault="001D6962" w:rsidP="001D6962">
    <w:pPr>
      <w:pStyle w:val="a8"/>
      <w:pBdr>
        <w:bottom w:val="none" w:sz="0" w:space="0" w:color="auto"/>
      </w:pBdr>
      <w:ind w:right="35"/>
      <w:jc w:val="right"/>
      <w:rPr>
        <w:rFonts w:ascii="宋体" w:hAnsi="宋体" w:hint="eastAsia"/>
        <w:b/>
        <w:color w:val="FF0000"/>
        <w:sz w:val="21"/>
        <w:szCs w:val="21"/>
      </w:rPr>
    </w:pPr>
    <w:r w:rsidRPr="00143BE9">
      <w:rPr>
        <w:rFonts w:ascii="宋体" w:hAnsi="宋体" w:hint="eastAsia"/>
        <w:b/>
        <w:color w:val="FF0000"/>
        <w:sz w:val="21"/>
        <w:szCs w:val="21"/>
      </w:rPr>
      <w:t>全国迷你MBA《职业经理》双证班（2</w:t>
    </w:r>
    <w:r w:rsidRPr="00143BE9">
      <w:rPr>
        <w:rFonts w:ascii="宋体" w:hAnsi="宋体"/>
        <w:b/>
        <w:color w:val="FF0000"/>
        <w:sz w:val="21"/>
        <w:szCs w:val="21"/>
      </w:rPr>
      <w:t>7</w:t>
    </w:r>
    <w:r w:rsidRPr="00143BE9">
      <w:rPr>
        <w:rFonts w:ascii="宋体" w:hAnsi="宋体" w:hint="eastAsia"/>
        <w:b/>
        <w:color w:val="FF0000"/>
        <w:sz w:val="21"/>
        <w:szCs w:val="21"/>
      </w:rPr>
      <w:t>年</w:t>
    </w:r>
    <w:proofErr w:type="gramStart"/>
    <w:r w:rsidRPr="00143BE9">
      <w:rPr>
        <w:rFonts w:ascii="宋体" w:hAnsi="宋体" w:hint="eastAsia"/>
        <w:b/>
        <w:color w:val="FF0000"/>
        <w:sz w:val="21"/>
        <w:szCs w:val="21"/>
      </w:rPr>
      <w:t>热招管理</w:t>
    </w:r>
    <w:proofErr w:type="gramEnd"/>
    <w:r w:rsidRPr="00143BE9">
      <w:rPr>
        <w:rFonts w:ascii="宋体" w:hAnsi="宋体" w:hint="eastAsia"/>
        <w:b/>
        <w:color w:val="FF0000"/>
        <w:sz w:val="21"/>
        <w:szCs w:val="21"/>
      </w:rPr>
      <w:t xml:space="preserve">课） </w:t>
    </w:r>
  </w:p>
  <w:p w14:paraId="37754B52" w14:textId="77777777" w:rsidR="001D6962" w:rsidRPr="00143BE9" w:rsidRDefault="001D6962" w:rsidP="001D6962">
    <w:pPr>
      <w:pStyle w:val="a8"/>
      <w:pBdr>
        <w:bottom w:val="none" w:sz="0" w:space="0" w:color="auto"/>
      </w:pBdr>
      <w:wordWrap w:val="0"/>
      <w:ind w:right="35"/>
      <w:jc w:val="right"/>
      <w:rPr>
        <w:rFonts w:ascii="宋体" w:hAnsi="宋体"/>
        <w:b/>
        <w:color w:val="FF0000"/>
        <w:sz w:val="21"/>
        <w:szCs w:val="21"/>
      </w:rPr>
    </w:pPr>
    <w:r w:rsidRPr="00143BE9">
      <w:rPr>
        <w:rFonts w:ascii="宋体" w:hAnsi="宋体" w:hint="eastAsia"/>
        <w:b/>
        <w:color w:val="FF0000"/>
        <w:sz w:val="21"/>
        <w:szCs w:val="21"/>
      </w:rPr>
      <w:t xml:space="preserve"> </w:t>
    </w:r>
    <w:r w:rsidRPr="00143BE9">
      <w:rPr>
        <w:rFonts w:ascii="宋体" w:hAnsi="宋体"/>
        <w:b/>
        <w:color w:val="FF0000"/>
        <w:sz w:val="21"/>
        <w:szCs w:val="21"/>
      </w:rPr>
      <w:t xml:space="preserve">     </w:t>
    </w:r>
    <w:r w:rsidRPr="00143BE9">
      <w:rPr>
        <w:rFonts w:ascii="宋体" w:hAnsi="宋体" w:hint="eastAsia"/>
        <w:b/>
        <w:color w:val="FF0000"/>
        <w:sz w:val="21"/>
        <w:szCs w:val="21"/>
      </w:rPr>
      <w:t xml:space="preserve">电话13684609885  </w:t>
    </w:r>
    <w:proofErr w:type="gramStart"/>
    <w:r w:rsidRPr="00143BE9">
      <w:rPr>
        <w:rFonts w:ascii="宋体" w:hAnsi="宋体" w:hint="eastAsia"/>
        <w:b/>
        <w:color w:val="FF0000"/>
        <w:sz w:val="21"/>
        <w:szCs w:val="21"/>
      </w:rPr>
      <w:t>客服微信号</w:t>
    </w:r>
    <w:proofErr w:type="gramEnd"/>
    <w:r w:rsidRPr="00143BE9">
      <w:rPr>
        <w:rFonts w:ascii="宋体" w:hAnsi="宋体" w:hint="eastAsia"/>
        <w:b/>
        <w:color w:val="FF0000"/>
        <w:sz w:val="21"/>
        <w:szCs w:val="21"/>
      </w:rPr>
      <w:t>：122285053</w:t>
    </w:r>
  </w:p>
  <w:p w14:paraId="7AEE23F5" w14:textId="29D75C30" w:rsidR="001D6962" w:rsidRDefault="001D6962" w:rsidP="001D6962">
    <w:pPr>
      <w:pStyle w:val="a8"/>
    </w:pPr>
    <w:proofErr w:type="gramStart"/>
    <w:r w:rsidRPr="00143BE9">
      <w:rPr>
        <w:rFonts w:ascii="宋体" w:hAnsi="宋体" w:hint="eastAsia"/>
        <w:b/>
        <w:color w:val="FF0000"/>
        <w:sz w:val="21"/>
        <w:szCs w:val="21"/>
      </w:rPr>
      <w:t>微信公众号</w:t>
    </w:r>
    <w:proofErr w:type="gramEnd"/>
    <w:r w:rsidRPr="00143BE9">
      <w:rPr>
        <w:rFonts w:ascii="宋体" w:hAnsi="宋体" w:hint="eastAsia"/>
        <w:b/>
        <w:color w:val="FF0000"/>
        <w:sz w:val="21"/>
        <w:szCs w:val="21"/>
      </w:rPr>
      <w:t>：</w:t>
    </w:r>
    <w:bookmarkEnd w:id="15"/>
    <w:r w:rsidRPr="00143BE9">
      <w:rPr>
        <w:rFonts w:ascii="宋体" w:hAnsi="宋体" w:hint="eastAsia"/>
        <w:b/>
        <w:color w:val="FF0000"/>
        <w:sz w:val="21"/>
        <w:szCs w:val="21"/>
      </w:rPr>
      <w:t>M</w:t>
    </w:r>
    <w:r w:rsidRPr="00143BE9">
      <w:rPr>
        <w:rFonts w:ascii="宋体" w:hAnsi="宋体"/>
        <w:b/>
        <w:color w:val="FF0000"/>
        <w:sz w:val="21"/>
        <w:szCs w:val="21"/>
      </w:rPr>
      <w:t>HJY1998</w:t>
    </w:r>
    <w:r w:rsidRPr="00143BE9">
      <w:rPr>
        <w:rFonts w:ascii="宋体" w:hAnsi="宋体" w:hint="eastAsia"/>
        <w:b/>
        <w:color w:val="FF0000"/>
        <w:sz w:val="21"/>
        <w:szCs w:val="21"/>
      </w:rPr>
      <w:t>（经理圈）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654C" w14:textId="77777777" w:rsidR="005F0000" w:rsidRPr="00D92817" w:rsidRDefault="005F0000" w:rsidP="00AE79FB">
    <w:pPr>
      <w:rPr>
        <w:sz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159"/>
    <w:multiLevelType w:val="hybridMultilevel"/>
    <w:tmpl w:val="BD70FC18"/>
    <w:lvl w:ilvl="0" w:tplc="C0200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0309B"/>
    <w:multiLevelType w:val="hybridMultilevel"/>
    <w:tmpl w:val="599C2B9A"/>
    <w:lvl w:ilvl="0" w:tplc="56AC60A6">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3A62785"/>
    <w:multiLevelType w:val="hybridMultilevel"/>
    <w:tmpl w:val="8E38850A"/>
    <w:lvl w:ilvl="0" w:tplc="F34C631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2C1EBF"/>
    <w:multiLevelType w:val="hybridMultilevel"/>
    <w:tmpl w:val="681EAAA0"/>
    <w:lvl w:ilvl="0" w:tplc="D8CEDF4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7637A9"/>
    <w:multiLevelType w:val="hybridMultilevel"/>
    <w:tmpl w:val="1A209454"/>
    <w:lvl w:ilvl="0" w:tplc="34D4FED0">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099B2DD9"/>
    <w:multiLevelType w:val="hybridMultilevel"/>
    <w:tmpl w:val="AC46A0B2"/>
    <w:lvl w:ilvl="0" w:tplc="D33C2070">
      <w:start w:val="1"/>
      <w:numFmt w:val="japaneseCounting"/>
      <w:lvlText w:val="（%1）"/>
      <w:lvlJc w:val="left"/>
      <w:pPr>
        <w:ind w:left="1142" w:hanging="720"/>
      </w:pPr>
      <w:rPr>
        <w:rFonts w:hint="default"/>
        <w:b/>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15:restartNumberingAfterBreak="0">
    <w:nsid w:val="0C734B16"/>
    <w:multiLevelType w:val="hybridMultilevel"/>
    <w:tmpl w:val="0D92F3B4"/>
    <w:lvl w:ilvl="0" w:tplc="FBFC9C0A">
      <w:start w:val="1"/>
      <w:numFmt w:val="decimal"/>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BF34DD"/>
    <w:multiLevelType w:val="hybridMultilevel"/>
    <w:tmpl w:val="BDDE93DE"/>
    <w:lvl w:ilvl="0" w:tplc="4B64A704">
      <w:start w:val="5"/>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0EEA4D99"/>
    <w:multiLevelType w:val="hybridMultilevel"/>
    <w:tmpl w:val="602010F4"/>
    <w:lvl w:ilvl="0" w:tplc="3A8204B8">
      <w:start w:val="4"/>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18E1795"/>
    <w:multiLevelType w:val="hybridMultilevel"/>
    <w:tmpl w:val="16981C94"/>
    <w:lvl w:ilvl="0" w:tplc="ED4C39F0">
      <w:start w:val="2"/>
      <w:numFmt w:val="japaneseCounting"/>
      <w:lvlText w:val="%1、"/>
      <w:lvlJc w:val="left"/>
      <w:pPr>
        <w:ind w:left="720" w:hanging="720"/>
      </w:pPr>
      <w:rPr>
        <w:rFonts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90BD5"/>
    <w:multiLevelType w:val="hybridMultilevel"/>
    <w:tmpl w:val="68982EAE"/>
    <w:lvl w:ilvl="0" w:tplc="2D3A4E12">
      <w:start w:val="1"/>
      <w:numFmt w:val="japaneseCounting"/>
      <w:lvlText w:val="（%1）"/>
      <w:lvlJc w:val="left"/>
      <w:pPr>
        <w:ind w:left="1245" w:hanging="75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11" w15:restartNumberingAfterBreak="0">
    <w:nsid w:val="238F5B93"/>
    <w:multiLevelType w:val="hybridMultilevel"/>
    <w:tmpl w:val="644E8C22"/>
    <w:lvl w:ilvl="0" w:tplc="CCB4A82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1C340F"/>
    <w:multiLevelType w:val="hybridMultilevel"/>
    <w:tmpl w:val="16E8FF92"/>
    <w:lvl w:ilvl="0" w:tplc="CEA8A1D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333F60"/>
    <w:multiLevelType w:val="hybridMultilevel"/>
    <w:tmpl w:val="2E6EBCB0"/>
    <w:lvl w:ilvl="0" w:tplc="A05EA71A">
      <w:start w:val="1"/>
      <w:numFmt w:val="japaneseCounting"/>
      <w:lvlText w:val="%1、"/>
      <w:lvlJc w:val="left"/>
      <w:pPr>
        <w:ind w:left="936" w:hanging="510"/>
      </w:pPr>
      <w:rPr>
        <w:rFonts w:hint="default"/>
        <w:b/>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15:restartNumberingAfterBreak="0">
    <w:nsid w:val="2C451A0A"/>
    <w:multiLevelType w:val="hybridMultilevel"/>
    <w:tmpl w:val="7A8E3026"/>
    <w:lvl w:ilvl="0" w:tplc="DC509A86">
      <w:start w:val="3"/>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CAD1245"/>
    <w:multiLevelType w:val="hybridMultilevel"/>
    <w:tmpl w:val="EB281C3C"/>
    <w:lvl w:ilvl="0" w:tplc="EA1A934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A2661D"/>
    <w:multiLevelType w:val="hybridMultilevel"/>
    <w:tmpl w:val="F4D097F2"/>
    <w:lvl w:ilvl="0" w:tplc="BD84051C">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011B75"/>
    <w:multiLevelType w:val="hybridMultilevel"/>
    <w:tmpl w:val="815ACD38"/>
    <w:lvl w:ilvl="0" w:tplc="3AEE2B4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2F743342"/>
    <w:multiLevelType w:val="hybridMultilevel"/>
    <w:tmpl w:val="70DAB6F0"/>
    <w:lvl w:ilvl="0" w:tplc="532E659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28C728E"/>
    <w:multiLevelType w:val="hybridMultilevel"/>
    <w:tmpl w:val="64FA5D58"/>
    <w:lvl w:ilvl="0" w:tplc="B59A6B2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216E46"/>
    <w:multiLevelType w:val="hybridMultilevel"/>
    <w:tmpl w:val="C7326E92"/>
    <w:lvl w:ilvl="0" w:tplc="BF26CA66">
      <w:start w:val="1"/>
      <w:numFmt w:val="none"/>
      <w:lvlText w:val="一、"/>
      <w:lvlJc w:val="left"/>
      <w:pPr>
        <w:ind w:left="992" w:hanging="510"/>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1" w15:restartNumberingAfterBreak="0">
    <w:nsid w:val="3F79419E"/>
    <w:multiLevelType w:val="hybridMultilevel"/>
    <w:tmpl w:val="4914D6A2"/>
    <w:lvl w:ilvl="0" w:tplc="FEC0A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1E32B3"/>
    <w:multiLevelType w:val="hybridMultilevel"/>
    <w:tmpl w:val="F4F4CB0A"/>
    <w:lvl w:ilvl="0" w:tplc="4D645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F20105"/>
    <w:multiLevelType w:val="hybridMultilevel"/>
    <w:tmpl w:val="36B29668"/>
    <w:lvl w:ilvl="0" w:tplc="827AF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A42E26"/>
    <w:multiLevelType w:val="hybridMultilevel"/>
    <w:tmpl w:val="ACFCCCD4"/>
    <w:lvl w:ilvl="0" w:tplc="B2AC08FA">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551C37"/>
    <w:multiLevelType w:val="hybridMultilevel"/>
    <w:tmpl w:val="F82C6138"/>
    <w:lvl w:ilvl="0" w:tplc="0D34EEA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632719"/>
    <w:multiLevelType w:val="hybridMultilevel"/>
    <w:tmpl w:val="37948A88"/>
    <w:lvl w:ilvl="0" w:tplc="2D5EE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C45ED1"/>
    <w:multiLevelType w:val="hybridMultilevel"/>
    <w:tmpl w:val="2882693A"/>
    <w:lvl w:ilvl="0" w:tplc="3F2A9EEC">
      <w:start w:val="1"/>
      <w:numFmt w:val="decimal"/>
      <w:lvlText w:val="（%1）"/>
      <w:lvlJc w:val="left"/>
      <w:pPr>
        <w:ind w:left="720" w:hanging="720"/>
      </w:pPr>
      <w:rPr>
        <w:rFonts w:ascii="Calibri" w:eastAsia="宋体" w:hAnsi="Calibri"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7B6B83"/>
    <w:multiLevelType w:val="hybridMultilevel"/>
    <w:tmpl w:val="F132B80C"/>
    <w:lvl w:ilvl="0" w:tplc="195657D2">
      <w:start w:val="1"/>
      <w:numFmt w:val="japaneseCounting"/>
      <w:lvlText w:val="%1、"/>
      <w:lvlJc w:val="left"/>
      <w:pPr>
        <w:ind w:left="930" w:hanging="510"/>
      </w:pPr>
      <w:rPr>
        <w:rFonts w:hint="default"/>
        <w:b/>
        <w:lang w:val="en-US"/>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4A362C65"/>
    <w:multiLevelType w:val="hybridMultilevel"/>
    <w:tmpl w:val="8278A6C8"/>
    <w:lvl w:ilvl="0" w:tplc="C2642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836B89"/>
    <w:multiLevelType w:val="hybridMultilevel"/>
    <w:tmpl w:val="03B464E8"/>
    <w:lvl w:ilvl="0" w:tplc="EF1A732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51282E0A"/>
    <w:multiLevelType w:val="hybridMultilevel"/>
    <w:tmpl w:val="193EC214"/>
    <w:lvl w:ilvl="0" w:tplc="9F68F122">
      <w:start w:val="1"/>
      <w:numFmt w:val="decimal"/>
      <w:lvlText w:val="（%1）"/>
      <w:lvlJc w:val="left"/>
      <w:pPr>
        <w:ind w:left="1004" w:hanging="720"/>
      </w:pPr>
      <w:rPr>
        <w:rFonts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23624C1"/>
    <w:multiLevelType w:val="hybridMultilevel"/>
    <w:tmpl w:val="7DBCFD18"/>
    <w:lvl w:ilvl="0" w:tplc="0A56E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2A301E2"/>
    <w:multiLevelType w:val="hybridMultilevel"/>
    <w:tmpl w:val="4288DCF0"/>
    <w:lvl w:ilvl="0" w:tplc="3FFAB6CC">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15:restartNumberingAfterBreak="0">
    <w:nsid w:val="590E44A2"/>
    <w:multiLevelType w:val="hybridMultilevel"/>
    <w:tmpl w:val="D0C6BF02"/>
    <w:lvl w:ilvl="0" w:tplc="B768B3B6">
      <w:start w:val="1"/>
      <w:numFmt w:val="decimal"/>
      <w:lvlText w:val="%1．"/>
      <w:lvlJc w:val="left"/>
      <w:pPr>
        <w:ind w:left="517" w:hanging="375"/>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35" w15:restartNumberingAfterBreak="0">
    <w:nsid w:val="5E676744"/>
    <w:multiLevelType w:val="hybridMultilevel"/>
    <w:tmpl w:val="1C4E659E"/>
    <w:lvl w:ilvl="0" w:tplc="40D81940">
      <w:start w:val="1"/>
      <w:numFmt w:val="decimal"/>
      <w:lvlText w:val="%1、"/>
      <w:lvlJc w:val="left"/>
      <w:pPr>
        <w:ind w:left="780" w:hanging="36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5EF36A14"/>
    <w:multiLevelType w:val="hybridMultilevel"/>
    <w:tmpl w:val="D35644A8"/>
    <w:lvl w:ilvl="0" w:tplc="DD0EE42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3893E88"/>
    <w:multiLevelType w:val="hybridMultilevel"/>
    <w:tmpl w:val="6A9C62CC"/>
    <w:lvl w:ilvl="0" w:tplc="F918ADC8">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63BA21A9"/>
    <w:multiLevelType w:val="hybridMultilevel"/>
    <w:tmpl w:val="97FE6CEE"/>
    <w:lvl w:ilvl="0" w:tplc="B8A4E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D32B02"/>
    <w:multiLevelType w:val="hybridMultilevel"/>
    <w:tmpl w:val="84D8B6F0"/>
    <w:lvl w:ilvl="0" w:tplc="5B9CEFA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D82235"/>
    <w:multiLevelType w:val="hybridMultilevel"/>
    <w:tmpl w:val="E45C352C"/>
    <w:lvl w:ilvl="0" w:tplc="FDBCCB18">
      <w:start w:val="5"/>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15:restartNumberingAfterBreak="0">
    <w:nsid w:val="6D6E6613"/>
    <w:multiLevelType w:val="hybridMultilevel"/>
    <w:tmpl w:val="3B22E6B2"/>
    <w:lvl w:ilvl="0" w:tplc="B560D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EDF370F"/>
    <w:multiLevelType w:val="hybridMultilevel"/>
    <w:tmpl w:val="17EAE8D8"/>
    <w:lvl w:ilvl="0" w:tplc="B7AE008A">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3" w15:restartNumberingAfterBreak="0">
    <w:nsid w:val="6F6A11EA"/>
    <w:multiLevelType w:val="hybridMultilevel"/>
    <w:tmpl w:val="B1D254AE"/>
    <w:lvl w:ilvl="0" w:tplc="785CF222">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44" w15:restartNumberingAfterBreak="0">
    <w:nsid w:val="70FA6577"/>
    <w:multiLevelType w:val="hybridMultilevel"/>
    <w:tmpl w:val="E5FC7934"/>
    <w:lvl w:ilvl="0" w:tplc="5C42CD64">
      <w:start w:val="1"/>
      <w:numFmt w:val="decimal"/>
      <w:lvlText w:val="%1、"/>
      <w:lvlJc w:val="left"/>
      <w:pPr>
        <w:ind w:left="840" w:hanging="360"/>
      </w:pPr>
      <w:rPr>
        <w:rFonts w:ascii="宋体" w:eastAsia="宋体" w:hAnsi="宋体"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5" w15:restartNumberingAfterBreak="0">
    <w:nsid w:val="71D36F3E"/>
    <w:multiLevelType w:val="hybridMultilevel"/>
    <w:tmpl w:val="F070A280"/>
    <w:lvl w:ilvl="0" w:tplc="291C83C8">
      <w:start w:val="1"/>
      <w:numFmt w:val="japaneseCounting"/>
      <w:lvlText w:val="（%1）"/>
      <w:lvlJc w:val="left"/>
      <w:pPr>
        <w:ind w:left="1245" w:hanging="765"/>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6" w15:restartNumberingAfterBreak="0">
    <w:nsid w:val="773A4E62"/>
    <w:multiLevelType w:val="hybridMultilevel"/>
    <w:tmpl w:val="59E4122C"/>
    <w:lvl w:ilvl="0" w:tplc="D4B81C5C">
      <w:start w:val="1"/>
      <w:numFmt w:val="japaneseCounting"/>
      <w:lvlText w:val="%1、"/>
      <w:lvlJc w:val="left"/>
      <w:pPr>
        <w:ind w:left="992" w:hanging="510"/>
      </w:pPr>
      <w:rPr>
        <w:rFonts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7" w15:restartNumberingAfterBreak="0">
    <w:nsid w:val="7E9976CC"/>
    <w:multiLevelType w:val="hybridMultilevel"/>
    <w:tmpl w:val="F3DCE4C0"/>
    <w:lvl w:ilvl="0" w:tplc="0178CA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54791387">
    <w:abstractNumId w:val="4"/>
  </w:num>
  <w:num w:numId="2" w16cid:durableId="1135953403">
    <w:abstractNumId w:val="32"/>
  </w:num>
  <w:num w:numId="3" w16cid:durableId="2025208733">
    <w:abstractNumId w:val="21"/>
  </w:num>
  <w:num w:numId="4" w16cid:durableId="1172335309">
    <w:abstractNumId w:val="26"/>
  </w:num>
  <w:num w:numId="5" w16cid:durableId="233781637">
    <w:abstractNumId w:val="1"/>
  </w:num>
  <w:num w:numId="6" w16cid:durableId="1905992321">
    <w:abstractNumId w:val="28"/>
  </w:num>
  <w:num w:numId="7" w16cid:durableId="1704279766">
    <w:abstractNumId w:val="46"/>
  </w:num>
  <w:num w:numId="8" w16cid:durableId="1179543880">
    <w:abstractNumId w:val="25"/>
  </w:num>
  <w:num w:numId="9" w16cid:durableId="1047335393">
    <w:abstractNumId w:val="13"/>
  </w:num>
  <w:num w:numId="10" w16cid:durableId="178129553">
    <w:abstractNumId w:val="10"/>
  </w:num>
  <w:num w:numId="11" w16cid:durableId="156465397">
    <w:abstractNumId w:val="30"/>
  </w:num>
  <w:num w:numId="12" w16cid:durableId="706755999">
    <w:abstractNumId w:val="44"/>
  </w:num>
  <w:num w:numId="13" w16cid:durableId="1136751907">
    <w:abstractNumId w:val="14"/>
  </w:num>
  <w:num w:numId="14" w16cid:durableId="168758297">
    <w:abstractNumId w:val="20"/>
  </w:num>
  <w:num w:numId="15" w16cid:durableId="1172913457">
    <w:abstractNumId w:val="15"/>
  </w:num>
  <w:num w:numId="16" w16cid:durableId="1246449896">
    <w:abstractNumId w:val="8"/>
  </w:num>
  <w:num w:numId="17" w16cid:durableId="757873852">
    <w:abstractNumId w:val="31"/>
  </w:num>
  <w:num w:numId="18" w16cid:durableId="1170825847">
    <w:abstractNumId w:val="3"/>
  </w:num>
  <w:num w:numId="19" w16cid:durableId="1062949026">
    <w:abstractNumId w:val="19"/>
  </w:num>
  <w:num w:numId="20" w16cid:durableId="4078527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72010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3094547">
    <w:abstractNumId w:val="47"/>
  </w:num>
  <w:num w:numId="23" w16cid:durableId="274748328">
    <w:abstractNumId w:val="41"/>
  </w:num>
  <w:num w:numId="24" w16cid:durableId="500514404">
    <w:abstractNumId w:val="38"/>
  </w:num>
  <w:num w:numId="25" w16cid:durableId="1241331612">
    <w:abstractNumId w:val="18"/>
  </w:num>
  <w:num w:numId="26" w16cid:durableId="370495675">
    <w:abstractNumId w:val="12"/>
  </w:num>
  <w:num w:numId="27" w16cid:durableId="1713266066">
    <w:abstractNumId w:val="27"/>
  </w:num>
  <w:num w:numId="28" w16cid:durableId="1697806208">
    <w:abstractNumId w:val="23"/>
  </w:num>
  <w:num w:numId="29" w16cid:durableId="716588781">
    <w:abstractNumId w:val="29"/>
  </w:num>
  <w:num w:numId="30" w16cid:durableId="787748029">
    <w:abstractNumId w:val="2"/>
  </w:num>
  <w:num w:numId="31" w16cid:durableId="948390614">
    <w:abstractNumId w:val="36"/>
  </w:num>
  <w:num w:numId="32" w16cid:durableId="784155257">
    <w:abstractNumId w:val="5"/>
  </w:num>
  <w:num w:numId="33" w16cid:durableId="1671986693">
    <w:abstractNumId w:val="43"/>
  </w:num>
  <w:num w:numId="34" w16cid:durableId="1535843019">
    <w:abstractNumId w:val="34"/>
  </w:num>
  <w:num w:numId="35" w16cid:durableId="388773692">
    <w:abstractNumId w:val="22"/>
  </w:num>
  <w:num w:numId="36" w16cid:durableId="683480660">
    <w:abstractNumId w:val="0"/>
  </w:num>
  <w:num w:numId="37" w16cid:durableId="10537716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19523757">
    <w:abstractNumId w:val="35"/>
  </w:num>
  <w:num w:numId="39" w16cid:durableId="235475112">
    <w:abstractNumId w:val="39"/>
  </w:num>
  <w:num w:numId="40" w16cid:durableId="919947142">
    <w:abstractNumId w:val="9"/>
  </w:num>
  <w:num w:numId="41" w16cid:durableId="473912628">
    <w:abstractNumId w:val="7"/>
  </w:num>
  <w:num w:numId="42" w16cid:durableId="1757289654">
    <w:abstractNumId w:val="40"/>
  </w:num>
  <w:num w:numId="43" w16cid:durableId="891623474">
    <w:abstractNumId w:val="6"/>
  </w:num>
  <w:num w:numId="44" w16cid:durableId="1819833907">
    <w:abstractNumId w:val="45"/>
  </w:num>
  <w:num w:numId="45" w16cid:durableId="1538002844">
    <w:abstractNumId w:val="11"/>
  </w:num>
  <w:num w:numId="46" w16cid:durableId="2046446704">
    <w:abstractNumId w:val="33"/>
  </w:num>
  <w:num w:numId="47" w16cid:durableId="970860486">
    <w:abstractNumId w:val="24"/>
  </w:num>
  <w:num w:numId="48" w16cid:durableId="66195119">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proofState w:spelling="clean" w:grammar="clean"/>
  <w:attachedTemplate r:id="rId1"/>
  <w:doNotTrackMoves/>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711" fillcolor="none [1621]" strokecolor="none [3045]">
      <v:fill color="none [1621]" color2="none [501]" rotate="t" angle="180" colors="0 #ffa2a1;22938f #ffbebd;1 #ffe5e5" focus="100%" type="gradient"/>
      <v:stroke color="none [3045]"/>
      <v:shadow on="t" color="black" opacity="24903f" origin=",.5" offset="0,.55556mm"/>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6962"/>
    <w:rsid w:val="00000043"/>
    <w:rsid w:val="00001418"/>
    <w:rsid w:val="00001DA9"/>
    <w:rsid w:val="000021FF"/>
    <w:rsid w:val="00002F97"/>
    <w:rsid w:val="0000320D"/>
    <w:rsid w:val="00004402"/>
    <w:rsid w:val="00004A77"/>
    <w:rsid w:val="00004BF5"/>
    <w:rsid w:val="0000506E"/>
    <w:rsid w:val="00011F9C"/>
    <w:rsid w:val="00012DD6"/>
    <w:rsid w:val="000132B9"/>
    <w:rsid w:val="000152AD"/>
    <w:rsid w:val="000152DE"/>
    <w:rsid w:val="000179B6"/>
    <w:rsid w:val="0002176F"/>
    <w:rsid w:val="00021F4F"/>
    <w:rsid w:val="000228C2"/>
    <w:rsid w:val="000246EA"/>
    <w:rsid w:val="000256FD"/>
    <w:rsid w:val="00026CE6"/>
    <w:rsid w:val="00031BF3"/>
    <w:rsid w:val="00032843"/>
    <w:rsid w:val="00032CD5"/>
    <w:rsid w:val="000354B5"/>
    <w:rsid w:val="00037697"/>
    <w:rsid w:val="000376A5"/>
    <w:rsid w:val="00037B71"/>
    <w:rsid w:val="00040CD4"/>
    <w:rsid w:val="000415C6"/>
    <w:rsid w:val="00042A16"/>
    <w:rsid w:val="00044149"/>
    <w:rsid w:val="00045866"/>
    <w:rsid w:val="00047117"/>
    <w:rsid w:val="00051031"/>
    <w:rsid w:val="00051980"/>
    <w:rsid w:val="00053821"/>
    <w:rsid w:val="00053BF2"/>
    <w:rsid w:val="00053C30"/>
    <w:rsid w:val="00053DFE"/>
    <w:rsid w:val="0005552E"/>
    <w:rsid w:val="000576F0"/>
    <w:rsid w:val="00060640"/>
    <w:rsid w:val="00061A84"/>
    <w:rsid w:val="0006280E"/>
    <w:rsid w:val="000634BB"/>
    <w:rsid w:val="000636FE"/>
    <w:rsid w:val="000667F4"/>
    <w:rsid w:val="00067FFC"/>
    <w:rsid w:val="00070761"/>
    <w:rsid w:val="00071E12"/>
    <w:rsid w:val="000725E6"/>
    <w:rsid w:val="00072C86"/>
    <w:rsid w:val="00073DE7"/>
    <w:rsid w:val="00074486"/>
    <w:rsid w:val="000747D2"/>
    <w:rsid w:val="0007735D"/>
    <w:rsid w:val="00077CA2"/>
    <w:rsid w:val="000800C3"/>
    <w:rsid w:val="000816D7"/>
    <w:rsid w:val="00082329"/>
    <w:rsid w:val="00082F12"/>
    <w:rsid w:val="00083F6D"/>
    <w:rsid w:val="0008429E"/>
    <w:rsid w:val="00084850"/>
    <w:rsid w:val="0008572C"/>
    <w:rsid w:val="00085C6D"/>
    <w:rsid w:val="00087766"/>
    <w:rsid w:val="00091C6B"/>
    <w:rsid w:val="00092D62"/>
    <w:rsid w:val="00094D0D"/>
    <w:rsid w:val="00095F37"/>
    <w:rsid w:val="00095F87"/>
    <w:rsid w:val="0009620C"/>
    <w:rsid w:val="000A175C"/>
    <w:rsid w:val="000A1B1F"/>
    <w:rsid w:val="000A2B68"/>
    <w:rsid w:val="000A314C"/>
    <w:rsid w:val="000A5740"/>
    <w:rsid w:val="000B2A88"/>
    <w:rsid w:val="000B37CC"/>
    <w:rsid w:val="000B7B3C"/>
    <w:rsid w:val="000C0BD0"/>
    <w:rsid w:val="000C26A8"/>
    <w:rsid w:val="000C3A00"/>
    <w:rsid w:val="000C4872"/>
    <w:rsid w:val="000C7215"/>
    <w:rsid w:val="000D0A1C"/>
    <w:rsid w:val="000D4AD2"/>
    <w:rsid w:val="000D4C4C"/>
    <w:rsid w:val="000D5BED"/>
    <w:rsid w:val="000D6BDD"/>
    <w:rsid w:val="000D7807"/>
    <w:rsid w:val="000E0310"/>
    <w:rsid w:val="000E04B9"/>
    <w:rsid w:val="000E207D"/>
    <w:rsid w:val="000E2869"/>
    <w:rsid w:val="000E4467"/>
    <w:rsid w:val="000E6951"/>
    <w:rsid w:val="000E69A7"/>
    <w:rsid w:val="000E7ADA"/>
    <w:rsid w:val="000E7F77"/>
    <w:rsid w:val="000F560D"/>
    <w:rsid w:val="000F5DD4"/>
    <w:rsid w:val="000F61FA"/>
    <w:rsid w:val="00100284"/>
    <w:rsid w:val="00103C82"/>
    <w:rsid w:val="00104693"/>
    <w:rsid w:val="00104E29"/>
    <w:rsid w:val="00106815"/>
    <w:rsid w:val="001072E7"/>
    <w:rsid w:val="00107B32"/>
    <w:rsid w:val="001106B1"/>
    <w:rsid w:val="00110FFE"/>
    <w:rsid w:val="00114169"/>
    <w:rsid w:val="00115790"/>
    <w:rsid w:val="0011654B"/>
    <w:rsid w:val="00116AC0"/>
    <w:rsid w:val="0011758B"/>
    <w:rsid w:val="001175B5"/>
    <w:rsid w:val="0011787D"/>
    <w:rsid w:val="00120ABC"/>
    <w:rsid w:val="001213F6"/>
    <w:rsid w:val="00122F29"/>
    <w:rsid w:val="00123736"/>
    <w:rsid w:val="001338FB"/>
    <w:rsid w:val="00134D81"/>
    <w:rsid w:val="001362F9"/>
    <w:rsid w:val="00140445"/>
    <w:rsid w:val="00142ADE"/>
    <w:rsid w:val="00145191"/>
    <w:rsid w:val="00151171"/>
    <w:rsid w:val="00151214"/>
    <w:rsid w:val="00151D84"/>
    <w:rsid w:val="0015284B"/>
    <w:rsid w:val="001537D9"/>
    <w:rsid w:val="00154079"/>
    <w:rsid w:val="00156DDB"/>
    <w:rsid w:val="00157340"/>
    <w:rsid w:val="0015763D"/>
    <w:rsid w:val="0016077E"/>
    <w:rsid w:val="00160950"/>
    <w:rsid w:val="00160BA5"/>
    <w:rsid w:val="0016150B"/>
    <w:rsid w:val="0016186B"/>
    <w:rsid w:val="00161EB8"/>
    <w:rsid w:val="0016212C"/>
    <w:rsid w:val="00164B5C"/>
    <w:rsid w:val="00170514"/>
    <w:rsid w:val="001751BA"/>
    <w:rsid w:val="001762FA"/>
    <w:rsid w:val="00176530"/>
    <w:rsid w:val="00176E9B"/>
    <w:rsid w:val="00180A04"/>
    <w:rsid w:val="00180ADD"/>
    <w:rsid w:val="00181059"/>
    <w:rsid w:val="00181EE6"/>
    <w:rsid w:val="00182297"/>
    <w:rsid w:val="00182A1C"/>
    <w:rsid w:val="00182BCB"/>
    <w:rsid w:val="00192146"/>
    <w:rsid w:val="00195BD8"/>
    <w:rsid w:val="00196A84"/>
    <w:rsid w:val="00197213"/>
    <w:rsid w:val="001978D5"/>
    <w:rsid w:val="001A0406"/>
    <w:rsid w:val="001A0551"/>
    <w:rsid w:val="001A0596"/>
    <w:rsid w:val="001A089D"/>
    <w:rsid w:val="001A1469"/>
    <w:rsid w:val="001A3907"/>
    <w:rsid w:val="001A4B6A"/>
    <w:rsid w:val="001A5767"/>
    <w:rsid w:val="001A62BA"/>
    <w:rsid w:val="001A6616"/>
    <w:rsid w:val="001B0AB3"/>
    <w:rsid w:val="001B2341"/>
    <w:rsid w:val="001B3634"/>
    <w:rsid w:val="001B4AA6"/>
    <w:rsid w:val="001B5EE4"/>
    <w:rsid w:val="001C0286"/>
    <w:rsid w:val="001C14AD"/>
    <w:rsid w:val="001C28CB"/>
    <w:rsid w:val="001C2D0D"/>
    <w:rsid w:val="001C30C9"/>
    <w:rsid w:val="001C4E3E"/>
    <w:rsid w:val="001C5768"/>
    <w:rsid w:val="001C6BAE"/>
    <w:rsid w:val="001D1279"/>
    <w:rsid w:val="001D2C62"/>
    <w:rsid w:val="001D5D34"/>
    <w:rsid w:val="001D65DA"/>
    <w:rsid w:val="001D6962"/>
    <w:rsid w:val="001E0337"/>
    <w:rsid w:val="001E0381"/>
    <w:rsid w:val="001E133F"/>
    <w:rsid w:val="001E140D"/>
    <w:rsid w:val="001E1B9D"/>
    <w:rsid w:val="001E2F96"/>
    <w:rsid w:val="001E3496"/>
    <w:rsid w:val="001E48F0"/>
    <w:rsid w:val="001E4D2E"/>
    <w:rsid w:val="001E58C7"/>
    <w:rsid w:val="001E61B8"/>
    <w:rsid w:val="001F0EAC"/>
    <w:rsid w:val="001F13F5"/>
    <w:rsid w:val="001F57E3"/>
    <w:rsid w:val="002016B8"/>
    <w:rsid w:val="00207474"/>
    <w:rsid w:val="00207AF0"/>
    <w:rsid w:val="002112F3"/>
    <w:rsid w:val="0021195F"/>
    <w:rsid w:val="00213EC0"/>
    <w:rsid w:val="00220DA0"/>
    <w:rsid w:val="00221345"/>
    <w:rsid w:val="0022136A"/>
    <w:rsid w:val="00224C2D"/>
    <w:rsid w:val="00225F49"/>
    <w:rsid w:val="002261E2"/>
    <w:rsid w:val="00227586"/>
    <w:rsid w:val="00230F18"/>
    <w:rsid w:val="002314C8"/>
    <w:rsid w:val="0023239F"/>
    <w:rsid w:val="002326A4"/>
    <w:rsid w:val="002330AB"/>
    <w:rsid w:val="00233FFA"/>
    <w:rsid w:val="002340D6"/>
    <w:rsid w:val="00234653"/>
    <w:rsid w:val="00234CD3"/>
    <w:rsid w:val="0023578C"/>
    <w:rsid w:val="00235F53"/>
    <w:rsid w:val="002376E7"/>
    <w:rsid w:val="00240246"/>
    <w:rsid w:val="00240D01"/>
    <w:rsid w:val="0024101E"/>
    <w:rsid w:val="00241717"/>
    <w:rsid w:val="00243771"/>
    <w:rsid w:val="0024432B"/>
    <w:rsid w:val="00245CEF"/>
    <w:rsid w:val="00251E1D"/>
    <w:rsid w:val="00253C44"/>
    <w:rsid w:val="0025575E"/>
    <w:rsid w:val="00257BF2"/>
    <w:rsid w:val="00261660"/>
    <w:rsid w:val="00261848"/>
    <w:rsid w:val="00261DEC"/>
    <w:rsid w:val="00263970"/>
    <w:rsid w:val="00264D6E"/>
    <w:rsid w:val="00265384"/>
    <w:rsid w:val="00265B83"/>
    <w:rsid w:val="00266B1A"/>
    <w:rsid w:val="00267F43"/>
    <w:rsid w:val="0027260E"/>
    <w:rsid w:val="00272663"/>
    <w:rsid w:val="002737EB"/>
    <w:rsid w:val="00274499"/>
    <w:rsid w:val="002748B2"/>
    <w:rsid w:val="00275F04"/>
    <w:rsid w:val="00276DB3"/>
    <w:rsid w:val="00276EBD"/>
    <w:rsid w:val="002812B6"/>
    <w:rsid w:val="00286FAC"/>
    <w:rsid w:val="00287DEB"/>
    <w:rsid w:val="00290C13"/>
    <w:rsid w:val="002931EE"/>
    <w:rsid w:val="0029331E"/>
    <w:rsid w:val="0029389E"/>
    <w:rsid w:val="002950DC"/>
    <w:rsid w:val="0029773C"/>
    <w:rsid w:val="002A0971"/>
    <w:rsid w:val="002A3B0C"/>
    <w:rsid w:val="002A5C73"/>
    <w:rsid w:val="002A6C7E"/>
    <w:rsid w:val="002A7668"/>
    <w:rsid w:val="002A7672"/>
    <w:rsid w:val="002B0038"/>
    <w:rsid w:val="002B27CD"/>
    <w:rsid w:val="002B5C42"/>
    <w:rsid w:val="002B7F16"/>
    <w:rsid w:val="002C0BB4"/>
    <w:rsid w:val="002C0D64"/>
    <w:rsid w:val="002C1E1D"/>
    <w:rsid w:val="002C40B6"/>
    <w:rsid w:val="002C4533"/>
    <w:rsid w:val="002C469C"/>
    <w:rsid w:val="002C572B"/>
    <w:rsid w:val="002C67F1"/>
    <w:rsid w:val="002C753F"/>
    <w:rsid w:val="002D4FDD"/>
    <w:rsid w:val="002D5200"/>
    <w:rsid w:val="002D5AC4"/>
    <w:rsid w:val="002D6D83"/>
    <w:rsid w:val="002D7538"/>
    <w:rsid w:val="002D77AF"/>
    <w:rsid w:val="002D7DC8"/>
    <w:rsid w:val="002E03AC"/>
    <w:rsid w:val="002E0B69"/>
    <w:rsid w:val="002E13B8"/>
    <w:rsid w:val="002E2E12"/>
    <w:rsid w:val="002E3F8A"/>
    <w:rsid w:val="002E4C34"/>
    <w:rsid w:val="002E61E6"/>
    <w:rsid w:val="002F3C28"/>
    <w:rsid w:val="002F3DF1"/>
    <w:rsid w:val="002F494B"/>
    <w:rsid w:val="002F6825"/>
    <w:rsid w:val="002F7AD4"/>
    <w:rsid w:val="002F7EB1"/>
    <w:rsid w:val="00300337"/>
    <w:rsid w:val="003019B4"/>
    <w:rsid w:val="00301B44"/>
    <w:rsid w:val="00301D3D"/>
    <w:rsid w:val="00304FF0"/>
    <w:rsid w:val="00305AE8"/>
    <w:rsid w:val="00305EAB"/>
    <w:rsid w:val="003075AE"/>
    <w:rsid w:val="00307AE9"/>
    <w:rsid w:val="00307F12"/>
    <w:rsid w:val="00311B87"/>
    <w:rsid w:val="00311C5C"/>
    <w:rsid w:val="00314901"/>
    <w:rsid w:val="00315BBE"/>
    <w:rsid w:val="00320447"/>
    <w:rsid w:val="00320744"/>
    <w:rsid w:val="003216B4"/>
    <w:rsid w:val="00323F17"/>
    <w:rsid w:val="00323FEA"/>
    <w:rsid w:val="00325233"/>
    <w:rsid w:val="00325CA0"/>
    <w:rsid w:val="0032738E"/>
    <w:rsid w:val="0033386C"/>
    <w:rsid w:val="00333EF3"/>
    <w:rsid w:val="00336E77"/>
    <w:rsid w:val="00337754"/>
    <w:rsid w:val="00340679"/>
    <w:rsid w:val="00341979"/>
    <w:rsid w:val="00341C66"/>
    <w:rsid w:val="00342431"/>
    <w:rsid w:val="00342EFD"/>
    <w:rsid w:val="0034467E"/>
    <w:rsid w:val="0034550E"/>
    <w:rsid w:val="00345E4A"/>
    <w:rsid w:val="00345F98"/>
    <w:rsid w:val="00350E6D"/>
    <w:rsid w:val="0035127B"/>
    <w:rsid w:val="00354D34"/>
    <w:rsid w:val="00356C01"/>
    <w:rsid w:val="00357E81"/>
    <w:rsid w:val="0036231B"/>
    <w:rsid w:val="003633E6"/>
    <w:rsid w:val="003642A7"/>
    <w:rsid w:val="00371D5B"/>
    <w:rsid w:val="00372082"/>
    <w:rsid w:val="003735BE"/>
    <w:rsid w:val="00374036"/>
    <w:rsid w:val="00375021"/>
    <w:rsid w:val="0037640B"/>
    <w:rsid w:val="003772EF"/>
    <w:rsid w:val="00382033"/>
    <w:rsid w:val="003868FA"/>
    <w:rsid w:val="00390780"/>
    <w:rsid w:val="00392C93"/>
    <w:rsid w:val="00393EB8"/>
    <w:rsid w:val="003944EE"/>
    <w:rsid w:val="00396AD1"/>
    <w:rsid w:val="003A0A17"/>
    <w:rsid w:val="003A0B3C"/>
    <w:rsid w:val="003A0B63"/>
    <w:rsid w:val="003A1410"/>
    <w:rsid w:val="003A2B8D"/>
    <w:rsid w:val="003A3D8D"/>
    <w:rsid w:val="003A5C34"/>
    <w:rsid w:val="003B0793"/>
    <w:rsid w:val="003B11FE"/>
    <w:rsid w:val="003B20A0"/>
    <w:rsid w:val="003B63CE"/>
    <w:rsid w:val="003B6BF9"/>
    <w:rsid w:val="003C2D8A"/>
    <w:rsid w:val="003C4295"/>
    <w:rsid w:val="003C4A26"/>
    <w:rsid w:val="003C686B"/>
    <w:rsid w:val="003D1F41"/>
    <w:rsid w:val="003D28DF"/>
    <w:rsid w:val="003D361E"/>
    <w:rsid w:val="003D3F69"/>
    <w:rsid w:val="003E13D8"/>
    <w:rsid w:val="003E21AD"/>
    <w:rsid w:val="003E38BD"/>
    <w:rsid w:val="003E4141"/>
    <w:rsid w:val="003E4A00"/>
    <w:rsid w:val="003E4D97"/>
    <w:rsid w:val="003E6798"/>
    <w:rsid w:val="003F077E"/>
    <w:rsid w:val="003F25D0"/>
    <w:rsid w:val="003F43E4"/>
    <w:rsid w:val="003F45F1"/>
    <w:rsid w:val="003F66F1"/>
    <w:rsid w:val="004019BC"/>
    <w:rsid w:val="00402753"/>
    <w:rsid w:val="0040377D"/>
    <w:rsid w:val="00406138"/>
    <w:rsid w:val="004064D3"/>
    <w:rsid w:val="00412A65"/>
    <w:rsid w:val="00412E08"/>
    <w:rsid w:val="004134AC"/>
    <w:rsid w:val="00413E8E"/>
    <w:rsid w:val="004141BB"/>
    <w:rsid w:val="00416EC8"/>
    <w:rsid w:val="00421D59"/>
    <w:rsid w:val="00422601"/>
    <w:rsid w:val="00422954"/>
    <w:rsid w:val="004232DF"/>
    <w:rsid w:val="004234BC"/>
    <w:rsid w:val="00425CDC"/>
    <w:rsid w:val="0042648C"/>
    <w:rsid w:val="00430513"/>
    <w:rsid w:val="00430BBA"/>
    <w:rsid w:val="00431377"/>
    <w:rsid w:val="00431710"/>
    <w:rsid w:val="00431DD3"/>
    <w:rsid w:val="0043319A"/>
    <w:rsid w:val="00433995"/>
    <w:rsid w:val="00433D32"/>
    <w:rsid w:val="00434891"/>
    <w:rsid w:val="004353DE"/>
    <w:rsid w:val="00437930"/>
    <w:rsid w:val="00440AF2"/>
    <w:rsid w:val="00441146"/>
    <w:rsid w:val="00441987"/>
    <w:rsid w:val="00441FCD"/>
    <w:rsid w:val="00445226"/>
    <w:rsid w:val="00446F06"/>
    <w:rsid w:val="00447684"/>
    <w:rsid w:val="00447C07"/>
    <w:rsid w:val="00453F1F"/>
    <w:rsid w:val="00457B69"/>
    <w:rsid w:val="00460114"/>
    <w:rsid w:val="00460AF7"/>
    <w:rsid w:val="0046299C"/>
    <w:rsid w:val="00462C78"/>
    <w:rsid w:val="00464780"/>
    <w:rsid w:val="00464874"/>
    <w:rsid w:val="00465F48"/>
    <w:rsid w:val="004709C1"/>
    <w:rsid w:val="004733F1"/>
    <w:rsid w:val="00473E58"/>
    <w:rsid w:val="00475887"/>
    <w:rsid w:val="00475B42"/>
    <w:rsid w:val="0047708D"/>
    <w:rsid w:val="00477CBC"/>
    <w:rsid w:val="00482C9D"/>
    <w:rsid w:val="00486D2B"/>
    <w:rsid w:val="00486D7A"/>
    <w:rsid w:val="0048712F"/>
    <w:rsid w:val="00490605"/>
    <w:rsid w:val="004925D8"/>
    <w:rsid w:val="0049430E"/>
    <w:rsid w:val="0049528F"/>
    <w:rsid w:val="00495AC6"/>
    <w:rsid w:val="0049642E"/>
    <w:rsid w:val="00496F58"/>
    <w:rsid w:val="00497B43"/>
    <w:rsid w:val="004A0451"/>
    <w:rsid w:val="004A1DE1"/>
    <w:rsid w:val="004A33BF"/>
    <w:rsid w:val="004A351D"/>
    <w:rsid w:val="004A4D28"/>
    <w:rsid w:val="004A526B"/>
    <w:rsid w:val="004A562F"/>
    <w:rsid w:val="004A5FA9"/>
    <w:rsid w:val="004A6194"/>
    <w:rsid w:val="004A6A65"/>
    <w:rsid w:val="004B40B2"/>
    <w:rsid w:val="004B47FB"/>
    <w:rsid w:val="004B7886"/>
    <w:rsid w:val="004C31B6"/>
    <w:rsid w:val="004C376A"/>
    <w:rsid w:val="004C3CB8"/>
    <w:rsid w:val="004C44E1"/>
    <w:rsid w:val="004D07EA"/>
    <w:rsid w:val="004D3283"/>
    <w:rsid w:val="004D45B2"/>
    <w:rsid w:val="004D5867"/>
    <w:rsid w:val="004D6099"/>
    <w:rsid w:val="004E0A33"/>
    <w:rsid w:val="004E2429"/>
    <w:rsid w:val="004E2E33"/>
    <w:rsid w:val="004E331E"/>
    <w:rsid w:val="004E34E0"/>
    <w:rsid w:val="004E35B3"/>
    <w:rsid w:val="004E5401"/>
    <w:rsid w:val="004E558D"/>
    <w:rsid w:val="004E638F"/>
    <w:rsid w:val="004E6DD8"/>
    <w:rsid w:val="004E7388"/>
    <w:rsid w:val="004F2016"/>
    <w:rsid w:val="004F28E8"/>
    <w:rsid w:val="004F2A33"/>
    <w:rsid w:val="004F2A67"/>
    <w:rsid w:val="004F73B0"/>
    <w:rsid w:val="004F7EB2"/>
    <w:rsid w:val="005009E4"/>
    <w:rsid w:val="00500AFC"/>
    <w:rsid w:val="0050151D"/>
    <w:rsid w:val="005045D3"/>
    <w:rsid w:val="00504B3F"/>
    <w:rsid w:val="00504FF2"/>
    <w:rsid w:val="00505AE8"/>
    <w:rsid w:val="00506972"/>
    <w:rsid w:val="005106B1"/>
    <w:rsid w:val="00511D15"/>
    <w:rsid w:val="005122A4"/>
    <w:rsid w:val="00512824"/>
    <w:rsid w:val="005153F1"/>
    <w:rsid w:val="00516C71"/>
    <w:rsid w:val="00516F38"/>
    <w:rsid w:val="00520B30"/>
    <w:rsid w:val="0052212C"/>
    <w:rsid w:val="00522C6B"/>
    <w:rsid w:val="00526022"/>
    <w:rsid w:val="0052681C"/>
    <w:rsid w:val="005269A8"/>
    <w:rsid w:val="00527D67"/>
    <w:rsid w:val="0053238E"/>
    <w:rsid w:val="00534C55"/>
    <w:rsid w:val="00534F8F"/>
    <w:rsid w:val="00535528"/>
    <w:rsid w:val="00535567"/>
    <w:rsid w:val="00536582"/>
    <w:rsid w:val="00537812"/>
    <w:rsid w:val="005414B6"/>
    <w:rsid w:val="00545AC4"/>
    <w:rsid w:val="005464F0"/>
    <w:rsid w:val="00546C60"/>
    <w:rsid w:val="005477E5"/>
    <w:rsid w:val="00553FBC"/>
    <w:rsid w:val="005543AA"/>
    <w:rsid w:val="0055699D"/>
    <w:rsid w:val="00557600"/>
    <w:rsid w:val="00560243"/>
    <w:rsid w:val="005612B5"/>
    <w:rsid w:val="0056206D"/>
    <w:rsid w:val="005636D2"/>
    <w:rsid w:val="00564D1A"/>
    <w:rsid w:val="005651E7"/>
    <w:rsid w:val="00566203"/>
    <w:rsid w:val="00566A25"/>
    <w:rsid w:val="00570DD4"/>
    <w:rsid w:val="0057228B"/>
    <w:rsid w:val="00572BFC"/>
    <w:rsid w:val="00573A53"/>
    <w:rsid w:val="00575CEE"/>
    <w:rsid w:val="005769CC"/>
    <w:rsid w:val="00577CAB"/>
    <w:rsid w:val="00582609"/>
    <w:rsid w:val="00583B37"/>
    <w:rsid w:val="00583BD4"/>
    <w:rsid w:val="005860F2"/>
    <w:rsid w:val="00586894"/>
    <w:rsid w:val="00590EE7"/>
    <w:rsid w:val="005922D9"/>
    <w:rsid w:val="0059290C"/>
    <w:rsid w:val="005954CD"/>
    <w:rsid w:val="005961BA"/>
    <w:rsid w:val="005A01FA"/>
    <w:rsid w:val="005A6944"/>
    <w:rsid w:val="005B0E5E"/>
    <w:rsid w:val="005B1704"/>
    <w:rsid w:val="005B1867"/>
    <w:rsid w:val="005B1995"/>
    <w:rsid w:val="005B2FD1"/>
    <w:rsid w:val="005B4731"/>
    <w:rsid w:val="005B56AC"/>
    <w:rsid w:val="005B56CB"/>
    <w:rsid w:val="005B5E59"/>
    <w:rsid w:val="005B74E2"/>
    <w:rsid w:val="005B7827"/>
    <w:rsid w:val="005C0A4D"/>
    <w:rsid w:val="005C0E33"/>
    <w:rsid w:val="005C2E30"/>
    <w:rsid w:val="005C341C"/>
    <w:rsid w:val="005C40C7"/>
    <w:rsid w:val="005C4788"/>
    <w:rsid w:val="005C4C3B"/>
    <w:rsid w:val="005C52B9"/>
    <w:rsid w:val="005C5699"/>
    <w:rsid w:val="005C5985"/>
    <w:rsid w:val="005C78A7"/>
    <w:rsid w:val="005D005B"/>
    <w:rsid w:val="005D2AE6"/>
    <w:rsid w:val="005D2B81"/>
    <w:rsid w:val="005D35F1"/>
    <w:rsid w:val="005D3925"/>
    <w:rsid w:val="005D4B45"/>
    <w:rsid w:val="005D4C7C"/>
    <w:rsid w:val="005D5223"/>
    <w:rsid w:val="005D748F"/>
    <w:rsid w:val="005E0711"/>
    <w:rsid w:val="005E2227"/>
    <w:rsid w:val="005E4514"/>
    <w:rsid w:val="005E4A10"/>
    <w:rsid w:val="005E592A"/>
    <w:rsid w:val="005E6545"/>
    <w:rsid w:val="005E6C86"/>
    <w:rsid w:val="005F0000"/>
    <w:rsid w:val="005F1976"/>
    <w:rsid w:val="005F2010"/>
    <w:rsid w:val="005F29C8"/>
    <w:rsid w:val="005F383E"/>
    <w:rsid w:val="005F3FBC"/>
    <w:rsid w:val="005F485E"/>
    <w:rsid w:val="005F4A83"/>
    <w:rsid w:val="005F4DA5"/>
    <w:rsid w:val="005F59BB"/>
    <w:rsid w:val="00600D62"/>
    <w:rsid w:val="00600DBD"/>
    <w:rsid w:val="00601BD5"/>
    <w:rsid w:val="00602C39"/>
    <w:rsid w:val="00603C6F"/>
    <w:rsid w:val="00605019"/>
    <w:rsid w:val="0060660B"/>
    <w:rsid w:val="00610145"/>
    <w:rsid w:val="0061057A"/>
    <w:rsid w:val="006122CA"/>
    <w:rsid w:val="0061270F"/>
    <w:rsid w:val="006171AD"/>
    <w:rsid w:val="006227B8"/>
    <w:rsid w:val="0062623A"/>
    <w:rsid w:val="006265E2"/>
    <w:rsid w:val="00626BE9"/>
    <w:rsid w:val="006324B7"/>
    <w:rsid w:val="00632A38"/>
    <w:rsid w:val="006363F3"/>
    <w:rsid w:val="0063720E"/>
    <w:rsid w:val="00637303"/>
    <w:rsid w:val="00641962"/>
    <w:rsid w:val="00641D65"/>
    <w:rsid w:val="00642089"/>
    <w:rsid w:val="006429DB"/>
    <w:rsid w:val="00643879"/>
    <w:rsid w:val="00643CA9"/>
    <w:rsid w:val="00645C3F"/>
    <w:rsid w:val="00646699"/>
    <w:rsid w:val="00646C63"/>
    <w:rsid w:val="00647094"/>
    <w:rsid w:val="00647453"/>
    <w:rsid w:val="00647963"/>
    <w:rsid w:val="00650B8A"/>
    <w:rsid w:val="00651053"/>
    <w:rsid w:val="00652112"/>
    <w:rsid w:val="006525AC"/>
    <w:rsid w:val="006539C1"/>
    <w:rsid w:val="00654992"/>
    <w:rsid w:val="00656B5C"/>
    <w:rsid w:val="00657CCA"/>
    <w:rsid w:val="00660081"/>
    <w:rsid w:val="006611BE"/>
    <w:rsid w:val="0066287F"/>
    <w:rsid w:val="006644F2"/>
    <w:rsid w:val="00664A88"/>
    <w:rsid w:val="00664B40"/>
    <w:rsid w:val="00670E6D"/>
    <w:rsid w:val="006717BA"/>
    <w:rsid w:val="00671832"/>
    <w:rsid w:val="00673F99"/>
    <w:rsid w:val="00674767"/>
    <w:rsid w:val="00674B99"/>
    <w:rsid w:val="006770FE"/>
    <w:rsid w:val="00677271"/>
    <w:rsid w:val="00680DF0"/>
    <w:rsid w:val="00683FF8"/>
    <w:rsid w:val="0068567E"/>
    <w:rsid w:val="0069150A"/>
    <w:rsid w:val="00692BBA"/>
    <w:rsid w:val="006942F7"/>
    <w:rsid w:val="006949FC"/>
    <w:rsid w:val="00696D12"/>
    <w:rsid w:val="00697998"/>
    <w:rsid w:val="006A0B6E"/>
    <w:rsid w:val="006A1D01"/>
    <w:rsid w:val="006A28AF"/>
    <w:rsid w:val="006A2C4E"/>
    <w:rsid w:val="006A4251"/>
    <w:rsid w:val="006A49D3"/>
    <w:rsid w:val="006A79F9"/>
    <w:rsid w:val="006B0EE6"/>
    <w:rsid w:val="006B125F"/>
    <w:rsid w:val="006B126D"/>
    <w:rsid w:val="006B23C5"/>
    <w:rsid w:val="006B2EB5"/>
    <w:rsid w:val="006B2FFF"/>
    <w:rsid w:val="006B3745"/>
    <w:rsid w:val="006B73EB"/>
    <w:rsid w:val="006C09E2"/>
    <w:rsid w:val="006C0AC2"/>
    <w:rsid w:val="006C1831"/>
    <w:rsid w:val="006C230D"/>
    <w:rsid w:val="006C71F3"/>
    <w:rsid w:val="006D0152"/>
    <w:rsid w:val="006D0F76"/>
    <w:rsid w:val="006D32A6"/>
    <w:rsid w:val="006D4158"/>
    <w:rsid w:val="006D5048"/>
    <w:rsid w:val="006D532B"/>
    <w:rsid w:val="006D58C2"/>
    <w:rsid w:val="006D660D"/>
    <w:rsid w:val="006E0D1F"/>
    <w:rsid w:val="006E0F1D"/>
    <w:rsid w:val="006E4537"/>
    <w:rsid w:val="006E6DB7"/>
    <w:rsid w:val="006E7838"/>
    <w:rsid w:val="006E7B9E"/>
    <w:rsid w:val="006E7D12"/>
    <w:rsid w:val="006F1043"/>
    <w:rsid w:val="006F14CF"/>
    <w:rsid w:val="006F3A83"/>
    <w:rsid w:val="006F403F"/>
    <w:rsid w:val="006F41B7"/>
    <w:rsid w:val="006F4FED"/>
    <w:rsid w:val="00700670"/>
    <w:rsid w:val="0070085C"/>
    <w:rsid w:val="00701116"/>
    <w:rsid w:val="00702E51"/>
    <w:rsid w:val="007031C1"/>
    <w:rsid w:val="00704B18"/>
    <w:rsid w:val="00707D65"/>
    <w:rsid w:val="00710799"/>
    <w:rsid w:val="007112E3"/>
    <w:rsid w:val="007116F6"/>
    <w:rsid w:val="00715A34"/>
    <w:rsid w:val="0071769F"/>
    <w:rsid w:val="007203AB"/>
    <w:rsid w:val="00720445"/>
    <w:rsid w:val="00722361"/>
    <w:rsid w:val="007269F5"/>
    <w:rsid w:val="00730456"/>
    <w:rsid w:val="0073106C"/>
    <w:rsid w:val="00732A84"/>
    <w:rsid w:val="00733587"/>
    <w:rsid w:val="00733750"/>
    <w:rsid w:val="007351F3"/>
    <w:rsid w:val="007368F2"/>
    <w:rsid w:val="0074160F"/>
    <w:rsid w:val="00743684"/>
    <w:rsid w:val="00744039"/>
    <w:rsid w:val="007440E4"/>
    <w:rsid w:val="00746DE2"/>
    <w:rsid w:val="00747941"/>
    <w:rsid w:val="0075272A"/>
    <w:rsid w:val="00752A3C"/>
    <w:rsid w:val="00754DD6"/>
    <w:rsid w:val="00754FF2"/>
    <w:rsid w:val="00756381"/>
    <w:rsid w:val="0076181E"/>
    <w:rsid w:val="00762257"/>
    <w:rsid w:val="0076309E"/>
    <w:rsid w:val="00764FE6"/>
    <w:rsid w:val="00765263"/>
    <w:rsid w:val="00765420"/>
    <w:rsid w:val="00773CE3"/>
    <w:rsid w:val="00774262"/>
    <w:rsid w:val="0077745C"/>
    <w:rsid w:val="0078127E"/>
    <w:rsid w:val="00781943"/>
    <w:rsid w:val="00784101"/>
    <w:rsid w:val="007843EB"/>
    <w:rsid w:val="00784CB6"/>
    <w:rsid w:val="0078660F"/>
    <w:rsid w:val="0079016D"/>
    <w:rsid w:val="00792232"/>
    <w:rsid w:val="00794009"/>
    <w:rsid w:val="00794E53"/>
    <w:rsid w:val="00797BB2"/>
    <w:rsid w:val="007A3BD1"/>
    <w:rsid w:val="007A4183"/>
    <w:rsid w:val="007A457F"/>
    <w:rsid w:val="007A6A28"/>
    <w:rsid w:val="007B0C7C"/>
    <w:rsid w:val="007B3400"/>
    <w:rsid w:val="007B7C37"/>
    <w:rsid w:val="007C128E"/>
    <w:rsid w:val="007C12E7"/>
    <w:rsid w:val="007C13EB"/>
    <w:rsid w:val="007C1FE5"/>
    <w:rsid w:val="007C26B9"/>
    <w:rsid w:val="007C3D44"/>
    <w:rsid w:val="007C3FA1"/>
    <w:rsid w:val="007C486F"/>
    <w:rsid w:val="007C5F57"/>
    <w:rsid w:val="007D13BA"/>
    <w:rsid w:val="007D3EFB"/>
    <w:rsid w:val="007D64B1"/>
    <w:rsid w:val="007D6DAF"/>
    <w:rsid w:val="007D7100"/>
    <w:rsid w:val="007E1534"/>
    <w:rsid w:val="007E1978"/>
    <w:rsid w:val="007E420E"/>
    <w:rsid w:val="007E571C"/>
    <w:rsid w:val="007E5CC8"/>
    <w:rsid w:val="007E5E8C"/>
    <w:rsid w:val="007E7B33"/>
    <w:rsid w:val="007F02D0"/>
    <w:rsid w:val="007F540F"/>
    <w:rsid w:val="00800C17"/>
    <w:rsid w:val="00801C3C"/>
    <w:rsid w:val="0080293F"/>
    <w:rsid w:val="00810E66"/>
    <w:rsid w:val="00811521"/>
    <w:rsid w:val="008124E8"/>
    <w:rsid w:val="00813B34"/>
    <w:rsid w:val="00813B4A"/>
    <w:rsid w:val="008150FE"/>
    <w:rsid w:val="00815A8B"/>
    <w:rsid w:val="00815D59"/>
    <w:rsid w:val="008169E9"/>
    <w:rsid w:val="00817073"/>
    <w:rsid w:val="00820C32"/>
    <w:rsid w:val="00820D4D"/>
    <w:rsid w:val="0082351C"/>
    <w:rsid w:val="008261ED"/>
    <w:rsid w:val="0082701F"/>
    <w:rsid w:val="00830F44"/>
    <w:rsid w:val="008311D4"/>
    <w:rsid w:val="00831980"/>
    <w:rsid w:val="00832745"/>
    <w:rsid w:val="00833A49"/>
    <w:rsid w:val="008343DF"/>
    <w:rsid w:val="008362C3"/>
    <w:rsid w:val="0083678C"/>
    <w:rsid w:val="00837550"/>
    <w:rsid w:val="00840C78"/>
    <w:rsid w:val="00843E56"/>
    <w:rsid w:val="00844EDB"/>
    <w:rsid w:val="00850ACE"/>
    <w:rsid w:val="008510FD"/>
    <w:rsid w:val="00851535"/>
    <w:rsid w:val="0085386B"/>
    <w:rsid w:val="0085413E"/>
    <w:rsid w:val="008544E0"/>
    <w:rsid w:val="008547F5"/>
    <w:rsid w:val="00856D22"/>
    <w:rsid w:val="00857E5F"/>
    <w:rsid w:val="00865D5B"/>
    <w:rsid w:val="00866A84"/>
    <w:rsid w:val="00866F13"/>
    <w:rsid w:val="00870212"/>
    <w:rsid w:val="008717D9"/>
    <w:rsid w:val="0087184E"/>
    <w:rsid w:val="00874D92"/>
    <w:rsid w:val="00875A31"/>
    <w:rsid w:val="008760B9"/>
    <w:rsid w:val="008804E1"/>
    <w:rsid w:val="00880DC4"/>
    <w:rsid w:val="00881CCA"/>
    <w:rsid w:val="00882232"/>
    <w:rsid w:val="008822AF"/>
    <w:rsid w:val="00882C13"/>
    <w:rsid w:val="00882EFC"/>
    <w:rsid w:val="00883D0E"/>
    <w:rsid w:val="008849EB"/>
    <w:rsid w:val="00885D92"/>
    <w:rsid w:val="00886807"/>
    <w:rsid w:val="00887618"/>
    <w:rsid w:val="00890C6A"/>
    <w:rsid w:val="00890D6F"/>
    <w:rsid w:val="00892480"/>
    <w:rsid w:val="0089390A"/>
    <w:rsid w:val="00893D75"/>
    <w:rsid w:val="00894290"/>
    <w:rsid w:val="008957E6"/>
    <w:rsid w:val="00896618"/>
    <w:rsid w:val="008A0FDB"/>
    <w:rsid w:val="008A144B"/>
    <w:rsid w:val="008A17B5"/>
    <w:rsid w:val="008A1E19"/>
    <w:rsid w:val="008A2571"/>
    <w:rsid w:val="008A4A7B"/>
    <w:rsid w:val="008A540A"/>
    <w:rsid w:val="008A73D3"/>
    <w:rsid w:val="008A7CB1"/>
    <w:rsid w:val="008B1606"/>
    <w:rsid w:val="008B28A5"/>
    <w:rsid w:val="008B3A3C"/>
    <w:rsid w:val="008B4509"/>
    <w:rsid w:val="008B5B86"/>
    <w:rsid w:val="008C242F"/>
    <w:rsid w:val="008C346D"/>
    <w:rsid w:val="008C62A2"/>
    <w:rsid w:val="008C69AE"/>
    <w:rsid w:val="008C7F63"/>
    <w:rsid w:val="008D186F"/>
    <w:rsid w:val="008D2829"/>
    <w:rsid w:val="008D2889"/>
    <w:rsid w:val="008D34D1"/>
    <w:rsid w:val="008D3C6A"/>
    <w:rsid w:val="008D3F84"/>
    <w:rsid w:val="008D4945"/>
    <w:rsid w:val="008E018B"/>
    <w:rsid w:val="008E077B"/>
    <w:rsid w:val="008E0CEE"/>
    <w:rsid w:val="008E2B56"/>
    <w:rsid w:val="008E3F5E"/>
    <w:rsid w:val="008E44D5"/>
    <w:rsid w:val="008E49DF"/>
    <w:rsid w:val="008E7A00"/>
    <w:rsid w:val="008F0308"/>
    <w:rsid w:val="008F1F6D"/>
    <w:rsid w:val="008F2E97"/>
    <w:rsid w:val="008F3B74"/>
    <w:rsid w:val="008F5313"/>
    <w:rsid w:val="008F7073"/>
    <w:rsid w:val="00900072"/>
    <w:rsid w:val="00901A32"/>
    <w:rsid w:val="00902104"/>
    <w:rsid w:val="009039D2"/>
    <w:rsid w:val="00903DC0"/>
    <w:rsid w:val="00904908"/>
    <w:rsid w:val="00905E51"/>
    <w:rsid w:val="009067B4"/>
    <w:rsid w:val="0090795A"/>
    <w:rsid w:val="009112EA"/>
    <w:rsid w:val="00911449"/>
    <w:rsid w:val="00912A60"/>
    <w:rsid w:val="00913130"/>
    <w:rsid w:val="00914583"/>
    <w:rsid w:val="00914972"/>
    <w:rsid w:val="00914BE0"/>
    <w:rsid w:val="009150EE"/>
    <w:rsid w:val="0091518B"/>
    <w:rsid w:val="009165FF"/>
    <w:rsid w:val="00916F52"/>
    <w:rsid w:val="0092170F"/>
    <w:rsid w:val="00922B36"/>
    <w:rsid w:val="0092325C"/>
    <w:rsid w:val="00924F83"/>
    <w:rsid w:val="009256FB"/>
    <w:rsid w:val="00926A81"/>
    <w:rsid w:val="009307CE"/>
    <w:rsid w:val="00930C8F"/>
    <w:rsid w:val="00932233"/>
    <w:rsid w:val="00935E9C"/>
    <w:rsid w:val="009364E0"/>
    <w:rsid w:val="00936962"/>
    <w:rsid w:val="00936F9B"/>
    <w:rsid w:val="00937CA5"/>
    <w:rsid w:val="00937F7A"/>
    <w:rsid w:val="0094059F"/>
    <w:rsid w:val="00940A37"/>
    <w:rsid w:val="00940F32"/>
    <w:rsid w:val="00942395"/>
    <w:rsid w:val="0094465A"/>
    <w:rsid w:val="00946310"/>
    <w:rsid w:val="00947337"/>
    <w:rsid w:val="00952B1B"/>
    <w:rsid w:val="00952D2F"/>
    <w:rsid w:val="00953DE3"/>
    <w:rsid w:val="00954F5B"/>
    <w:rsid w:val="00955293"/>
    <w:rsid w:val="00955F3E"/>
    <w:rsid w:val="009569EE"/>
    <w:rsid w:val="00956F49"/>
    <w:rsid w:val="00957F7D"/>
    <w:rsid w:val="0096471C"/>
    <w:rsid w:val="009655E4"/>
    <w:rsid w:val="009719BE"/>
    <w:rsid w:val="00974C5A"/>
    <w:rsid w:val="00974EE6"/>
    <w:rsid w:val="00977246"/>
    <w:rsid w:val="00977B83"/>
    <w:rsid w:val="00981E49"/>
    <w:rsid w:val="0098223B"/>
    <w:rsid w:val="00983FDF"/>
    <w:rsid w:val="0098461C"/>
    <w:rsid w:val="00984D97"/>
    <w:rsid w:val="0098791C"/>
    <w:rsid w:val="00993048"/>
    <w:rsid w:val="00993BE7"/>
    <w:rsid w:val="0099517C"/>
    <w:rsid w:val="00996272"/>
    <w:rsid w:val="009A0FC3"/>
    <w:rsid w:val="009A1B94"/>
    <w:rsid w:val="009A2482"/>
    <w:rsid w:val="009A2DD5"/>
    <w:rsid w:val="009A321F"/>
    <w:rsid w:val="009A352C"/>
    <w:rsid w:val="009A475F"/>
    <w:rsid w:val="009A7CB8"/>
    <w:rsid w:val="009B1572"/>
    <w:rsid w:val="009B615E"/>
    <w:rsid w:val="009C2A9B"/>
    <w:rsid w:val="009C39DC"/>
    <w:rsid w:val="009C4994"/>
    <w:rsid w:val="009C5302"/>
    <w:rsid w:val="009C73EB"/>
    <w:rsid w:val="009D0FBF"/>
    <w:rsid w:val="009D1AC3"/>
    <w:rsid w:val="009D642D"/>
    <w:rsid w:val="009E3789"/>
    <w:rsid w:val="009E5221"/>
    <w:rsid w:val="009F01D7"/>
    <w:rsid w:val="009F1FEF"/>
    <w:rsid w:val="009F7D4E"/>
    <w:rsid w:val="00A01CF0"/>
    <w:rsid w:val="00A027C2"/>
    <w:rsid w:val="00A0445A"/>
    <w:rsid w:val="00A04C1F"/>
    <w:rsid w:val="00A0652E"/>
    <w:rsid w:val="00A104C0"/>
    <w:rsid w:val="00A104DD"/>
    <w:rsid w:val="00A10812"/>
    <w:rsid w:val="00A111B2"/>
    <w:rsid w:val="00A12AC4"/>
    <w:rsid w:val="00A12DAE"/>
    <w:rsid w:val="00A12F78"/>
    <w:rsid w:val="00A13193"/>
    <w:rsid w:val="00A13C86"/>
    <w:rsid w:val="00A14807"/>
    <w:rsid w:val="00A15274"/>
    <w:rsid w:val="00A15D80"/>
    <w:rsid w:val="00A16579"/>
    <w:rsid w:val="00A16FFD"/>
    <w:rsid w:val="00A209B2"/>
    <w:rsid w:val="00A21C28"/>
    <w:rsid w:val="00A23138"/>
    <w:rsid w:val="00A2477B"/>
    <w:rsid w:val="00A27F00"/>
    <w:rsid w:val="00A326A8"/>
    <w:rsid w:val="00A33706"/>
    <w:rsid w:val="00A33CDC"/>
    <w:rsid w:val="00A3467F"/>
    <w:rsid w:val="00A349BD"/>
    <w:rsid w:val="00A36771"/>
    <w:rsid w:val="00A402EE"/>
    <w:rsid w:val="00A40318"/>
    <w:rsid w:val="00A40365"/>
    <w:rsid w:val="00A40AA2"/>
    <w:rsid w:val="00A416FC"/>
    <w:rsid w:val="00A4426A"/>
    <w:rsid w:val="00A44605"/>
    <w:rsid w:val="00A468DF"/>
    <w:rsid w:val="00A50483"/>
    <w:rsid w:val="00A504D6"/>
    <w:rsid w:val="00A50B03"/>
    <w:rsid w:val="00A51C20"/>
    <w:rsid w:val="00A51C3B"/>
    <w:rsid w:val="00A53B4E"/>
    <w:rsid w:val="00A54659"/>
    <w:rsid w:val="00A547EB"/>
    <w:rsid w:val="00A54FD5"/>
    <w:rsid w:val="00A566D5"/>
    <w:rsid w:val="00A60C7C"/>
    <w:rsid w:val="00A62299"/>
    <w:rsid w:val="00A656C9"/>
    <w:rsid w:val="00A659A1"/>
    <w:rsid w:val="00A664A4"/>
    <w:rsid w:val="00A677FF"/>
    <w:rsid w:val="00A72584"/>
    <w:rsid w:val="00A73383"/>
    <w:rsid w:val="00A74A18"/>
    <w:rsid w:val="00A75937"/>
    <w:rsid w:val="00A77D5E"/>
    <w:rsid w:val="00A77EB4"/>
    <w:rsid w:val="00A8066E"/>
    <w:rsid w:val="00A81559"/>
    <w:rsid w:val="00A81573"/>
    <w:rsid w:val="00A81934"/>
    <w:rsid w:val="00A847E7"/>
    <w:rsid w:val="00A85466"/>
    <w:rsid w:val="00A87315"/>
    <w:rsid w:val="00A8732D"/>
    <w:rsid w:val="00A90E17"/>
    <w:rsid w:val="00A94DF0"/>
    <w:rsid w:val="00A95E02"/>
    <w:rsid w:val="00A97157"/>
    <w:rsid w:val="00A973F7"/>
    <w:rsid w:val="00AA12AF"/>
    <w:rsid w:val="00AA1FEC"/>
    <w:rsid w:val="00AA31B0"/>
    <w:rsid w:val="00AA3F8C"/>
    <w:rsid w:val="00AA441C"/>
    <w:rsid w:val="00AA47E8"/>
    <w:rsid w:val="00AA4A25"/>
    <w:rsid w:val="00AA4C90"/>
    <w:rsid w:val="00AA4E7A"/>
    <w:rsid w:val="00AA6C16"/>
    <w:rsid w:val="00AA7363"/>
    <w:rsid w:val="00AA7EEF"/>
    <w:rsid w:val="00AA7F47"/>
    <w:rsid w:val="00AB2E73"/>
    <w:rsid w:val="00AB3DEB"/>
    <w:rsid w:val="00AB458F"/>
    <w:rsid w:val="00AB4E58"/>
    <w:rsid w:val="00AB5CD7"/>
    <w:rsid w:val="00AB5F29"/>
    <w:rsid w:val="00AB745A"/>
    <w:rsid w:val="00AB7CFC"/>
    <w:rsid w:val="00AC035F"/>
    <w:rsid w:val="00AC0C00"/>
    <w:rsid w:val="00AC1DB7"/>
    <w:rsid w:val="00AC225C"/>
    <w:rsid w:val="00AC5E4D"/>
    <w:rsid w:val="00AD1734"/>
    <w:rsid w:val="00AD30FA"/>
    <w:rsid w:val="00AD4EA1"/>
    <w:rsid w:val="00AD662B"/>
    <w:rsid w:val="00AD7065"/>
    <w:rsid w:val="00AD7613"/>
    <w:rsid w:val="00AE0261"/>
    <w:rsid w:val="00AE0277"/>
    <w:rsid w:val="00AE2C1E"/>
    <w:rsid w:val="00AE2F70"/>
    <w:rsid w:val="00AE5D06"/>
    <w:rsid w:val="00AE710D"/>
    <w:rsid w:val="00AE79FB"/>
    <w:rsid w:val="00AF3192"/>
    <w:rsid w:val="00AF46CF"/>
    <w:rsid w:val="00B01EBF"/>
    <w:rsid w:val="00B020F0"/>
    <w:rsid w:val="00B03D59"/>
    <w:rsid w:val="00B04E62"/>
    <w:rsid w:val="00B053E6"/>
    <w:rsid w:val="00B05568"/>
    <w:rsid w:val="00B05CCE"/>
    <w:rsid w:val="00B06592"/>
    <w:rsid w:val="00B06F55"/>
    <w:rsid w:val="00B07CFE"/>
    <w:rsid w:val="00B116C8"/>
    <w:rsid w:val="00B11741"/>
    <w:rsid w:val="00B118FA"/>
    <w:rsid w:val="00B13961"/>
    <w:rsid w:val="00B14591"/>
    <w:rsid w:val="00B20DDE"/>
    <w:rsid w:val="00B21EC1"/>
    <w:rsid w:val="00B23340"/>
    <w:rsid w:val="00B236C1"/>
    <w:rsid w:val="00B239B9"/>
    <w:rsid w:val="00B24178"/>
    <w:rsid w:val="00B244B6"/>
    <w:rsid w:val="00B24C43"/>
    <w:rsid w:val="00B250E8"/>
    <w:rsid w:val="00B25DF3"/>
    <w:rsid w:val="00B26274"/>
    <w:rsid w:val="00B26DD0"/>
    <w:rsid w:val="00B27153"/>
    <w:rsid w:val="00B30D96"/>
    <w:rsid w:val="00B30E74"/>
    <w:rsid w:val="00B3178F"/>
    <w:rsid w:val="00B31AE1"/>
    <w:rsid w:val="00B337EA"/>
    <w:rsid w:val="00B33C4C"/>
    <w:rsid w:val="00B34BB4"/>
    <w:rsid w:val="00B34EAC"/>
    <w:rsid w:val="00B3633F"/>
    <w:rsid w:val="00B3719E"/>
    <w:rsid w:val="00B4020A"/>
    <w:rsid w:val="00B40AC0"/>
    <w:rsid w:val="00B40D0A"/>
    <w:rsid w:val="00B42833"/>
    <w:rsid w:val="00B438B5"/>
    <w:rsid w:val="00B443C0"/>
    <w:rsid w:val="00B45C02"/>
    <w:rsid w:val="00B46F03"/>
    <w:rsid w:val="00B4747F"/>
    <w:rsid w:val="00B50B34"/>
    <w:rsid w:val="00B53BD4"/>
    <w:rsid w:val="00B54B70"/>
    <w:rsid w:val="00B632BB"/>
    <w:rsid w:val="00B65A16"/>
    <w:rsid w:val="00B66D3E"/>
    <w:rsid w:val="00B676F3"/>
    <w:rsid w:val="00B7122D"/>
    <w:rsid w:val="00B7175E"/>
    <w:rsid w:val="00B71C56"/>
    <w:rsid w:val="00B72971"/>
    <w:rsid w:val="00B74CAF"/>
    <w:rsid w:val="00B76CDA"/>
    <w:rsid w:val="00B7730F"/>
    <w:rsid w:val="00B77649"/>
    <w:rsid w:val="00B808A2"/>
    <w:rsid w:val="00B814D1"/>
    <w:rsid w:val="00B81A89"/>
    <w:rsid w:val="00B82156"/>
    <w:rsid w:val="00B90590"/>
    <w:rsid w:val="00B90A48"/>
    <w:rsid w:val="00B93A3B"/>
    <w:rsid w:val="00B93E70"/>
    <w:rsid w:val="00B960C9"/>
    <w:rsid w:val="00B97346"/>
    <w:rsid w:val="00BA0109"/>
    <w:rsid w:val="00BA0B9A"/>
    <w:rsid w:val="00BA11C5"/>
    <w:rsid w:val="00BA20CD"/>
    <w:rsid w:val="00BA31B2"/>
    <w:rsid w:val="00BB024C"/>
    <w:rsid w:val="00BB03A7"/>
    <w:rsid w:val="00BB1656"/>
    <w:rsid w:val="00BB3151"/>
    <w:rsid w:val="00BB3C68"/>
    <w:rsid w:val="00BB5256"/>
    <w:rsid w:val="00BB6967"/>
    <w:rsid w:val="00BC0649"/>
    <w:rsid w:val="00BC06B0"/>
    <w:rsid w:val="00BC276E"/>
    <w:rsid w:val="00BC4C93"/>
    <w:rsid w:val="00BC7B6E"/>
    <w:rsid w:val="00BD0622"/>
    <w:rsid w:val="00BD12BE"/>
    <w:rsid w:val="00BD1A42"/>
    <w:rsid w:val="00BD1BC6"/>
    <w:rsid w:val="00BD1CC0"/>
    <w:rsid w:val="00BD27F7"/>
    <w:rsid w:val="00BD2E59"/>
    <w:rsid w:val="00BD3B1A"/>
    <w:rsid w:val="00BD4BCC"/>
    <w:rsid w:val="00BD5F9D"/>
    <w:rsid w:val="00BD7E05"/>
    <w:rsid w:val="00BD7EC8"/>
    <w:rsid w:val="00BE0037"/>
    <w:rsid w:val="00BE144F"/>
    <w:rsid w:val="00BE1C15"/>
    <w:rsid w:val="00BE3D8F"/>
    <w:rsid w:val="00BE5140"/>
    <w:rsid w:val="00BE627F"/>
    <w:rsid w:val="00BE6B34"/>
    <w:rsid w:val="00BE6D10"/>
    <w:rsid w:val="00BE74DF"/>
    <w:rsid w:val="00BE7895"/>
    <w:rsid w:val="00BF0B95"/>
    <w:rsid w:val="00BF2B15"/>
    <w:rsid w:val="00BF33E6"/>
    <w:rsid w:val="00BF5D29"/>
    <w:rsid w:val="00BF6795"/>
    <w:rsid w:val="00BF6BF7"/>
    <w:rsid w:val="00BF7024"/>
    <w:rsid w:val="00C02156"/>
    <w:rsid w:val="00C02808"/>
    <w:rsid w:val="00C03295"/>
    <w:rsid w:val="00C069E7"/>
    <w:rsid w:val="00C07471"/>
    <w:rsid w:val="00C113A8"/>
    <w:rsid w:val="00C1146B"/>
    <w:rsid w:val="00C13026"/>
    <w:rsid w:val="00C134F5"/>
    <w:rsid w:val="00C14003"/>
    <w:rsid w:val="00C14F97"/>
    <w:rsid w:val="00C16051"/>
    <w:rsid w:val="00C16941"/>
    <w:rsid w:val="00C16F63"/>
    <w:rsid w:val="00C224D4"/>
    <w:rsid w:val="00C24305"/>
    <w:rsid w:val="00C2559E"/>
    <w:rsid w:val="00C26D6E"/>
    <w:rsid w:val="00C26DD6"/>
    <w:rsid w:val="00C27E7A"/>
    <w:rsid w:val="00C31A99"/>
    <w:rsid w:val="00C31C3A"/>
    <w:rsid w:val="00C32DF3"/>
    <w:rsid w:val="00C33800"/>
    <w:rsid w:val="00C33C10"/>
    <w:rsid w:val="00C33DE5"/>
    <w:rsid w:val="00C341D5"/>
    <w:rsid w:val="00C370AF"/>
    <w:rsid w:val="00C37CF1"/>
    <w:rsid w:val="00C405E1"/>
    <w:rsid w:val="00C41EF1"/>
    <w:rsid w:val="00C4390E"/>
    <w:rsid w:val="00C4443D"/>
    <w:rsid w:val="00C46177"/>
    <w:rsid w:val="00C46766"/>
    <w:rsid w:val="00C52ACA"/>
    <w:rsid w:val="00C52E13"/>
    <w:rsid w:val="00C53DCE"/>
    <w:rsid w:val="00C54CC0"/>
    <w:rsid w:val="00C54CDF"/>
    <w:rsid w:val="00C55B58"/>
    <w:rsid w:val="00C56C3C"/>
    <w:rsid w:val="00C61C54"/>
    <w:rsid w:val="00C623A7"/>
    <w:rsid w:val="00C627C0"/>
    <w:rsid w:val="00C63956"/>
    <w:rsid w:val="00C642F8"/>
    <w:rsid w:val="00C65B66"/>
    <w:rsid w:val="00C67887"/>
    <w:rsid w:val="00C67BF4"/>
    <w:rsid w:val="00C67DA4"/>
    <w:rsid w:val="00C70025"/>
    <w:rsid w:val="00C71323"/>
    <w:rsid w:val="00C71666"/>
    <w:rsid w:val="00C7337A"/>
    <w:rsid w:val="00C7683D"/>
    <w:rsid w:val="00C77E93"/>
    <w:rsid w:val="00C80C46"/>
    <w:rsid w:val="00C81B36"/>
    <w:rsid w:val="00C822A9"/>
    <w:rsid w:val="00C83ED4"/>
    <w:rsid w:val="00C866AA"/>
    <w:rsid w:val="00C878FD"/>
    <w:rsid w:val="00C95275"/>
    <w:rsid w:val="00C958F1"/>
    <w:rsid w:val="00C95D90"/>
    <w:rsid w:val="00C96207"/>
    <w:rsid w:val="00C965AD"/>
    <w:rsid w:val="00C9769D"/>
    <w:rsid w:val="00CA4695"/>
    <w:rsid w:val="00CA4EDC"/>
    <w:rsid w:val="00CA61F9"/>
    <w:rsid w:val="00CA7179"/>
    <w:rsid w:val="00CA7291"/>
    <w:rsid w:val="00CA7B58"/>
    <w:rsid w:val="00CB0553"/>
    <w:rsid w:val="00CB0B41"/>
    <w:rsid w:val="00CB379D"/>
    <w:rsid w:val="00CB3A93"/>
    <w:rsid w:val="00CB3CA6"/>
    <w:rsid w:val="00CB4C4E"/>
    <w:rsid w:val="00CB593A"/>
    <w:rsid w:val="00CB69CB"/>
    <w:rsid w:val="00CB7AD0"/>
    <w:rsid w:val="00CB7C0D"/>
    <w:rsid w:val="00CC0DA1"/>
    <w:rsid w:val="00CC3539"/>
    <w:rsid w:val="00CC3A50"/>
    <w:rsid w:val="00CC4CD8"/>
    <w:rsid w:val="00CC66EA"/>
    <w:rsid w:val="00CC6B45"/>
    <w:rsid w:val="00CC73D5"/>
    <w:rsid w:val="00CD0171"/>
    <w:rsid w:val="00CD04F9"/>
    <w:rsid w:val="00CD0E72"/>
    <w:rsid w:val="00CD26B1"/>
    <w:rsid w:val="00CD2BEC"/>
    <w:rsid w:val="00CD479D"/>
    <w:rsid w:val="00CD560F"/>
    <w:rsid w:val="00CE2EE7"/>
    <w:rsid w:val="00CE3624"/>
    <w:rsid w:val="00CE5C65"/>
    <w:rsid w:val="00CE66FB"/>
    <w:rsid w:val="00CE7A5F"/>
    <w:rsid w:val="00CE7DCB"/>
    <w:rsid w:val="00CF0084"/>
    <w:rsid w:val="00CF0CB9"/>
    <w:rsid w:val="00CF1B01"/>
    <w:rsid w:val="00D00102"/>
    <w:rsid w:val="00D0125E"/>
    <w:rsid w:val="00D047AD"/>
    <w:rsid w:val="00D05207"/>
    <w:rsid w:val="00D06926"/>
    <w:rsid w:val="00D07DC1"/>
    <w:rsid w:val="00D10721"/>
    <w:rsid w:val="00D10E05"/>
    <w:rsid w:val="00D119F1"/>
    <w:rsid w:val="00D11D7D"/>
    <w:rsid w:val="00D1232B"/>
    <w:rsid w:val="00D14E1C"/>
    <w:rsid w:val="00D164F2"/>
    <w:rsid w:val="00D16C81"/>
    <w:rsid w:val="00D20095"/>
    <w:rsid w:val="00D22518"/>
    <w:rsid w:val="00D227FA"/>
    <w:rsid w:val="00D22A3E"/>
    <w:rsid w:val="00D22BBF"/>
    <w:rsid w:val="00D237D9"/>
    <w:rsid w:val="00D2408E"/>
    <w:rsid w:val="00D26178"/>
    <w:rsid w:val="00D2624D"/>
    <w:rsid w:val="00D26264"/>
    <w:rsid w:val="00D26913"/>
    <w:rsid w:val="00D26C5E"/>
    <w:rsid w:val="00D27421"/>
    <w:rsid w:val="00D274C2"/>
    <w:rsid w:val="00D27F20"/>
    <w:rsid w:val="00D30055"/>
    <w:rsid w:val="00D344EF"/>
    <w:rsid w:val="00D3466F"/>
    <w:rsid w:val="00D3614C"/>
    <w:rsid w:val="00D37791"/>
    <w:rsid w:val="00D37CA2"/>
    <w:rsid w:val="00D446E8"/>
    <w:rsid w:val="00D4668B"/>
    <w:rsid w:val="00D50B58"/>
    <w:rsid w:val="00D5121B"/>
    <w:rsid w:val="00D5143A"/>
    <w:rsid w:val="00D53ABD"/>
    <w:rsid w:val="00D54591"/>
    <w:rsid w:val="00D62559"/>
    <w:rsid w:val="00D62987"/>
    <w:rsid w:val="00D645C2"/>
    <w:rsid w:val="00D67EF4"/>
    <w:rsid w:val="00D70086"/>
    <w:rsid w:val="00D70C69"/>
    <w:rsid w:val="00D72B6E"/>
    <w:rsid w:val="00D72D1E"/>
    <w:rsid w:val="00D739FD"/>
    <w:rsid w:val="00D7414D"/>
    <w:rsid w:val="00D75CF1"/>
    <w:rsid w:val="00D760CB"/>
    <w:rsid w:val="00D76192"/>
    <w:rsid w:val="00D767DA"/>
    <w:rsid w:val="00D7709B"/>
    <w:rsid w:val="00D817F3"/>
    <w:rsid w:val="00D837B4"/>
    <w:rsid w:val="00D838FD"/>
    <w:rsid w:val="00D84F6F"/>
    <w:rsid w:val="00D85B58"/>
    <w:rsid w:val="00D87269"/>
    <w:rsid w:val="00D875CB"/>
    <w:rsid w:val="00D91ACE"/>
    <w:rsid w:val="00D92817"/>
    <w:rsid w:val="00D94FA5"/>
    <w:rsid w:val="00D969EF"/>
    <w:rsid w:val="00D9780B"/>
    <w:rsid w:val="00DA1FFF"/>
    <w:rsid w:val="00DA209C"/>
    <w:rsid w:val="00DA281A"/>
    <w:rsid w:val="00DA2D17"/>
    <w:rsid w:val="00DA3A2E"/>
    <w:rsid w:val="00DA4D3B"/>
    <w:rsid w:val="00DA50A4"/>
    <w:rsid w:val="00DA67F2"/>
    <w:rsid w:val="00DA694E"/>
    <w:rsid w:val="00DB1D92"/>
    <w:rsid w:val="00DB507B"/>
    <w:rsid w:val="00DB57CF"/>
    <w:rsid w:val="00DB6832"/>
    <w:rsid w:val="00DC00C7"/>
    <w:rsid w:val="00DC0A27"/>
    <w:rsid w:val="00DC3EF1"/>
    <w:rsid w:val="00DC54A7"/>
    <w:rsid w:val="00DC5FFF"/>
    <w:rsid w:val="00DC6040"/>
    <w:rsid w:val="00DC7A30"/>
    <w:rsid w:val="00DD1E23"/>
    <w:rsid w:val="00DD3ED9"/>
    <w:rsid w:val="00DD4C90"/>
    <w:rsid w:val="00DD724B"/>
    <w:rsid w:val="00DD7732"/>
    <w:rsid w:val="00DD7E83"/>
    <w:rsid w:val="00DE00C4"/>
    <w:rsid w:val="00DE044B"/>
    <w:rsid w:val="00DE0AA7"/>
    <w:rsid w:val="00DE1C08"/>
    <w:rsid w:val="00DE43A4"/>
    <w:rsid w:val="00DE4D56"/>
    <w:rsid w:val="00DF039A"/>
    <w:rsid w:val="00DF05E7"/>
    <w:rsid w:val="00DF0847"/>
    <w:rsid w:val="00DF09E4"/>
    <w:rsid w:val="00DF0E6E"/>
    <w:rsid w:val="00DF3E3E"/>
    <w:rsid w:val="00DF5886"/>
    <w:rsid w:val="00DF5A00"/>
    <w:rsid w:val="00DF6C89"/>
    <w:rsid w:val="00DF786A"/>
    <w:rsid w:val="00E00427"/>
    <w:rsid w:val="00E00B8F"/>
    <w:rsid w:val="00E02492"/>
    <w:rsid w:val="00E03412"/>
    <w:rsid w:val="00E04164"/>
    <w:rsid w:val="00E05937"/>
    <w:rsid w:val="00E065DE"/>
    <w:rsid w:val="00E06774"/>
    <w:rsid w:val="00E0762F"/>
    <w:rsid w:val="00E07C91"/>
    <w:rsid w:val="00E1095A"/>
    <w:rsid w:val="00E119FA"/>
    <w:rsid w:val="00E13C2F"/>
    <w:rsid w:val="00E15CA5"/>
    <w:rsid w:val="00E165EC"/>
    <w:rsid w:val="00E168D3"/>
    <w:rsid w:val="00E20F17"/>
    <w:rsid w:val="00E22C3F"/>
    <w:rsid w:val="00E230DA"/>
    <w:rsid w:val="00E234BC"/>
    <w:rsid w:val="00E23702"/>
    <w:rsid w:val="00E247D1"/>
    <w:rsid w:val="00E25235"/>
    <w:rsid w:val="00E3222E"/>
    <w:rsid w:val="00E336BD"/>
    <w:rsid w:val="00E352DD"/>
    <w:rsid w:val="00E37C92"/>
    <w:rsid w:val="00E37CED"/>
    <w:rsid w:val="00E40356"/>
    <w:rsid w:val="00E4084C"/>
    <w:rsid w:val="00E41EB8"/>
    <w:rsid w:val="00E455D3"/>
    <w:rsid w:val="00E45795"/>
    <w:rsid w:val="00E473AF"/>
    <w:rsid w:val="00E50588"/>
    <w:rsid w:val="00E513D8"/>
    <w:rsid w:val="00E52EAE"/>
    <w:rsid w:val="00E52FD7"/>
    <w:rsid w:val="00E5583D"/>
    <w:rsid w:val="00E55E4C"/>
    <w:rsid w:val="00E574F3"/>
    <w:rsid w:val="00E575BD"/>
    <w:rsid w:val="00E57930"/>
    <w:rsid w:val="00E61214"/>
    <w:rsid w:val="00E61F35"/>
    <w:rsid w:val="00E63B69"/>
    <w:rsid w:val="00E65D1E"/>
    <w:rsid w:val="00E66770"/>
    <w:rsid w:val="00E6682F"/>
    <w:rsid w:val="00E70141"/>
    <w:rsid w:val="00E70A6E"/>
    <w:rsid w:val="00E70B69"/>
    <w:rsid w:val="00E71CAE"/>
    <w:rsid w:val="00E72295"/>
    <w:rsid w:val="00E7347E"/>
    <w:rsid w:val="00E742C1"/>
    <w:rsid w:val="00E748E5"/>
    <w:rsid w:val="00E756D3"/>
    <w:rsid w:val="00E77066"/>
    <w:rsid w:val="00E77E73"/>
    <w:rsid w:val="00E8054B"/>
    <w:rsid w:val="00E819B0"/>
    <w:rsid w:val="00E82AB8"/>
    <w:rsid w:val="00E83316"/>
    <w:rsid w:val="00E83C7E"/>
    <w:rsid w:val="00E85FC3"/>
    <w:rsid w:val="00E87326"/>
    <w:rsid w:val="00E91F99"/>
    <w:rsid w:val="00E93185"/>
    <w:rsid w:val="00E93277"/>
    <w:rsid w:val="00E933E1"/>
    <w:rsid w:val="00E939D2"/>
    <w:rsid w:val="00E95C9C"/>
    <w:rsid w:val="00EA1261"/>
    <w:rsid w:val="00EA16D5"/>
    <w:rsid w:val="00EA28A0"/>
    <w:rsid w:val="00EA2F37"/>
    <w:rsid w:val="00EA4735"/>
    <w:rsid w:val="00EA5EAA"/>
    <w:rsid w:val="00EB031E"/>
    <w:rsid w:val="00EB0FDC"/>
    <w:rsid w:val="00EB3253"/>
    <w:rsid w:val="00EC15C0"/>
    <w:rsid w:val="00EC39F8"/>
    <w:rsid w:val="00EC3B90"/>
    <w:rsid w:val="00EC4059"/>
    <w:rsid w:val="00EC49B8"/>
    <w:rsid w:val="00EC4C68"/>
    <w:rsid w:val="00EC57B2"/>
    <w:rsid w:val="00EC60FF"/>
    <w:rsid w:val="00EC7BB9"/>
    <w:rsid w:val="00ED25CD"/>
    <w:rsid w:val="00ED2F3E"/>
    <w:rsid w:val="00ED302D"/>
    <w:rsid w:val="00ED41C5"/>
    <w:rsid w:val="00ED4C2B"/>
    <w:rsid w:val="00ED6039"/>
    <w:rsid w:val="00ED71BD"/>
    <w:rsid w:val="00ED7BFF"/>
    <w:rsid w:val="00ED7F49"/>
    <w:rsid w:val="00EE551C"/>
    <w:rsid w:val="00EE6811"/>
    <w:rsid w:val="00EE782E"/>
    <w:rsid w:val="00EF1B4F"/>
    <w:rsid w:val="00EF3F48"/>
    <w:rsid w:val="00EF403D"/>
    <w:rsid w:val="00EF6626"/>
    <w:rsid w:val="00F024C1"/>
    <w:rsid w:val="00F0287C"/>
    <w:rsid w:val="00F02FFE"/>
    <w:rsid w:val="00F0604B"/>
    <w:rsid w:val="00F11BAE"/>
    <w:rsid w:val="00F11E5D"/>
    <w:rsid w:val="00F128BA"/>
    <w:rsid w:val="00F15D81"/>
    <w:rsid w:val="00F16C0D"/>
    <w:rsid w:val="00F200F1"/>
    <w:rsid w:val="00F23CCF"/>
    <w:rsid w:val="00F24A91"/>
    <w:rsid w:val="00F24CB1"/>
    <w:rsid w:val="00F26AC5"/>
    <w:rsid w:val="00F27A1B"/>
    <w:rsid w:val="00F27CAA"/>
    <w:rsid w:val="00F3164F"/>
    <w:rsid w:val="00F3266D"/>
    <w:rsid w:val="00F3454C"/>
    <w:rsid w:val="00F34882"/>
    <w:rsid w:val="00F34984"/>
    <w:rsid w:val="00F34E12"/>
    <w:rsid w:val="00F35462"/>
    <w:rsid w:val="00F35894"/>
    <w:rsid w:val="00F4013E"/>
    <w:rsid w:val="00F41BB6"/>
    <w:rsid w:val="00F506D8"/>
    <w:rsid w:val="00F5081F"/>
    <w:rsid w:val="00F508BD"/>
    <w:rsid w:val="00F5099E"/>
    <w:rsid w:val="00F51D0A"/>
    <w:rsid w:val="00F52AA2"/>
    <w:rsid w:val="00F52B7C"/>
    <w:rsid w:val="00F53B68"/>
    <w:rsid w:val="00F53ED7"/>
    <w:rsid w:val="00F55A06"/>
    <w:rsid w:val="00F57D7C"/>
    <w:rsid w:val="00F60D54"/>
    <w:rsid w:val="00F620B8"/>
    <w:rsid w:val="00F645C4"/>
    <w:rsid w:val="00F650CD"/>
    <w:rsid w:val="00F67398"/>
    <w:rsid w:val="00F67FA5"/>
    <w:rsid w:val="00F7034E"/>
    <w:rsid w:val="00F712BF"/>
    <w:rsid w:val="00F727A6"/>
    <w:rsid w:val="00F72F2D"/>
    <w:rsid w:val="00F7306D"/>
    <w:rsid w:val="00F7440A"/>
    <w:rsid w:val="00F74A54"/>
    <w:rsid w:val="00F7632C"/>
    <w:rsid w:val="00F77FC7"/>
    <w:rsid w:val="00F80B3E"/>
    <w:rsid w:val="00F80F62"/>
    <w:rsid w:val="00F812DF"/>
    <w:rsid w:val="00F81D95"/>
    <w:rsid w:val="00F83AAA"/>
    <w:rsid w:val="00F8738D"/>
    <w:rsid w:val="00F926CE"/>
    <w:rsid w:val="00F930C1"/>
    <w:rsid w:val="00F93CE6"/>
    <w:rsid w:val="00F941FB"/>
    <w:rsid w:val="00F96EE6"/>
    <w:rsid w:val="00FA0505"/>
    <w:rsid w:val="00FA0C0D"/>
    <w:rsid w:val="00FA19BF"/>
    <w:rsid w:val="00FA2443"/>
    <w:rsid w:val="00FA3139"/>
    <w:rsid w:val="00FA3EFB"/>
    <w:rsid w:val="00FB1FB6"/>
    <w:rsid w:val="00FB31FB"/>
    <w:rsid w:val="00FB35D0"/>
    <w:rsid w:val="00FC0FA6"/>
    <w:rsid w:val="00FC2034"/>
    <w:rsid w:val="00FC2E68"/>
    <w:rsid w:val="00FC4451"/>
    <w:rsid w:val="00FC60DD"/>
    <w:rsid w:val="00FC79AE"/>
    <w:rsid w:val="00FD001D"/>
    <w:rsid w:val="00FD11C4"/>
    <w:rsid w:val="00FD1257"/>
    <w:rsid w:val="00FD24C0"/>
    <w:rsid w:val="00FD25EF"/>
    <w:rsid w:val="00FD3BC2"/>
    <w:rsid w:val="00FD3F28"/>
    <w:rsid w:val="00FD4F0D"/>
    <w:rsid w:val="00FD7C98"/>
    <w:rsid w:val="00FD7CAE"/>
    <w:rsid w:val="00FE1B36"/>
    <w:rsid w:val="00FE2625"/>
    <w:rsid w:val="00FE26B6"/>
    <w:rsid w:val="00FE2C34"/>
    <w:rsid w:val="00FE54FC"/>
    <w:rsid w:val="00FE5FC7"/>
    <w:rsid w:val="00FE7538"/>
    <w:rsid w:val="00FF0666"/>
    <w:rsid w:val="00FF2AF8"/>
    <w:rsid w:val="00FF7186"/>
    <w:rsid w:val="00FF78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11" fillcolor="none [1621]" strokecolor="none [3045]">
      <v:fill color="none [1621]" color2="none [501]" rotate="t" angle="180" colors="0 #ffa2a1;22938f #ffbebd;1 #ffe5e5" focus="100%" type="gradient"/>
      <v:stroke color="none [3045]"/>
      <v:shadow on="t" color="black" opacity="24903f" origin=",.5" offset="0,.55556mm"/>
      <o:colormru v:ext="edit" colors="white"/>
    </o:shapedefaults>
    <o:shapelayout v:ext="edit">
      <o:idmap v:ext="edit" data="2"/>
      <o:rules v:ext="edit">
        <o:r id="V:Rule1" type="connector" idref="#AutoShape 217"/>
        <o:r id="V:Rule2" type="connector" idref="#AutoShape 240"/>
        <o:r id="V:Rule3" type="connector" idref="#AutoShape 241"/>
        <o:r id="V:Rule4" type="connector" idref="#AutoShape 243"/>
        <o:r id="V:Rule5" type="connector" idref="#AutoShape 240"/>
        <o:r id="V:Rule6" type="connector" idref="#AutoShape 10"/>
        <o:r id="V:Rule7" type="connector" idref="#AutoShape 18"/>
        <o:r id="V:Rule8" type="connector" idref="#AutoShape 85"/>
        <o:r id="V:Rule9" type="connector" idref="#AutoShape 86"/>
        <o:r id="V:Rule10" type="connector" idref="#AutoShape 87"/>
        <o:r id="V:Rule11" type="connector" idref="#AutoShape 88"/>
        <o:r id="V:Rule12" type="connector" idref="#AutoShape 20"/>
        <o:r id="V:Rule13" type="connector" idref="#AutoShape 18"/>
        <o:r id="V:Rule14" type="connector" idref="#直接箭头连接符 408"/>
        <o:r id="V:Rule15" type="connector" idref="#直接箭头连接符 408"/>
        <o:r id="V:Rule16" type="connector" idref="#直接箭头连接符 408"/>
        <o:r id="V:Rule17" type="connector" idref="#直接箭头连接符 408"/>
        <o:r id="V:Rule18" type="connector" idref="#直接箭头连接符 408"/>
        <o:r id="V:Rule19" type="connector" idref="#直接箭头连接符 409"/>
        <o:r id="V:Rule20" type="connector" idref="#直接箭头连接符 67"/>
        <o:r id="V:Rule21" type="connector" idref="#AutoShape 132"/>
        <o:r id="V:Rule22" type="connector" idref="#AutoShape 133"/>
        <o:r id="V:Rule23" type="connector" idref="#AutoShape 133"/>
        <o:r id="V:Rule24" type="connector" idref="#AutoShape 22"/>
        <o:r id="V:Rule25" type="connector" idref="#AutoShape 20"/>
        <o:r id="V:Rule26" type="connector" idref="#AutoShape 18"/>
        <o:r id="V:Rule27" type="connector" idref="#AutoShape 40"/>
        <o:r id="V:Rule28" type="connector" idref="#直接箭头连接符 54"/>
        <o:r id="V:Rule29" type="connector" idref="#直接箭头连接符 347"/>
        <o:r id="V:Rule30" type="connector" idref="#直接箭头连接符 344"/>
        <o:r id="V:Rule31" type="connector" idref="#直接箭头连接符 345"/>
        <o:r id="V:Rule32" type="connector" idref="#直接箭头连接符 346"/>
        <o:r id="V:Rule33" type="connector" idref="#直接箭头连接符 332"/>
        <o:r id="V:Rule34" type="connector" idref="#直接箭头连接符 330"/>
        <o:r id="V:Rule35" type="connector" idref="#直接箭头连接符 327"/>
        <o:r id="V:Rule36" type="connector" idref="#直接箭头连接符 324"/>
        <o:r id="V:Rule37" type="connector" idref="#直接箭头连接符 327"/>
        <o:r id="V:Rule38" type="connector" idref="#AutoShape 17"/>
        <o:r id="V:Rule39" type="connector" idref="#AutoShape 17"/>
        <o:r id="V:Rule40" type="connector" idref="#AutoShape 7"/>
        <o:r id="V:Rule41" type="connector" idref="#AutoShape 2034"/>
        <o:r id="V:Rule42" type="connector" idref="#直接箭头连接符 55"/>
        <o:r id="V:Rule43" type="connector" idref="#AutoShape 1493"/>
        <o:r id="V:Rule44" type="connector" idref="#AutoShape 1360"/>
        <o:r id="V:Rule45" type="connector" idref="#直接箭头连接符 477"/>
        <o:r id="V:Rule46" type="connector" idref="#直接箭头连接符 1961"/>
        <o:r id="V:Rule47" type="connector" idref="#直接箭头连接符 84"/>
        <o:r id="V:Rule48" type="connector" idref="#直接箭头连接符 70"/>
        <o:r id="V:Rule49" type="connector" idref="#AutoShape 1394"/>
        <o:r id="V:Rule50" type="connector" idref="#AutoShape 2366"/>
        <o:r id="V:Rule51" type="connector" idref="#AutoShape 15"/>
        <o:r id="V:Rule52" type="connector" idref="#直接箭头连接符 81"/>
        <o:r id="V:Rule53" type="connector" idref="#AutoShape 27"/>
        <o:r id="V:Rule54" type="connector" idref="#AutoShape 1522"/>
        <o:r id="V:Rule55" type="connector" idref="#直接箭头连接符 145"/>
        <o:r id="V:Rule56" type="connector" idref="#AutoShape 256"/>
        <o:r id="V:Rule57" type="connector" idref="#AutoShape 94"/>
        <o:r id="V:Rule58" type="connector" idref="#AutoShape 206"/>
        <o:r id="V:Rule59" type="connector" idref="#直接箭头连接符 1951"/>
        <o:r id="V:Rule60" type="connector" idref="#直接箭头连接符 129"/>
        <o:r id="V:Rule61" type="connector" idref="#AutoShape 205"/>
        <o:r id="V:Rule62" type="connector" idref="#直接箭头连接符 364"/>
        <o:r id="V:Rule63" type="connector" idref="#AutoShape 39"/>
        <o:r id="V:Rule64" type="connector" idref="#AutoShape 207"/>
        <o:r id="V:Rule65" type="connector" idref="#AutoShape 1507"/>
        <o:r id="V:Rule66" type="connector" idref="#直接箭头连接符 134"/>
        <o:r id="V:Rule67" type="connector" idref="#直接箭头连接符 63"/>
        <o:r id="V:Rule68" type="connector" idref="#AutoShape 176"/>
        <o:r id="V:Rule69" type="connector" idref="#直接箭头连接符 381"/>
        <o:r id="V:Rule70" type="connector" idref="#AutoShape 1453"/>
        <o:r id="V:Rule71" type="connector" idref="#AutoShape 268"/>
        <o:r id="V:Rule72" type="connector" idref="#AutoShape 2042"/>
        <o:r id="V:Rule73" type="connector" idref="#直接箭头连接符 52"/>
        <o:r id="V:Rule74" type="connector" idref="#AutoShape 1390"/>
        <o:r id="V:Rule75" type="connector" idref="#AutoShape 161"/>
        <o:r id="V:Rule76" type="connector" idref="#AutoShape 247"/>
        <o:r id="V:Rule77" type="connector" idref="#AutoShape 2491"/>
        <o:r id="V:Rule78" type="connector" idref="#AutoShape 33"/>
        <o:r id="V:Rule79" type="connector" idref="#直接箭头连接符 1981"/>
        <o:r id="V:Rule80" type="connector" idref="#AutoShape 160"/>
        <o:r id="V:Rule81" type="connector" idref="#AutoShape 158"/>
        <o:r id="V:Rule82" type="connector" idref="#AutoShape 132"/>
        <o:r id="V:Rule83" type="connector" idref="#直接箭头连接符 469"/>
        <o:r id="V:Rule84" type="connector" idref="#AutoShape 2017"/>
        <o:r id="V:Rule85" type="connector" idref="#AutoShape 141"/>
        <o:r id="V:Rule86" type="connector" idref="#AutoShape 14"/>
        <o:r id="V:Rule87" type="connector" idref="#直接箭头连接符 1956"/>
        <o:r id="V:Rule88" type="connector" idref="#AutoShape 1397"/>
        <o:r id="V:Rule89" type="connector" idref="#直接箭头连接符 67"/>
        <o:r id="V:Rule90" type="connector" idref="#直接箭头连接符 83"/>
        <o:r id="V:Rule91" type="connector" idref="#AutoShape 215"/>
        <o:r id="V:Rule92" type="connector" idref="#AutoShape 228"/>
        <o:r id="V:Rule93" type="connector" idref="#AutoShape 197"/>
        <o:r id="V:Rule94" type="connector" idref="#直接箭头连接符 66"/>
        <o:r id="V:Rule95" type="connector" idref="#AutoShape 114"/>
        <o:r id="V:Rule96" type="connector" idref="#AutoShape 2032"/>
        <o:r id="V:Rule97" type="connector" idref="#AutoShape 7"/>
        <o:r id="V:Rule98" type="connector" idref="#AutoShape 131"/>
        <o:r id="V:Rule99" type="connector" idref="#直接箭头连接符 139"/>
        <o:r id="V:Rule100" type="connector" idref="#AutoShape 262"/>
        <o:r id="V:Rule101" type="connector" idref="#AutoShape 231"/>
        <o:r id="V:Rule102" type="connector" idref="#直接箭头连接符 472"/>
        <o:r id="V:Rule103" type="connector" idref="#AutoShape 80"/>
        <o:r id="V:Rule104" type="connector" idref="#AutoShape 2092"/>
        <o:r id="V:Rule105" type="connector" idref="#AutoShape 2037"/>
        <o:r id="V:Rule106" type="connector" idref="#AutoShape 13"/>
        <o:r id="V:Rule107" type="connector" idref="#AutoShape 196"/>
        <o:r id="V:Rule108" type="connector" idref="#AutoShape 70"/>
        <o:r id="V:Rule109" type="connector" idref="#AutoShape 233"/>
        <o:r id="V:Rule110" type="connector" idref="#AutoShape 210"/>
        <o:r id="V:Rule111" type="connector" idref="#直接箭头连接符 409"/>
        <o:r id="V:Rule112" type="connector" idref="#AutoShape 134"/>
        <o:r id="V:Rule113" type="connector" idref="#AutoShape 69"/>
        <o:r id="V:Rule114" type="connector" idref="#AutoShape 17"/>
        <o:r id="V:Rule115" type="connector" idref="#AutoShape 1504"/>
        <o:r id="V:Rule116" type="connector" idref="#AutoShape 112"/>
        <o:r id="V:Rule117" type="connector" idref="#AutoShape 1393"/>
        <o:r id="V:Rule118" type="connector" idref="#直接箭头连接符 489"/>
        <o:r id="V:Rule119" type="connector" idref="#AutoShape 113"/>
        <o:r id="V:Rule120" type="connector" idref="#直接箭头连接符 51"/>
        <o:r id="V:Rule121" type="connector" idref="#AutoShape 38"/>
        <o:r id="V:Rule122" type="connector" idref="#直接箭头连接符 332"/>
        <o:r id="V:Rule123" type="connector" idref="#直接箭头连接符 470"/>
        <o:r id="V:Rule124" type="connector" idref="#直接箭头连接符 1962"/>
        <o:r id="V:Rule125" type="connector" idref="#AutoShape 11"/>
        <o:r id="V:Rule126" type="connector" idref="#AutoShape 1396"/>
        <o:r id="V:Rule127" type="connector" idref="#AutoShape 237"/>
        <o:r id="V:Rule128" type="connector" idref="#AutoShape 30"/>
        <o:r id="V:Rule129" type="connector" idref="#AutoShape 159"/>
        <o:r id="V:Rule130" type="connector" idref="#AutoShape 127"/>
        <o:r id="V:Rule131" type="connector" idref="#AutoShape 217"/>
        <o:r id="V:Rule132" type="connector" idref="#AutoShape 564"/>
        <o:r id="V:Rule133" type="connector" idref="#AutoShape 195"/>
        <o:r id="V:Rule134" type="connector" idref="#AutoShape 1516"/>
        <o:r id="V:Rule135" type="connector" idref="#直接箭头连接符 57"/>
        <o:r id="V:Rule136" type="connector" idref="#AutoShape 24"/>
        <o:r id="V:Rule137" type="connector" idref="#AutoShape 216"/>
        <o:r id="V:Rule138" type="connector" idref="#AutoShape 10"/>
        <o:r id="V:Rule139" type="connector" idref="#AutoShape 12"/>
        <o:r id="V:Rule140" type="connector" idref="#直接箭头连接符 132"/>
        <o:r id="V:Rule141" type="connector" idref="#AutoShape 40"/>
        <o:r id="V:Rule142" type="connector" idref="#AutoShape 124"/>
        <o:r id="V:Rule143" type="connector" idref="#AutoShape 204"/>
        <o:r id="V:Rule144" type="connector" idref="#AutoShape 136"/>
        <o:r id="V:Rule145" type="connector" idref="#直接箭头连接符 1980"/>
        <o:r id="V:Rule146" type="connector" idref="#AutoShape 172"/>
        <o:r id="V:Rule147" type="connector" idref="#AutoShape 2462"/>
        <o:r id="V:Rule148" type="connector" idref="#AutoShape 37"/>
        <o:r id="V:Rule149" type="connector" idref="#AutoShape 527"/>
        <o:r id="V:Rule150" type="connector" idref="#AutoShape 267"/>
        <o:r id="V:Rule151" type="connector" idref="#AutoShape 22"/>
        <o:r id="V:Rule152" type="connector" idref="#AutoShape 2033"/>
        <o:r id="V:Rule153" type="connector" idref="#直接箭头连接符 346"/>
        <o:r id="V:Rule154" type="connector" idref="#AutoShape 2036"/>
        <o:r id="V:Rule155" type="connector" idref="#直接箭头连接符 1957"/>
        <o:r id="V:Rule156" type="connector" idref="#AutoShape 36"/>
        <o:r id="V:Rule157" type="connector" idref="#AutoShape 1380"/>
        <o:r id="V:Rule158" type="connector" idref="#AutoShape 19"/>
        <o:r id="V:Rule159" type="connector" idref="#AutoShape 2357"/>
        <o:r id="V:Rule160" type="connector" idref="#AutoShape 2323"/>
        <o:r id="V:Rule161" type="connector" idref="#AutoShape 1623"/>
        <o:r id="V:Rule162" type="connector" idref="#AutoShape 572"/>
        <o:r id="V:Rule163" type="connector" idref="#AutoShape 1392"/>
        <o:r id="V:Rule164" type="connector" idref="#AutoShape 1505"/>
        <o:r id="V:Rule165" type="connector" idref="#AutoShape 224"/>
        <o:r id="V:Rule166" type="connector" idref="#直接箭头连接符 476"/>
        <o:r id="V:Rule167" type="connector" idref="#直接箭头连接符 371"/>
        <o:r id="V:Rule168" type="connector" idref="#AutoShape 1485"/>
        <o:r id="V:Rule169" type="connector" idref="#直接箭头连接符 141"/>
        <o:r id="V:Rule170" type="connector" idref="#AutoShape 28"/>
        <o:r id="V:Rule171" type="connector" idref="#AutoShape 221"/>
        <o:r id="V:Rule172" type="connector" idref="#AutoShape 88"/>
        <o:r id="V:Rule173" type="connector" idref="#直接箭头连接符 324"/>
        <o:r id="V:Rule174" type="connector" idref="#AutoShape 2360"/>
        <o:r id="V:Rule175" type="connector" idref="#直接箭头连接符 54"/>
        <o:r id="V:Rule176" type="connector" idref="#AutoShape 243"/>
        <o:r id="V:Rule177" type="connector" idref="#AutoShape 2354"/>
        <o:r id="V:Rule178" type="connector" idref="#AutoShape 99"/>
        <o:r id="V:Rule179" type="connector" idref="#AutoShape 218"/>
        <o:r id="V:Rule180" type="connector" idref="#AutoShape 9"/>
        <o:r id="V:Rule181" type="connector" idref="#AutoShape 16"/>
        <o:r id="V:Rule182" type="connector" idref="#AutoShape 1450"/>
        <o:r id="V:Rule183" type="connector" idref="#直接箭头连接符 347"/>
        <o:r id="V:Rule184" type="connector" idref="#AutoShape 67"/>
        <o:r id="V:Rule185" type="connector" idref="#直接箭头连接符 471"/>
        <o:r id="V:Rule186" type="connector" idref="#AutoShape 1502"/>
        <o:r id="V:Rule187" type="connector" idref="#AutoShape 125"/>
        <o:r id="V:Rule188" type="connector" idref="#直接箭头连接符 1950"/>
        <o:r id="V:Rule189" type="connector" idref="#AutoShape 1503"/>
        <o:r id="V:Rule190" type="connector" idref="#AutoShape 133"/>
        <o:r id="V:Rule191" type="connector" idref="#直接箭头连接符 488"/>
        <o:r id="V:Rule192" type="connector" idref="#AutoShape 2711"/>
        <o:r id="V:Rule193" type="connector" idref="#AutoShape 261"/>
        <o:r id="V:Rule194" type="connector" idref="#AutoShape 87"/>
        <o:r id="V:Rule195" type="connector" idref="#AutoShape 193"/>
        <o:r id="V:Rule196" type="connector" idref="#AutoShape 1456"/>
        <o:r id="V:Rule197" type="connector" idref="#AutoShape 241"/>
        <o:r id="V:Rule198" type="connector" idref="#直接箭头连接符 127"/>
        <o:r id="V:Rule199" type="connector" idref="#直接箭头连接符 345"/>
        <o:r id="V:Rule200" type="connector" idref="#AutoShape 18"/>
        <o:r id="V:Rule201" type="connector" idref="#直接箭头连接符 128"/>
        <o:r id="V:Rule202" type="connector" idref="#直接箭头连接符 65"/>
        <o:r id="V:Rule203" type="connector" idref="#直接箭头连接符 82"/>
        <o:r id="V:Rule204" type="connector" idref="#直接箭头连接符 408"/>
        <o:r id="V:Rule205" type="connector" idref="#AutoShape 85"/>
        <o:r id="V:Rule206" type="connector" idref="#直接箭头连接符 327"/>
        <o:r id="V:Rule207" type="connector" idref="#AutoShape 174"/>
        <o:r id="V:Rule208" type="connector" idref="#AutoShape 1379"/>
        <o:r id="V:Rule209" type="connector" idref="#AutoShape 266"/>
        <o:r id="V:Rule210" type="connector" idref="#直接箭头连接符 143"/>
        <o:r id="V:Rule211" type="connector" idref="#AutoShape 86"/>
        <o:r id="V:Rule212" type="connector" idref="#直接箭头连接符 330"/>
        <o:r id="V:Rule213" type="connector" idref="#直接箭头连接符 71"/>
        <o:r id="V:Rule214" type="connector" idref="#AutoShape 98"/>
        <o:r id="V:Rule215" type="connector" idref="#AutoShape 68"/>
        <o:r id="V:Rule216" type="connector" idref="#AutoShape 2035"/>
        <o:r id="V:Rule217" type="connector" idref="#直接箭头连接符 344"/>
        <o:r id="V:Rule218" type="connector" idref="#AutoShape 240"/>
        <o:r id="V:Rule219" type="connector" idref="#AutoShape 1492"/>
        <o:r id="V:Rule220" type="connector" idref="#AutoShape 126"/>
        <o:r id="V:Rule221" type="connector" idref="#AutoShape 111"/>
        <o:r id="V:Rule222" type="connector" idref="#AutoShape 20"/>
      </o:rules>
    </o:shapelayout>
  </w:shapeDefaults>
  <w:decimalSymbol w:val="."/>
  <w:listSeparator w:val=","/>
  <w14:docId w14:val="4B5FB32F"/>
  <w15:chartTrackingRefBased/>
  <w15:docId w15:val="{BF6FF0BD-2975-4B45-8DEE-00C917AEE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C20"/>
    <w:pPr>
      <w:widowControl w:val="0"/>
      <w:jc w:val="both"/>
    </w:pPr>
    <w:rPr>
      <w:kern w:val="2"/>
      <w:sz w:val="24"/>
      <w:szCs w:val="21"/>
    </w:rPr>
  </w:style>
  <w:style w:type="paragraph" w:styleId="1">
    <w:name w:val="heading 1"/>
    <w:basedOn w:val="a"/>
    <w:next w:val="a"/>
    <w:link w:val="1Char"/>
    <w:uiPriority w:val="9"/>
    <w:qFormat/>
    <w:rsid w:val="00732A8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32A8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6A49D3"/>
    <w:pPr>
      <w:keepNext/>
      <w:keepLines/>
      <w:spacing w:before="260" w:after="260" w:line="276" w:lineRule="auto"/>
      <w:jc w:val="center"/>
      <w:outlineLvl w:val="2"/>
    </w:pPr>
    <w:rPr>
      <w:rFonts w:ascii="宋体" w:hAnsi="宋体"/>
      <w:b/>
      <w:bCs/>
      <w:sz w:val="32"/>
      <w:szCs w:val="32"/>
    </w:rPr>
  </w:style>
  <w:style w:type="paragraph" w:styleId="4">
    <w:name w:val="heading 4"/>
    <w:basedOn w:val="a"/>
    <w:next w:val="a"/>
    <w:link w:val="4Char"/>
    <w:uiPriority w:val="9"/>
    <w:unhideWhenUsed/>
    <w:qFormat/>
    <w:rsid w:val="00B24178"/>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uiPriority w:val="9"/>
    <w:unhideWhenUsed/>
    <w:qFormat/>
    <w:rsid w:val="00B2417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732A84"/>
    <w:rPr>
      <w:b/>
      <w:bCs/>
      <w:kern w:val="44"/>
      <w:sz w:val="44"/>
      <w:szCs w:val="44"/>
    </w:rPr>
  </w:style>
  <w:style w:type="character" w:customStyle="1" w:styleId="2Char">
    <w:name w:val="标题 2 Char"/>
    <w:link w:val="2"/>
    <w:uiPriority w:val="9"/>
    <w:rsid w:val="00732A84"/>
    <w:rPr>
      <w:rFonts w:ascii="Cambria" w:eastAsia="宋体" w:hAnsi="Cambria" w:cs="Times New Roman"/>
      <w:b/>
      <w:bCs/>
      <w:sz w:val="32"/>
      <w:szCs w:val="32"/>
    </w:rPr>
  </w:style>
  <w:style w:type="character" w:customStyle="1" w:styleId="3Char">
    <w:name w:val="标题 3 Char"/>
    <w:link w:val="3"/>
    <w:uiPriority w:val="9"/>
    <w:rsid w:val="006A49D3"/>
    <w:rPr>
      <w:rFonts w:ascii="宋体" w:hAnsi="宋体"/>
      <w:b/>
      <w:bCs/>
      <w:sz w:val="32"/>
      <w:szCs w:val="32"/>
    </w:rPr>
  </w:style>
  <w:style w:type="character" w:customStyle="1" w:styleId="4Char">
    <w:name w:val="标题 4 Char"/>
    <w:link w:val="4"/>
    <w:uiPriority w:val="9"/>
    <w:rsid w:val="00B24178"/>
    <w:rPr>
      <w:rFonts w:ascii="Cambria" w:eastAsia="宋体" w:hAnsi="Cambria" w:cs="Times New Roman"/>
      <w:b/>
      <w:bCs/>
      <w:sz w:val="28"/>
      <w:szCs w:val="28"/>
    </w:rPr>
  </w:style>
  <w:style w:type="character" w:customStyle="1" w:styleId="5Char">
    <w:name w:val="标题 5 Char"/>
    <w:link w:val="5"/>
    <w:uiPriority w:val="9"/>
    <w:rsid w:val="00B24178"/>
    <w:rPr>
      <w:b/>
      <w:bCs/>
      <w:sz w:val="28"/>
      <w:szCs w:val="28"/>
    </w:rPr>
  </w:style>
  <w:style w:type="character" w:styleId="a3">
    <w:name w:val="Hyperlink"/>
    <w:unhideWhenUsed/>
    <w:rsid w:val="005E4A10"/>
    <w:rPr>
      <w:color w:val="0000FF"/>
      <w:u w:val="single"/>
    </w:rPr>
  </w:style>
  <w:style w:type="paragraph" w:styleId="a4">
    <w:name w:val="列出段落"/>
    <w:basedOn w:val="a"/>
    <w:uiPriority w:val="34"/>
    <w:qFormat/>
    <w:rsid w:val="00160BA5"/>
    <w:pPr>
      <w:ind w:firstLineChars="200" w:firstLine="420"/>
    </w:pPr>
  </w:style>
  <w:style w:type="paragraph" w:styleId="a5">
    <w:name w:val="Balloon Text"/>
    <w:basedOn w:val="a"/>
    <w:link w:val="Char"/>
    <w:uiPriority w:val="99"/>
    <w:semiHidden/>
    <w:unhideWhenUsed/>
    <w:rsid w:val="00195BD8"/>
    <w:rPr>
      <w:sz w:val="18"/>
      <w:szCs w:val="18"/>
    </w:rPr>
  </w:style>
  <w:style w:type="character" w:customStyle="1" w:styleId="Char">
    <w:name w:val="批注框文本 Char"/>
    <w:link w:val="a5"/>
    <w:uiPriority w:val="99"/>
    <w:semiHidden/>
    <w:rsid w:val="00195BD8"/>
    <w:rPr>
      <w:sz w:val="18"/>
      <w:szCs w:val="18"/>
    </w:rPr>
  </w:style>
  <w:style w:type="table" w:styleId="a6">
    <w:name w:val="Table Grid"/>
    <w:basedOn w:val="a1"/>
    <w:uiPriority w:val="59"/>
    <w:rsid w:val="006363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7">
    <w:name w:val="已访问的超链接"/>
    <w:uiPriority w:val="99"/>
    <w:semiHidden/>
    <w:unhideWhenUsed/>
    <w:rsid w:val="006363F3"/>
    <w:rPr>
      <w:color w:val="800080"/>
      <w:u w:val="single"/>
    </w:rPr>
  </w:style>
  <w:style w:type="paragraph" w:styleId="a8">
    <w:name w:val="header"/>
    <w:basedOn w:val="a"/>
    <w:link w:val="Char0"/>
    <w:unhideWhenUsed/>
    <w:rsid w:val="00D2009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8"/>
    <w:rsid w:val="00D20095"/>
    <w:rPr>
      <w:sz w:val="18"/>
      <w:szCs w:val="18"/>
    </w:rPr>
  </w:style>
  <w:style w:type="paragraph" w:styleId="a9">
    <w:name w:val="footer"/>
    <w:basedOn w:val="a"/>
    <w:link w:val="Char1"/>
    <w:uiPriority w:val="99"/>
    <w:unhideWhenUsed/>
    <w:rsid w:val="00D20095"/>
    <w:pPr>
      <w:tabs>
        <w:tab w:val="center" w:pos="4153"/>
        <w:tab w:val="right" w:pos="8306"/>
      </w:tabs>
      <w:snapToGrid w:val="0"/>
      <w:jc w:val="left"/>
    </w:pPr>
    <w:rPr>
      <w:sz w:val="18"/>
      <w:szCs w:val="18"/>
    </w:rPr>
  </w:style>
  <w:style w:type="character" w:customStyle="1" w:styleId="Char1">
    <w:name w:val="页脚 Char"/>
    <w:link w:val="a9"/>
    <w:uiPriority w:val="99"/>
    <w:rsid w:val="00D20095"/>
    <w:rPr>
      <w:sz w:val="18"/>
      <w:szCs w:val="18"/>
    </w:rPr>
  </w:style>
  <w:style w:type="character" w:styleId="aa">
    <w:name w:val="Strong"/>
    <w:uiPriority w:val="22"/>
    <w:qFormat/>
    <w:rsid w:val="00C54CDF"/>
    <w:rPr>
      <w:b/>
      <w:bCs/>
    </w:rPr>
  </w:style>
  <w:style w:type="paragraph" w:styleId="ab">
    <w:name w:val="Document Map"/>
    <w:basedOn w:val="a"/>
    <w:link w:val="Char2"/>
    <w:uiPriority w:val="99"/>
    <w:semiHidden/>
    <w:unhideWhenUsed/>
    <w:rsid w:val="00FC60DD"/>
    <w:rPr>
      <w:rFonts w:ascii="宋体"/>
      <w:sz w:val="18"/>
      <w:szCs w:val="18"/>
    </w:rPr>
  </w:style>
  <w:style w:type="character" w:customStyle="1" w:styleId="Char2">
    <w:name w:val="文档结构图 Char"/>
    <w:link w:val="ab"/>
    <w:uiPriority w:val="99"/>
    <w:semiHidden/>
    <w:rsid w:val="00FC60DD"/>
    <w:rPr>
      <w:rFonts w:ascii="宋体" w:eastAsia="宋体"/>
      <w:sz w:val="18"/>
      <w:szCs w:val="18"/>
    </w:rPr>
  </w:style>
  <w:style w:type="character" w:styleId="ac">
    <w:name w:val="page number"/>
    <w:basedOn w:val="a0"/>
    <w:rsid w:val="00243771"/>
  </w:style>
  <w:style w:type="paragraph" w:styleId="TOC">
    <w:name w:val="TOC Heading"/>
    <w:basedOn w:val="1"/>
    <w:next w:val="a"/>
    <w:uiPriority w:val="39"/>
    <w:unhideWhenUsed/>
    <w:qFormat/>
    <w:rsid w:val="004A526B"/>
    <w:pPr>
      <w:widowControl/>
      <w:spacing w:before="240" w:after="0" w:line="259" w:lineRule="auto"/>
      <w:jc w:val="left"/>
      <w:outlineLvl w:val="9"/>
    </w:pPr>
    <w:rPr>
      <w:rFonts w:ascii="Cambria" w:hAnsi="Cambria"/>
      <w:b w:val="0"/>
      <w:bCs w:val="0"/>
      <w:color w:val="365F91"/>
      <w:kern w:val="0"/>
      <w:sz w:val="32"/>
      <w:szCs w:val="32"/>
    </w:rPr>
  </w:style>
  <w:style w:type="paragraph" w:styleId="20">
    <w:name w:val="目录 2"/>
    <w:basedOn w:val="a"/>
    <w:next w:val="a"/>
    <w:autoRedefine/>
    <w:uiPriority w:val="39"/>
    <w:unhideWhenUsed/>
    <w:rsid w:val="00FA3139"/>
    <w:pPr>
      <w:widowControl/>
      <w:tabs>
        <w:tab w:val="right" w:leader="dot" w:pos="8755"/>
      </w:tabs>
      <w:spacing w:after="100" w:line="276" w:lineRule="auto"/>
      <w:ind w:left="220"/>
      <w:jc w:val="left"/>
    </w:pPr>
    <w:rPr>
      <w:rFonts w:ascii="宋体" w:hAnsi="宋体"/>
      <w:b/>
      <w:noProof/>
      <w:kern w:val="0"/>
    </w:rPr>
  </w:style>
  <w:style w:type="paragraph" w:styleId="10">
    <w:name w:val="目录 1"/>
    <w:basedOn w:val="a"/>
    <w:next w:val="a"/>
    <w:autoRedefine/>
    <w:uiPriority w:val="39"/>
    <w:unhideWhenUsed/>
    <w:rsid w:val="00082329"/>
    <w:pPr>
      <w:widowControl/>
      <w:tabs>
        <w:tab w:val="right" w:leader="dot" w:pos="8755"/>
      </w:tabs>
      <w:spacing w:after="100" w:line="259" w:lineRule="auto"/>
      <w:jc w:val="center"/>
    </w:pPr>
    <w:rPr>
      <w:b/>
      <w:noProof/>
      <w:kern w:val="0"/>
      <w:sz w:val="22"/>
    </w:rPr>
  </w:style>
  <w:style w:type="paragraph" w:styleId="30">
    <w:name w:val="目录 3"/>
    <w:basedOn w:val="a"/>
    <w:next w:val="a"/>
    <w:autoRedefine/>
    <w:uiPriority w:val="39"/>
    <w:unhideWhenUsed/>
    <w:rsid w:val="00914583"/>
    <w:pPr>
      <w:widowControl/>
      <w:tabs>
        <w:tab w:val="right" w:leader="dot" w:pos="8755"/>
      </w:tabs>
      <w:spacing w:after="100" w:line="259" w:lineRule="auto"/>
      <w:ind w:left="440"/>
    </w:pPr>
    <w:rPr>
      <w:kern w:val="0"/>
      <w:sz w:val="22"/>
    </w:rPr>
  </w:style>
  <w:style w:type="paragraph" w:styleId="40">
    <w:name w:val="目录 4"/>
    <w:basedOn w:val="a"/>
    <w:next w:val="a"/>
    <w:autoRedefine/>
    <w:uiPriority w:val="39"/>
    <w:unhideWhenUsed/>
    <w:rsid w:val="00914583"/>
    <w:pPr>
      <w:ind w:leftChars="600" w:left="1260"/>
    </w:pPr>
  </w:style>
  <w:style w:type="paragraph" w:styleId="50">
    <w:name w:val="目录 5"/>
    <w:basedOn w:val="a"/>
    <w:next w:val="a"/>
    <w:autoRedefine/>
    <w:uiPriority w:val="39"/>
    <w:unhideWhenUsed/>
    <w:rsid w:val="00914583"/>
    <w:pPr>
      <w:ind w:leftChars="800" w:left="1680"/>
    </w:pPr>
  </w:style>
  <w:style w:type="paragraph" w:styleId="6">
    <w:name w:val="目录 6"/>
    <w:basedOn w:val="a"/>
    <w:next w:val="a"/>
    <w:autoRedefine/>
    <w:uiPriority w:val="39"/>
    <w:unhideWhenUsed/>
    <w:rsid w:val="00914583"/>
    <w:pPr>
      <w:ind w:leftChars="1000" w:left="2100"/>
    </w:pPr>
  </w:style>
  <w:style w:type="paragraph" w:styleId="7">
    <w:name w:val="目录 7"/>
    <w:basedOn w:val="a"/>
    <w:next w:val="a"/>
    <w:autoRedefine/>
    <w:uiPriority w:val="39"/>
    <w:unhideWhenUsed/>
    <w:rsid w:val="00914583"/>
    <w:pPr>
      <w:ind w:leftChars="1200" w:left="2520"/>
    </w:pPr>
  </w:style>
  <w:style w:type="paragraph" w:styleId="8">
    <w:name w:val="目录 8"/>
    <w:basedOn w:val="a"/>
    <w:next w:val="a"/>
    <w:autoRedefine/>
    <w:uiPriority w:val="39"/>
    <w:unhideWhenUsed/>
    <w:rsid w:val="00914583"/>
    <w:pPr>
      <w:ind w:leftChars="1400" w:left="2940"/>
    </w:pPr>
  </w:style>
  <w:style w:type="paragraph" w:styleId="9">
    <w:name w:val="目录 9"/>
    <w:basedOn w:val="a"/>
    <w:next w:val="a"/>
    <w:autoRedefine/>
    <w:uiPriority w:val="39"/>
    <w:unhideWhenUsed/>
    <w:rsid w:val="00914583"/>
    <w:pPr>
      <w:ind w:leftChars="1600" w:left="3360"/>
    </w:pPr>
  </w:style>
  <w:style w:type="paragraph" w:customStyle="1" w:styleId="21">
    <w:name w:val="2"/>
    <w:basedOn w:val="a"/>
    <w:rsid w:val="00311B87"/>
    <w:pPr>
      <w:widowControl/>
      <w:spacing w:before="100" w:beforeAutospacing="1" w:after="100" w:afterAutospacing="1"/>
      <w:jc w:val="left"/>
    </w:pPr>
    <w:rPr>
      <w:rFonts w:ascii="宋体" w:hAnsi="宋体" w:cs="宋体"/>
      <w:kern w:val="0"/>
      <w:szCs w:val="24"/>
    </w:rPr>
  </w:style>
  <w:style w:type="paragraph" w:styleId="ad">
    <w:name w:val="Normal (Web)"/>
    <w:basedOn w:val="a"/>
    <w:uiPriority w:val="99"/>
    <w:semiHidden/>
    <w:unhideWhenUsed/>
    <w:rsid w:val="00AC1DB7"/>
    <w:pPr>
      <w:widowControl/>
      <w:spacing w:before="100" w:beforeAutospacing="1" w:after="100" w:afterAutospacing="1"/>
      <w:jc w:val="left"/>
    </w:pPr>
    <w:rPr>
      <w:rFonts w:ascii="宋体" w:hAnsi="宋体" w:cs="宋体"/>
      <w:kern w:val="0"/>
      <w:szCs w:val="24"/>
    </w:rPr>
  </w:style>
  <w:style w:type="paragraph" w:customStyle="1" w:styleId="CharCharCharChar">
    <w:name w:val="Char Char Char Char"/>
    <w:basedOn w:val="a"/>
    <w:rsid w:val="007C1FE5"/>
    <w:rPr>
      <w:rFonts w:ascii="宋体" w:hAnsi="宋体" w:cs="Courier New"/>
      <w:sz w:val="32"/>
      <w:szCs w:val="32"/>
    </w:rPr>
  </w:style>
  <w:style w:type="character" w:styleId="ae">
    <w:name w:val="Placeholder Text"/>
    <w:uiPriority w:val="99"/>
    <w:semiHidden/>
    <w:rsid w:val="00CC4CD8"/>
    <w:rPr>
      <w:color w:val="808080"/>
    </w:rPr>
  </w:style>
  <w:style w:type="paragraph" w:customStyle="1" w:styleId="bszn">
    <w:name w:val="bszn"/>
    <w:basedOn w:val="a"/>
    <w:rsid w:val="00E230DA"/>
    <w:pPr>
      <w:widowControl/>
      <w:spacing w:before="100" w:beforeAutospacing="1" w:after="100" w:afterAutospacing="1"/>
      <w:jc w:val="left"/>
    </w:pPr>
    <w:rPr>
      <w:rFonts w:ascii="宋体" w:hAnsi="宋体" w:cs="宋体"/>
      <w:kern w:val="0"/>
      <w:szCs w:val="24"/>
    </w:rPr>
  </w:style>
  <w:style w:type="paragraph" w:styleId="af">
    <w:name w:val="No Spacing"/>
    <w:uiPriority w:val="1"/>
    <w:qFormat/>
    <w:rsid w:val="00505AE8"/>
    <w:pPr>
      <w:widowControl w:val="0"/>
      <w:jc w:val="both"/>
    </w:pPr>
    <w:rPr>
      <w:kern w:val="2"/>
      <w:sz w:val="24"/>
      <w:szCs w:val="21"/>
    </w:rPr>
  </w:style>
  <w:style w:type="paragraph" w:styleId="af0">
    <w:name w:val="Date"/>
    <w:basedOn w:val="a"/>
    <w:next w:val="a"/>
    <w:link w:val="Char3"/>
    <w:uiPriority w:val="99"/>
    <w:semiHidden/>
    <w:unhideWhenUsed/>
    <w:rsid w:val="001C14AD"/>
    <w:pPr>
      <w:ind w:leftChars="2500" w:left="100"/>
    </w:pPr>
  </w:style>
  <w:style w:type="character" w:customStyle="1" w:styleId="Char3">
    <w:name w:val="日期 Char"/>
    <w:link w:val="af0"/>
    <w:uiPriority w:val="99"/>
    <w:semiHidden/>
    <w:rsid w:val="001C14A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222961">
      <w:bodyDiv w:val="1"/>
      <w:marLeft w:val="0"/>
      <w:marRight w:val="0"/>
      <w:marTop w:val="0"/>
      <w:marBottom w:val="0"/>
      <w:divBdr>
        <w:top w:val="none" w:sz="0" w:space="0" w:color="auto"/>
        <w:left w:val="none" w:sz="0" w:space="0" w:color="auto"/>
        <w:bottom w:val="none" w:sz="0" w:space="0" w:color="auto"/>
        <w:right w:val="none" w:sz="0" w:space="0" w:color="auto"/>
      </w:divBdr>
      <w:divsChild>
        <w:div w:id="1263606269">
          <w:marLeft w:val="0"/>
          <w:marRight w:val="0"/>
          <w:marTop w:val="100"/>
          <w:marBottom w:val="100"/>
          <w:divBdr>
            <w:top w:val="none" w:sz="0" w:space="0" w:color="auto"/>
            <w:left w:val="none" w:sz="0" w:space="0" w:color="auto"/>
            <w:bottom w:val="none" w:sz="0" w:space="0" w:color="auto"/>
            <w:right w:val="none" w:sz="0" w:space="0" w:color="auto"/>
          </w:divBdr>
          <w:divsChild>
            <w:div w:id="1510683683">
              <w:marLeft w:val="0"/>
              <w:marRight w:val="0"/>
              <w:marTop w:val="100"/>
              <w:marBottom w:val="100"/>
              <w:divBdr>
                <w:top w:val="none" w:sz="0" w:space="0" w:color="auto"/>
                <w:left w:val="none" w:sz="0" w:space="0" w:color="auto"/>
                <w:bottom w:val="none" w:sz="0" w:space="0" w:color="auto"/>
                <w:right w:val="none" w:sz="0" w:space="0" w:color="auto"/>
              </w:divBdr>
              <w:divsChild>
                <w:div w:id="1268806663">
                  <w:marLeft w:val="0"/>
                  <w:marRight w:val="0"/>
                  <w:marTop w:val="100"/>
                  <w:marBottom w:val="100"/>
                  <w:divBdr>
                    <w:top w:val="none" w:sz="0" w:space="0" w:color="auto"/>
                    <w:left w:val="none" w:sz="0" w:space="0" w:color="auto"/>
                    <w:bottom w:val="none" w:sz="0" w:space="0" w:color="auto"/>
                    <w:right w:val="none" w:sz="0" w:space="0" w:color="auto"/>
                  </w:divBdr>
                  <w:divsChild>
                    <w:div w:id="1201700785">
                      <w:marLeft w:val="90"/>
                      <w:marRight w:val="0"/>
                      <w:marTop w:val="0"/>
                      <w:marBottom w:val="0"/>
                      <w:divBdr>
                        <w:top w:val="none" w:sz="0" w:space="0" w:color="auto"/>
                        <w:left w:val="none" w:sz="0" w:space="0" w:color="auto"/>
                        <w:bottom w:val="none" w:sz="0" w:space="0" w:color="auto"/>
                        <w:right w:val="none" w:sz="0" w:space="0" w:color="auto"/>
                      </w:divBdr>
                      <w:divsChild>
                        <w:div w:id="1685861008">
                          <w:marLeft w:val="0"/>
                          <w:marRight w:val="0"/>
                          <w:marTop w:val="0"/>
                          <w:marBottom w:val="0"/>
                          <w:divBdr>
                            <w:top w:val="none" w:sz="0" w:space="0" w:color="auto"/>
                            <w:left w:val="single" w:sz="6" w:space="11" w:color="CCCCCC"/>
                            <w:bottom w:val="single" w:sz="6" w:space="0" w:color="CCCCCC"/>
                            <w:right w:val="single" w:sz="6" w:space="0" w:color="CCCCCC"/>
                          </w:divBdr>
                          <w:divsChild>
                            <w:div w:id="1625771890">
                              <w:marLeft w:val="0"/>
                              <w:marRight w:val="0"/>
                              <w:marTop w:val="0"/>
                              <w:marBottom w:val="0"/>
                              <w:divBdr>
                                <w:top w:val="none" w:sz="0" w:space="0" w:color="auto"/>
                                <w:left w:val="none" w:sz="0" w:space="0" w:color="auto"/>
                                <w:bottom w:val="none" w:sz="0" w:space="0" w:color="auto"/>
                                <w:right w:val="none" w:sz="0" w:space="0" w:color="auto"/>
                              </w:divBdr>
                              <w:divsChild>
                                <w:div w:id="151442147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471551">
      <w:bodyDiv w:val="1"/>
      <w:marLeft w:val="0"/>
      <w:marRight w:val="0"/>
      <w:marTop w:val="0"/>
      <w:marBottom w:val="0"/>
      <w:divBdr>
        <w:top w:val="none" w:sz="0" w:space="0" w:color="auto"/>
        <w:left w:val="none" w:sz="0" w:space="0" w:color="auto"/>
        <w:bottom w:val="none" w:sz="0" w:space="0" w:color="auto"/>
        <w:right w:val="none" w:sz="0" w:space="0" w:color="auto"/>
      </w:divBdr>
    </w:div>
    <w:div w:id="177696145">
      <w:bodyDiv w:val="1"/>
      <w:marLeft w:val="0"/>
      <w:marRight w:val="0"/>
      <w:marTop w:val="0"/>
      <w:marBottom w:val="0"/>
      <w:divBdr>
        <w:top w:val="none" w:sz="0" w:space="0" w:color="auto"/>
        <w:left w:val="none" w:sz="0" w:space="0" w:color="auto"/>
        <w:bottom w:val="none" w:sz="0" w:space="0" w:color="auto"/>
        <w:right w:val="none" w:sz="0" w:space="0" w:color="auto"/>
      </w:divBdr>
      <w:divsChild>
        <w:div w:id="2116972605">
          <w:marLeft w:val="0"/>
          <w:marRight w:val="0"/>
          <w:marTop w:val="100"/>
          <w:marBottom w:val="100"/>
          <w:divBdr>
            <w:top w:val="none" w:sz="0" w:space="0" w:color="auto"/>
            <w:left w:val="none" w:sz="0" w:space="0" w:color="auto"/>
            <w:bottom w:val="none" w:sz="0" w:space="0" w:color="auto"/>
            <w:right w:val="none" w:sz="0" w:space="0" w:color="auto"/>
          </w:divBdr>
          <w:divsChild>
            <w:div w:id="886722759">
              <w:marLeft w:val="0"/>
              <w:marRight w:val="0"/>
              <w:marTop w:val="100"/>
              <w:marBottom w:val="100"/>
              <w:divBdr>
                <w:top w:val="none" w:sz="0" w:space="0" w:color="auto"/>
                <w:left w:val="none" w:sz="0" w:space="0" w:color="auto"/>
                <w:bottom w:val="none" w:sz="0" w:space="0" w:color="auto"/>
                <w:right w:val="none" w:sz="0" w:space="0" w:color="auto"/>
              </w:divBdr>
              <w:divsChild>
                <w:div w:id="1959098097">
                  <w:marLeft w:val="0"/>
                  <w:marRight w:val="0"/>
                  <w:marTop w:val="100"/>
                  <w:marBottom w:val="100"/>
                  <w:divBdr>
                    <w:top w:val="none" w:sz="0" w:space="0" w:color="auto"/>
                    <w:left w:val="none" w:sz="0" w:space="0" w:color="auto"/>
                    <w:bottom w:val="none" w:sz="0" w:space="0" w:color="auto"/>
                    <w:right w:val="none" w:sz="0" w:space="0" w:color="auto"/>
                  </w:divBdr>
                  <w:divsChild>
                    <w:div w:id="1543977224">
                      <w:marLeft w:val="90"/>
                      <w:marRight w:val="0"/>
                      <w:marTop w:val="0"/>
                      <w:marBottom w:val="0"/>
                      <w:divBdr>
                        <w:top w:val="none" w:sz="0" w:space="0" w:color="auto"/>
                        <w:left w:val="none" w:sz="0" w:space="0" w:color="auto"/>
                        <w:bottom w:val="none" w:sz="0" w:space="0" w:color="auto"/>
                        <w:right w:val="none" w:sz="0" w:space="0" w:color="auto"/>
                      </w:divBdr>
                      <w:divsChild>
                        <w:div w:id="349335425">
                          <w:marLeft w:val="0"/>
                          <w:marRight w:val="0"/>
                          <w:marTop w:val="0"/>
                          <w:marBottom w:val="0"/>
                          <w:divBdr>
                            <w:top w:val="none" w:sz="0" w:space="0" w:color="auto"/>
                            <w:left w:val="single" w:sz="6" w:space="11" w:color="CCCCCC"/>
                            <w:bottom w:val="single" w:sz="6" w:space="0" w:color="CCCCCC"/>
                            <w:right w:val="single" w:sz="6" w:space="0" w:color="CCCCCC"/>
                          </w:divBdr>
                          <w:divsChild>
                            <w:div w:id="1505896505">
                              <w:marLeft w:val="0"/>
                              <w:marRight w:val="0"/>
                              <w:marTop w:val="0"/>
                              <w:marBottom w:val="0"/>
                              <w:divBdr>
                                <w:top w:val="none" w:sz="0" w:space="0" w:color="auto"/>
                                <w:left w:val="none" w:sz="0" w:space="0" w:color="auto"/>
                                <w:bottom w:val="none" w:sz="0" w:space="0" w:color="auto"/>
                                <w:right w:val="none" w:sz="0" w:space="0" w:color="auto"/>
                              </w:divBdr>
                              <w:divsChild>
                                <w:div w:id="48170430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1161532">
      <w:bodyDiv w:val="1"/>
      <w:marLeft w:val="0"/>
      <w:marRight w:val="0"/>
      <w:marTop w:val="0"/>
      <w:marBottom w:val="0"/>
      <w:divBdr>
        <w:top w:val="none" w:sz="0" w:space="0" w:color="auto"/>
        <w:left w:val="none" w:sz="0" w:space="0" w:color="auto"/>
        <w:bottom w:val="none" w:sz="0" w:space="0" w:color="auto"/>
        <w:right w:val="none" w:sz="0" w:space="0" w:color="auto"/>
      </w:divBdr>
      <w:divsChild>
        <w:div w:id="2091609356">
          <w:marLeft w:val="0"/>
          <w:marRight w:val="0"/>
          <w:marTop w:val="0"/>
          <w:marBottom w:val="0"/>
          <w:divBdr>
            <w:top w:val="none" w:sz="0" w:space="0" w:color="auto"/>
            <w:left w:val="none" w:sz="0" w:space="0" w:color="auto"/>
            <w:bottom w:val="none" w:sz="0" w:space="0" w:color="auto"/>
            <w:right w:val="none" w:sz="0" w:space="0" w:color="auto"/>
          </w:divBdr>
          <w:divsChild>
            <w:div w:id="1020274650">
              <w:marLeft w:val="0"/>
              <w:marRight w:val="0"/>
              <w:marTop w:val="0"/>
              <w:marBottom w:val="0"/>
              <w:divBdr>
                <w:top w:val="none" w:sz="0" w:space="0" w:color="auto"/>
                <w:left w:val="none" w:sz="0" w:space="0" w:color="auto"/>
                <w:bottom w:val="none" w:sz="0" w:space="0" w:color="auto"/>
                <w:right w:val="none" w:sz="0" w:space="0" w:color="auto"/>
              </w:divBdr>
              <w:divsChild>
                <w:div w:id="143859812">
                  <w:marLeft w:val="0"/>
                  <w:marRight w:val="0"/>
                  <w:marTop w:val="0"/>
                  <w:marBottom w:val="0"/>
                  <w:divBdr>
                    <w:top w:val="none" w:sz="0" w:space="0" w:color="auto"/>
                    <w:left w:val="none" w:sz="0" w:space="0" w:color="auto"/>
                    <w:bottom w:val="none" w:sz="0" w:space="0" w:color="auto"/>
                    <w:right w:val="none" w:sz="0" w:space="0" w:color="auto"/>
                  </w:divBdr>
                  <w:divsChild>
                    <w:div w:id="2069913333">
                      <w:marLeft w:val="0"/>
                      <w:marRight w:val="0"/>
                      <w:marTop w:val="0"/>
                      <w:marBottom w:val="0"/>
                      <w:divBdr>
                        <w:top w:val="none" w:sz="0" w:space="0" w:color="auto"/>
                        <w:left w:val="none" w:sz="0" w:space="0" w:color="auto"/>
                        <w:bottom w:val="none" w:sz="0" w:space="0" w:color="auto"/>
                        <w:right w:val="none" w:sz="0" w:space="0" w:color="auto"/>
                      </w:divBdr>
                      <w:divsChild>
                        <w:div w:id="601186487">
                          <w:marLeft w:val="0"/>
                          <w:marRight w:val="0"/>
                          <w:marTop w:val="0"/>
                          <w:marBottom w:val="0"/>
                          <w:divBdr>
                            <w:top w:val="none" w:sz="0" w:space="0" w:color="auto"/>
                            <w:left w:val="none" w:sz="0" w:space="0" w:color="auto"/>
                            <w:bottom w:val="none" w:sz="0" w:space="0" w:color="auto"/>
                            <w:right w:val="none" w:sz="0" w:space="0" w:color="auto"/>
                          </w:divBdr>
                          <w:divsChild>
                            <w:div w:id="1759599099">
                              <w:marLeft w:val="0"/>
                              <w:marRight w:val="0"/>
                              <w:marTop w:val="0"/>
                              <w:marBottom w:val="0"/>
                              <w:divBdr>
                                <w:top w:val="none" w:sz="0" w:space="0" w:color="auto"/>
                                <w:left w:val="none" w:sz="0" w:space="0" w:color="auto"/>
                                <w:bottom w:val="none" w:sz="0" w:space="0" w:color="auto"/>
                                <w:right w:val="none" w:sz="0" w:space="0" w:color="auto"/>
                              </w:divBdr>
                              <w:divsChild>
                                <w:div w:id="152162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6327737">
      <w:bodyDiv w:val="1"/>
      <w:marLeft w:val="0"/>
      <w:marRight w:val="0"/>
      <w:marTop w:val="0"/>
      <w:marBottom w:val="0"/>
      <w:divBdr>
        <w:top w:val="none" w:sz="0" w:space="0" w:color="auto"/>
        <w:left w:val="none" w:sz="0" w:space="0" w:color="auto"/>
        <w:bottom w:val="none" w:sz="0" w:space="0" w:color="auto"/>
        <w:right w:val="none" w:sz="0" w:space="0" w:color="auto"/>
      </w:divBdr>
      <w:divsChild>
        <w:div w:id="658465833">
          <w:marLeft w:val="0"/>
          <w:marRight w:val="0"/>
          <w:marTop w:val="100"/>
          <w:marBottom w:val="100"/>
          <w:divBdr>
            <w:top w:val="none" w:sz="0" w:space="0" w:color="auto"/>
            <w:left w:val="none" w:sz="0" w:space="0" w:color="auto"/>
            <w:bottom w:val="none" w:sz="0" w:space="0" w:color="auto"/>
            <w:right w:val="none" w:sz="0" w:space="0" w:color="auto"/>
          </w:divBdr>
          <w:divsChild>
            <w:div w:id="1576083316">
              <w:marLeft w:val="0"/>
              <w:marRight w:val="0"/>
              <w:marTop w:val="100"/>
              <w:marBottom w:val="100"/>
              <w:divBdr>
                <w:top w:val="none" w:sz="0" w:space="0" w:color="auto"/>
                <w:left w:val="none" w:sz="0" w:space="0" w:color="auto"/>
                <w:bottom w:val="none" w:sz="0" w:space="0" w:color="auto"/>
                <w:right w:val="none" w:sz="0" w:space="0" w:color="auto"/>
              </w:divBdr>
              <w:divsChild>
                <w:div w:id="1085373725">
                  <w:marLeft w:val="0"/>
                  <w:marRight w:val="0"/>
                  <w:marTop w:val="100"/>
                  <w:marBottom w:val="100"/>
                  <w:divBdr>
                    <w:top w:val="none" w:sz="0" w:space="0" w:color="auto"/>
                    <w:left w:val="none" w:sz="0" w:space="0" w:color="auto"/>
                    <w:bottom w:val="none" w:sz="0" w:space="0" w:color="auto"/>
                    <w:right w:val="none" w:sz="0" w:space="0" w:color="auto"/>
                  </w:divBdr>
                  <w:divsChild>
                    <w:div w:id="657272376">
                      <w:marLeft w:val="90"/>
                      <w:marRight w:val="0"/>
                      <w:marTop w:val="0"/>
                      <w:marBottom w:val="0"/>
                      <w:divBdr>
                        <w:top w:val="none" w:sz="0" w:space="0" w:color="auto"/>
                        <w:left w:val="none" w:sz="0" w:space="0" w:color="auto"/>
                        <w:bottom w:val="none" w:sz="0" w:space="0" w:color="auto"/>
                        <w:right w:val="none" w:sz="0" w:space="0" w:color="auto"/>
                      </w:divBdr>
                      <w:divsChild>
                        <w:div w:id="1496913946">
                          <w:marLeft w:val="0"/>
                          <w:marRight w:val="0"/>
                          <w:marTop w:val="0"/>
                          <w:marBottom w:val="0"/>
                          <w:divBdr>
                            <w:top w:val="none" w:sz="0" w:space="0" w:color="auto"/>
                            <w:left w:val="single" w:sz="6" w:space="11" w:color="CCCCCC"/>
                            <w:bottom w:val="single" w:sz="6" w:space="0" w:color="CCCCCC"/>
                            <w:right w:val="single" w:sz="6" w:space="0" w:color="CCCCCC"/>
                          </w:divBdr>
                          <w:divsChild>
                            <w:div w:id="724766430">
                              <w:marLeft w:val="0"/>
                              <w:marRight w:val="0"/>
                              <w:marTop w:val="0"/>
                              <w:marBottom w:val="0"/>
                              <w:divBdr>
                                <w:top w:val="none" w:sz="0" w:space="0" w:color="auto"/>
                                <w:left w:val="none" w:sz="0" w:space="0" w:color="auto"/>
                                <w:bottom w:val="none" w:sz="0" w:space="0" w:color="auto"/>
                                <w:right w:val="none" w:sz="0" w:space="0" w:color="auto"/>
                              </w:divBdr>
                              <w:divsChild>
                                <w:div w:id="66382295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327226">
      <w:bodyDiv w:val="1"/>
      <w:marLeft w:val="0"/>
      <w:marRight w:val="0"/>
      <w:marTop w:val="0"/>
      <w:marBottom w:val="0"/>
      <w:divBdr>
        <w:top w:val="none" w:sz="0" w:space="0" w:color="auto"/>
        <w:left w:val="none" w:sz="0" w:space="0" w:color="auto"/>
        <w:bottom w:val="none" w:sz="0" w:space="0" w:color="auto"/>
        <w:right w:val="none" w:sz="0" w:space="0" w:color="auto"/>
      </w:divBdr>
      <w:divsChild>
        <w:div w:id="1270044402">
          <w:marLeft w:val="0"/>
          <w:marRight w:val="0"/>
          <w:marTop w:val="0"/>
          <w:marBottom w:val="0"/>
          <w:divBdr>
            <w:top w:val="none" w:sz="0" w:space="0" w:color="auto"/>
            <w:left w:val="none" w:sz="0" w:space="0" w:color="auto"/>
            <w:bottom w:val="none" w:sz="0" w:space="0" w:color="auto"/>
            <w:right w:val="none" w:sz="0" w:space="0" w:color="auto"/>
          </w:divBdr>
          <w:divsChild>
            <w:div w:id="999885306">
              <w:marLeft w:val="0"/>
              <w:marRight w:val="0"/>
              <w:marTop w:val="75"/>
              <w:marBottom w:val="0"/>
              <w:divBdr>
                <w:top w:val="none" w:sz="0" w:space="0" w:color="auto"/>
                <w:left w:val="none" w:sz="0" w:space="0" w:color="auto"/>
                <w:bottom w:val="none" w:sz="0" w:space="0" w:color="auto"/>
                <w:right w:val="none" w:sz="0" w:space="0" w:color="auto"/>
              </w:divBdr>
              <w:divsChild>
                <w:div w:id="1378117621">
                  <w:marLeft w:val="0"/>
                  <w:marRight w:val="0"/>
                  <w:marTop w:val="0"/>
                  <w:marBottom w:val="0"/>
                  <w:divBdr>
                    <w:top w:val="none" w:sz="0" w:space="0" w:color="auto"/>
                    <w:left w:val="none" w:sz="0" w:space="0" w:color="auto"/>
                    <w:bottom w:val="none" w:sz="0" w:space="0" w:color="auto"/>
                    <w:right w:val="none" w:sz="0" w:space="0" w:color="auto"/>
                  </w:divBdr>
                  <w:divsChild>
                    <w:div w:id="314334273">
                      <w:marLeft w:val="0"/>
                      <w:marRight w:val="0"/>
                      <w:marTop w:val="90"/>
                      <w:marBottom w:val="0"/>
                      <w:divBdr>
                        <w:top w:val="single" w:sz="6" w:space="0" w:color="BED6E0"/>
                        <w:left w:val="single" w:sz="6" w:space="0" w:color="BED6E0"/>
                        <w:bottom w:val="single" w:sz="6" w:space="0" w:color="BED6E0"/>
                        <w:right w:val="single" w:sz="6" w:space="0" w:color="BED6E0"/>
                      </w:divBdr>
                      <w:divsChild>
                        <w:div w:id="1671591654">
                          <w:marLeft w:val="525"/>
                          <w:marRight w:val="0"/>
                          <w:marTop w:val="0"/>
                          <w:marBottom w:val="0"/>
                          <w:divBdr>
                            <w:top w:val="none" w:sz="0" w:space="0" w:color="auto"/>
                            <w:left w:val="none" w:sz="0" w:space="0" w:color="auto"/>
                            <w:bottom w:val="none" w:sz="0" w:space="0" w:color="auto"/>
                            <w:right w:val="none" w:sz="0" w:space="0" w:color="auto"/>
                          </w:divBdr>
                          <w:divsChild>
                            <w:div w:id="11267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7669807">
      <w:bodyDiv w:val="1"/>
      <w:marLeft w:val="0"/>
      <w:marRight w:val="0"/>
      <w:marTop w:val="0"/>
      <w:marBottom w:val="0"/>
      <w:divBdr>
        <w:top w:val="none" w:sz="0" w:space="0" w:color="auto"/>
        <w:left w:val="none" w:sz="0" w:space="0" w:color="auto"/>
        <w:bottom w:val="none" w:sz="0" w:space="0" w:color="auto"/>
        <w:right w:val="none" w:sz="0" w:space="0" w:color="auto"/>
      </w:divBdr>
      <w:divsChild>
        <w:div w:id="1307320233">
          <w:marLeft w:val="0"/>
          <w:marRight w:val="0"/>
          <w:marTop w:val="0"/>
          <w:marBottom w:val="0"/>
          <w:divBdr>
            <w:top w:val="none" w:sz="0" w:space="0" w:color="auto"/>
            <w:left w:val="none" w:sz="0" w:space="0" w:color="auto"/>
            <w:bottom w:val="none" w:sz="0" w:space="0" w:color="auto"/>
            <w:right w:val="none" w:sz="0" w:space="0" w:color="auto"/>
          </w:divBdr>
          <w:divsChild>
            <w:div w:id="2132360545">
              <w:marLeft w:val="0"/>
              <w:marRight w:val="0"/>
              <w:marTop w:val="0"/>
              <w:marBottom w:val="0"/>
              <w:divBdr>
                <w:top w:val="none" w:sz="0" w:space="0" w:color="auto"/>
                <w:left w:val="none" w:sz="0" w:space="0" w:color="auto"/>
                <w:bottom w:val="none" w:sz="0" w:space="0" w:color="auto"/>
                <w:right w:val="none" w:sz="0" w:space="0" w:color="auto"/>
              </w:divBdr>
              <w:divsChild>
                <w:div w:id="517013550">
                  <w:marLeft w:val="0"/>
                  <w:marRight w:val="0"/>
                  <w:marTop w:val="0"/>
                  <w:marBottom w:val="0"/>
                  <w:divBdr>
                    <w:top w:val="none" w:sz="0" w:space="0" w:color="auto"/>
                    <w:left w:val="none" w:sz="0" w:space="0" w:color="auto"/>
                    <w:bottom w:val="none" w:sz="0" w:space="0" w:color="auto"/>
                    <w:right w:val="none" w:sz="0" w:space="0" w:color="auto"/>
                  </w:divBdr>
                  <w:divsChild>
                    <w:div w:id="1750930060">
                      <w:marLeft w:val="0"/>
                      <w:marRight w:val="0"/>
                      <w:marTop w:val="0"/>
                      <w:marBottom w:val="0"/>
                      <w:divBdr>
                        <w:top w:val="none" w:sz="0" w:space="0" w:color="auto"/>
                        <w:left w:val="none" w:sz="0" w:space="0" w:color="auto"/>
                        <w:bottom w:val="none" w:sz="0" w:space="0" w:color="auto"/>
                        <w:right w:val="none" w:sz="0" w:space="0" w:color="auto"/>
                      </w:divBdr>
                      <w:divsChild>
                        <w:div w:id="1005746411">
                          <w:marLeft w:val="0"/>
                          <w:marRight w:val="0"/>
                          <w:marTop w:val="0"/>
                          <w:marBottom w:val="0"/>
                          <w:divBdr>
                            <w:top w:val="none" w:sz="0" w:space="0" w:color="auto"/>
                            <w:left w:val="none" w:sz="0" w:space="0" w:color="auto"/>
                            <w:bottom w:val="none" w:sz="0" w:space="0" w:color="auto"/>
                            <w:right w:val="none" w:sz="0" w:space="0" w:color="auto"/>
                          </w:divBdr>
                          <w:divsChild>
                            <w:div w:id="176194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354665">
      <w:bodyDiv w:val="1"/>
      <w:marLeft w:val="0"/>
      <w:marRight w:val="0"/>
      <w:marTop w:val="0"/>
      <w:marBottom w:val="0"/>
      <w:divBdr>
        <w:top w:val="none" w:sz="0" w:space="0" w:color="auto"/>
        <w:left w:val="none" w:sz="0" w:space="0" w:color="auto"/>
        <w:bottom w:val="none" w:sz="0" w:space="0" w:color="auto"/>
        <w:right w:val="none" w:sz="0" w:space="0" w:color="auto"/>
      </w:divBdr>
      <w:divsChild>
        <w:div w:id="36902818">
          <w:marLeft w:val="0"/>
          <w:marRight w:val="0"/>
          <w:marTop w:val="0"/>
          <w:marBottom w:val="0"/>
          <w:divBdr>
            <w:top w:val="none" w:sz="0" w:space="0" w:color="auto"/>
            <w:left w:val="none" w:sz="0" w:space="0" w:color="auto"/>
            <w:bottom w:val="none" w:sz="0" w:space="0" w:color="auto"/>
            <w:right w:val="none" w:sz="0" w:space="0" w:color="auto"/>
          </w:divBdr>
          <w:divsChild>
            <w:div w:id="315960156">
              <w:marLeft w:val="0"/>
              <w:marRight w:val="0"/>
              <w:marTop w:val="75"/>
              <w:marBottom w:val="0"/>
              <w:divBdr>
                <w:top w:val="none" w:sz="0" w:space="0" w:color="auto"/>
                <w:left w:val="none" w:sz="0" w:space="0" w:color="auto"/>
                <w:bottom w:val="none" w:sz="0" w:space="0" w:color="auto"/>
                <w:right w:val="none" w:sz="0" w:space="0" w:color="auto"/>
              </w:divBdr>
              <w:divsChild>
                <w:div w:id="657610612">
                  <w:marLeft w:val="0"/>
                  <w:marRight w:val="0"/>
                  <w:marTop w:val="0"/>
                  <w:marBottom w:val="0"/>
                  <w:divBdr>
                    <w:top w:val="none" w:sz="0" w:space="0" w:color="auto"/>
                    <w:left w:val="none" w:sz="0" w:space="0" w:color="auto"/>
                    <w:bottom w:val="none" w:sz="0" w:space="0" w:color="auto"/>
                    <w:right w:val="none" w:sz="0" w:space="0" w:color="auto"/>
                  </w:divBdr>
                  <w:divsChild>
                    <w:div w:id="752891659">
                      <w:marLeft w:val="0"/>
                      <w:marRight w:val="0"/>
                      <w:marTop w:val="90"/>
                      <w:marBottom w:val="0"/>
                      <w:divBdr>
                        <w:top w:val="single" w:sz="6" w:space="0" w:color="BED6E0"/>
                        <w:left w:val="single" w:sz="6" w:space="0" w:color="BED6E0"/>
                        <w:bottom w:val="single" w:sz="6" w:space="0" w:color="BED6E0"/>
                        <w:right w:val="single" w:sz="6" w:space="0" w:color="BED6E0"/>
                      </w:divBdr>
                      <w:divsChild>
                        <w:div w:id="947395490">
                          <w:marLeft w:val="525"/>
                          <w:marRight w:val="0"/>
                          <w:marTop w:val="0"/>
                          <w:marBottom w:val="0"/>
                          <w:divBdr>
                            <w:top w:val="none" w:sz="0" w:space="0" w:color="auto"/>
                            <w:left w:val="none" w:sz="0" w:space="0" w:color="auto"/>
                            <w:bottom w:val="none" w:sz="0" w:space="0" w:color="auto"/>
                            <w:right w:val="none" w:sz="0" w:space="0" w:color="auto"/>
                          </w:divBdr>
                          <w:divsChild>
                            <w:div w:id="47881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554706">
      <w:bodyDiv w:val="1"/>
      <w:marLeft w:val="0"/>
      <w:marRight w:val="0"/>
      <w:marTop w:val="0"/>
      <w:marBottom w:val="0"/>
      <w:divBdr>
        <w:top w:val="none" w:sz="0" w:space="0" w:color="auto"/>
        <w:left w:val="none" w:sz="0" w:space="0" w:color="auto"/>
        <w:bottom w:val="none" w:sz="0" w:space="0" w:color="auto"/>
        <w:right w:val="none" w:sz="0" w:space="0" w:color="auto"/>
      </w:divBdr>
      <w:divsChild>
        <w:div w:id="1430349763">
          <w:marLeft w:val="0"/>
          <w:marRight w:val="0"/>
          <w:marTop w:val="0"/>
          <w:marBottom w:val="0"/>
          <w:divBdr>
            <w:top w:val="none" w:sz="0" w:space="0" w:color="auto"/>
            <w:left w:val="none" w:sz="0" w:space="0" w:color="auto"/>
            <w:bottom w:val="none" w:sz="0" w:space="0" w:color="auto"/>
            <w:right w:val="none" w:sz="0" w:space="0" w:color="auto"/>
          </w:divBdr>
          <w:divsChild>
            <w:div w:id="1666475027">
              <w:marLeft w:val="0"/>
              <w:marRight w:val="0"/>
              <w:marTop w:val="75"/>
              <w:marBottom w:val="0"/>
              <w:divBdr>
                <w:top w:val="none" w:sz="0" w:space="0" w:color="auto"/>
                <w:left w:val="none" w:sz="0" w:space="0" w:color="auto"/>
                <w:bottom w:val="none" w:sz="0" w:space="0" w:color="auto"/>
                <w:right w:val="none" w:sz="0" w:space="0" w:color="auto"/>
              </w:divBdr>
              <w:divsChild>
                <w:div w:id="1255438317">
                  <w:marLeft w:val="0"/>
                  <w:marRight w:val="0"/>
                  <w:marTop w:val="0"/>
                  <w:marBottom w:val="0"/>
                  <w:divBdr>
                    <w:top w:val="none" w:sz="0" w:space="0" w:color="auto"/>
                    <w:left w:val="none" w:sz="0" w:space="0" w:color="auto"/>
                    <w:bottom w:val="none" w:sz="0" w:space="0" w:color="auto"/>
                    <w:right w:val="none" w:sz="0" w:space="0" w:color="auto"/>
                  </w:divBdr>
                  <w:divsChild>
                    <w:div w:id="1025059895">
                      <w:marLeft w:val="0"/>
                      <w:marRight w:val="0"/>
                      <w:marTop w:val="90"/>
                      <w:marBottom w:val="0"/>
                      <w:divBdr>
                        <w:top w:val="single" w:sz="6" w:space="0" w:color="BED6E0"/>
                        <w:left w:val="single" w:sz="6" w:space="0" w:color="BED6E0"/>
                        <w:bottom w:val="single" w:sz="6" w:space="0" w:color="BED6E0"/>
                        <w:right w:val="single" w:sz="6" w:space="0" w:color="BED6E0"/>
                      </w:divBdr>
                      <w:divsChild>
                        <w:div w:id="1903372402">
                          <w:marLeft w:val="525"/>
                          <w:marRight w:val="0"/>
                          <w:marTop w:val="0"/>
                          <w:marBottom w:val="0"/>
                          <w:divBdr>
                            <w:top w:val="none" w:sz="0" w:space="0" w:color="auto"/>
                            <w:left w:val="none" w:sz="0" w:space="0" w:color="auto"/>
                            <w:bottom w:val="none" w:sz="0" w:space="0" w:color="auto"/>
                            <w:right w:val="none" w:sz="0" w:space="0" w:color="auto"/>
                          </w:divBdr>
                          <w:divsChild>
                            <w:div w:id="174660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893423">
      <w:bodyDiv w:val="1"/>
      <w:marLeft w:val="0"/>
      <w:marRight w:val="0"/>
      <w:marTop w:val="0"/>
      <w:marBottom w:val="0"/>
      <w:divBdr>
        <w:top w:val="none" w:sz="0" w:space="0" w:color="auto"/>
        <w:left w:val="none" w:sz="0" w:space="0" w:color="auto"/>
        <w:bottom w:val="none" w:sz="0" w:space="0" w:color="auto"/>
        <w:right w:val="none" w:sz="0" w:space="0" w:color="auto"/>
      </w:divBdr>
      <w:divsChild>
        <w:div w:id="294681103">
          <w:marLeft w:val="0"/>
          <w:marRight w:val="0"/>
          <w:marTop w:val="0"/>
          <w:marBottom w:val="0"/>
          <w:divBdr>
            <w:top w:val="none" w:sz="0" w:space="0" w:color="auto"/>
            <w:left w:val="none" w:sz="0" w:space="0" w:color="auto"/>
            <w:bottom w:val="none" w:sz="0" w:space="0" w:color="auto"/>
            <w:right w:val="none" w:sz="0" w:space="0" w:color="auto"/>
          </w:divBdr>
          <w:divsChild>
            <w:div w:id="1530219526">
              <w:marLeft w:val="0"/>
              <w:marRight w:val="0"/>
              <w:marTop w:val="75"/>
              <w:marBottom w:val="0"/>
              <w:divBdr>
                <w:top w:val="none" w:sz="0" w:space="0" w:color="auto"/>
                <w:left w:val="none" w:sz="0" w:space="0" w:color="auto"/>
                <w:bottom w:val="none" w:sz="0" w:space="0" w:color="auto"/>
                <w:right w:val="none" w:sz="0" w:space="0" w:color="auto"/>
              </w:divBdr>
              <w:divsChild>
                <w:div w:id="1692100894">
                  <w:marLeft w:val="0"/>
                  <w:marRight w:val="0"/>
                  <w:marTop w:val="0"/>
                  <w:marBottom w:val="0"/>
                  <w:divBdr>
                    <w:top w:val="none" w:sz="0" w:space="0" w:color="auto"/>
                    <w:left w:val="none" w:sz="0" w:space="0" w:color="auto"/>
                    <w:bottom w:val="none" w:sz="0" w:space="0" w:color="auto"/>
                    <w:right w:val="none" w:sz="0" w:space="0" w:color="auto"/>
                  </w:divBdr>
                  <w:divsChild>
                    <w:div w:id="360519667">
                      <w:marLeft w:val="0"/>
                      <w:marRight w:val="0"/>
                      <w:marTop w:val="90"/>
                      <w:marBottom w:val="0"/>
                      <w:divBdr>
                        <w:top w:val="single" w:sz="6" w:space="0" w:color="BED6E0"/>
                        <w:left w:val="single" w:sz="6" w:space="0" w:color="BED6E0"/>
                        <w:bottom w:val="single" w:sz="6" w:space="0" w:color="BED6E0"/>
                        <w:right w:val="single" w:sz="6" w:space="0" w:color="BED6E0"/>
                      </w:divBdr>
                      <w:divsChild>
                        <w:div w:id="2050912698">
                          <w:marLeft w:val="525"/>
                          <w:marRight w:val="0"/>
                          <w:marTop w:val="0"/>
                          <w:marBottom w:val="0"/>
                          <w:divBdr>
                            <w:top w:val="none" w:sz="0" w:space="0" w:color="auto"/>
                            <w:left w:val="none" w:sz="0" w:space="0" w:color="auto"/>
                            <w:bottom w:val="none" w:sz="0" w:space="0" w:color="auto"/>
                            <w:right w:val="none" w:sz="0" w:space="0" w:color="auto"/>
                          </w:divBdr>
                          <w:divsChild>
                            <w:div w:id="9918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3522710">
      <w:bodyDiv w:val="1"/>
      <w:marLeft w:val="0"/>
      <w:marRight w:val="0"/>
      <w:marTop w:val="0"/>
      <w:marBottom w:val="0"/>
      <w:divBdr>
        <w:top w:val="none" w:sz="0" w:space="0" w:color="auto"/>
        <w:left w:val="none" w:sz="0" w:space="0" w:color="auto"/>
        <w:bottom w:val="none" w:sz="0" w:space="0" w:color="auto"/>
        <w:right w:val="none" w:sz="0" w:space="0" w:color="auto"/>
      </w:divBdr>
    </w:div>
    <w:div w:id="1490831354">
      <w:bodyDiv w:val="1"/>
      <w:marLeft w:val="0"/>
      <w:marRight w:val="0"/>
      <w:marTop w:val="0"/>
      <w:marBottom w:val="0"/>
      <w:divBdr>
        <w:top w:val="none" w:sz="0" w:space="0" w:color="auto"/>
        <w:left w:val="none" w:sz="0" w:space="0" w:color="auto"/>
        <w:bottom w:val="none" w:sz="0" w:space="0" w:color="auto"/>
        <w:right w:val="none" w:sz="0" w:space="0" w:color="auto"/>
      </w:divBdr>
      <w:divsChild>
        <w:div w:id="451676850">
          <w:marLeft w:val="0"/>
          <w:marRight w:val="0"/>
          <w:marTop w:val="0"/>
          <w:marBottom w:val="0"/>
          <w:divBdr>
            <w:top w:val="none" w:sz="0" w:space="0" w:color="auto"/>
            <w:left w:val="none" w:sz="0" w:space="0" w:color="auto"/>
            <w:bottom w:val="none" w:sz="0" w:space="0" w:color="auto"/>
            <w:right w:val="none" w:sz="0" w:space="0" w:color="auto"/>
          </w:divBdr>
          <w:divsChild>
            <w:div w:id="1079061781">
              <w:marLeft w:val="0"/>
              <w:marRight w:val="0"/>
              <w:marTop w:val="75"/>
              <w:marBottom w:val="0"/>
              <w:divBdr>
                <w:top w:val="none" w:sz="0" w:space="0" w:color="auto"/>
                <w:left w:val="none" w:sz="0" w:space="0" w:color="auto"/>
                <w:bottom w:val="none" w:sz="0" w:space="0" w:color="auto"/>
                <w:right w:val="none" w:sz="0" w:space="0" w:color="auto"/>
              </w:divBdr>
              <w:divsChild>
                <w:div w:id="216665921">
                  <w:marLeft w:val="0"/>
                  <w:marRight w:val="0"/>
                  <w:marTop w:val="0"/>
                  <w:marBottom w:val="0"/>
                  <w:divBdr>
                    <w:top w:val="none" w:sz="0" w:space="0" w:color="auto"/>
                    <w:left w:val="none" w:sz="0" w:space="0" w:color="auto"/>
                    <w:bottom w:val="none" w:sz="0" w:space="0" w:color="auto"/>
                    <w:right w:val="none" w:sz="0" w:space="0" w:color="auto"/>
                  </w:divBdr>
                  <w:divsChild>
                    <w:div w:id="297417192">
                      <w:marLeft w:val="0"/>
                      <w:marRight w:val="0"/>
                      <w:marTop w:val="90"/>
                      <w:marBottom w:val="0"/>
                      <w:divBdr>
                        <w:top w:val="single" w:sz="6" w:space="0" w:color="BED6E0"/>
                        <w:left w:val="single" w:sz="6" w:space="0" w:color="BED6E0"/>
                        <w:bottom w:val="single" w:sz="6" w:space="0" w:color="BED6E0"/>
                        <w:right w:val="single" w:sz="6" w:space="0" w:color="BED6E0"/>
                      </w:divBdr>
                      <w:divsChild>
                        <w:div w:id="1410151425">
                          <w:marLeft w:val="525"/>
                          <w:marRight w:val="0"/>
                          <w:marTop w:val="0"/>
                          <w:marBottom w:val="0"/>
                          <w:divBdr>
                            <w:top w:val="none" w:sz="0" w:space="0" w:color="auto"/>
                            <w:left w:val="none" w:sz="0" w:space="0" w:color="auto"/>
                            <w:bottom w:val="none" w:sz="0" w:space="0" w:color="auto"/>
                            <w:right w:val="none" w:sz="0" w:space="0" w:color="auto"/>
                          </w:divBdr>
                          <w:divsChild>
                            <w:div w:id="170821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220225">
      <w:bodyDiv w:val="1"/>
      <w:marLeft w:val="0"/>
      <w:marRight w:val="0"/>
      <w:marTop w:val="0"/>
      <w:marBottom w:val="0"/>
      <w:divBdr>
        <w:top w:val="none" w:sz="0" w:space="0" w:color="auto"/>
        <w:left w:val="none" w:sz="0" w:space="0" w:color="auto"/>
        <w:bottom w:val="none" w:sz="0" w:space="0" w:color="auto"/>
        <w:right w:val="none" w:sz="0" w:space="0" w:color="auto"/>
      </w:divBdr>
      <w:divsChild>
        <w:div w:id="205261724">
          <w:marLeft w:val="0"/>
          <w:marRight w:val="0"/>
          <w:marTop w:val="0"/>
          <w:marBottom w:val="0"/>
          <w:divBdr>
            <w:top w:val="none" w:sz="0" w:space="0" w:color="auto"/>
            <w:left w:val="none" w:sz="0" w:space="0" w:color="auto"/>
            <w:bottom w:val="none" w:sz="0" w:space="0" w:color="auto"/>
            <w:right w:val="none" w:sz="0" w:space="0" w:color="auto"/>
          </w:divBdr>
          <w:divsChild>
            <w:div w:id="1780681058">
              <w:marLeft w:val="0"/>
              <w:marRight w:val="0"/>
              <w:marTop w:val="0"/>
              <w:marBottom w:val="0"/>
              <w:divBdr>
                <w:top w:val="none" w:sz="0" w:space="0" w:color="auto"/>
                <w:left w:val="none" w:sz="0" w:space="0" w:color="auto"/>
                <w:bottom w:val="none" w:sz="0" w:space="0" w:color="auto"/>
                <w:right w:val="none" w:sz="0" w:space="0" w:color="auto"/>
              </w:divBdr>
              <w:divsChild>
                <w:div w:id="1312980310">
                  <w:marLeft w:val="0"/>
                  <w:marRight w:val="0"/>
                  <w:marTop w:val="0"/>
                  <w:marBottom w:val="0"/>
                  <w:divBdr>
                    <w:top w:val="none" w:sz="0" w:space="0" w:color="auto"/>
                    <w:left w:val="none" w:sz="0" w:space="0" w:color="auto"/>
                    <w:bottom w:val="none" w:sz="0" w:space="0" w:color="auto"/>
                    <w:right w:val="none" w:sz="0" w:space="0" w:color="auto"/>
                  </w:divBdr>
                  <w:divsChild>
                    <w:div w:id="1785803374">
                      <w:marLeft w:val="0"/>
                      <w:marRight w:val="0"/>
                      <w:marTop w:val="0"/>
                      <w:marBottom w:val="120"/>
                      <w:divBdr>
                        <w:top w:val="single" w:sz="6" w:space="0" w:color="E6E7E1"/>
                        <w:left w:val="single" w:sz="6" w:space="0" w:color="E6E7E1"/>
                        <w:bottom w:val="single" w:sz="6" w:space="0" w:color="E6E7E1"/>
                        <w:right w:val="single" w:sz="6" w:space="0" w:color="E6E7E1"/>
                      </w:divBdr>
                      <w:divsChild>
                        <w:div w:id="894269097">
                          <w:marLeft w:val="0"/>
                          <w:marRight w:val="0"/>
                          <w:marTop w:val="0"/>
                          <w:marBottom w:val="0"/>
                          <w:divBdr>
                            <w:top w:val="none" w:sz="0" w:space="0" w:color="auto"/>
                            <w:left w:val="none" w:sz="0" w:space="0" w:color="auto"/>
                            <w:bottom w:val="none" w:sz="0" w:space="0" w:color="auto"/>
                            <w:right w:val="none" w:sz="0" w:space="0" w:color="auto"/>
                          </w:divBdr>
                          <w:divsChild>
                            <w:div w:id="21052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666389">
      <w:bodyDiv w:val="1"/>
      <w:marLeft w:val="0"/>
      <w:marRight w:val="0"/>
      <w:marTop w:val="0"/>
      <w:marBottom w:val="0"/>
      <w:divBdr>
        <w:top w:val="none" w:sz="0" w:space="0" w:color="auto"/>
        <w:left w:val="none" w:sz="0" w:space="0" w:color="auto"/>
        <w:bottom w:val="none" w:sz="0" w:space="0" w:color="auto"/>
        <w:right w:val="none" w:sz="0" w:space="0" w:color="auto"/>
      </w:divBdr>
      <w:divsChild>
        <w:div w:id="1276983299">
          <w:marLeft w:val="0"/>
          <w:marRight w:val="0"/>
          <w:marTop w:val="100"/>
          <w:marBottom w:val="100"/>
          <w:divBdr>
            <w:top w:val="none" w:sz="0" w:space="0" w:color="auto"/>
            <w:left w:val="none" w:sz="0" w:space="0" w:color="auto"/>
            <w:bottom w:val="none" w:sz="0" w:space="0" w:color="auto"/>
            <w:right w:val="none" w:sz="0" w:space="0" w:color="auto"/>
          </w:divBdr>
          <w:divsChild>
            <w:div w:id="563565816">
              <w:marLeft w:val="0"/>
              <w:marRight w:val="0"/>
              <w:marTop w:val="100"/>
              <w:marBottom w:val="100"/>
              <w:divBdr>
                <w:top w:val="none" w:sz="0" w:space="0" w:color="auto"/>
                <w:left w:val="none" w:sz="0" w:space="0" w:color="auto"/>
                <w:bottom w:val="none" w:sz="0" w:space="0" w:color="auto"/>
                <w:right w:val="none" w:sz="0" w:space="0" w:color="auto"/>
              </w:divBdr>
              <w:divsChild>
                <w:div w:id="1693535919">
                  <w:marLeft w:val="0"/>
                  <w:marRight w:val="0"/>
                  <w:marTop w:val="100"/>
                  <w:marBottom w:val="100"/>
                  <w:divBdr>
                    <w:top w:val="none" w:sz="0" w:space="0" w:color="auto"/>
                    <w:left w:val="none" w:sz="0" w:space="0" w:color="auto"/>
                    <w:bottom w:val="none" w:sz="0" w:space="0" w:color="auto"/>
                    <w:right w:val="none" w:sz="0" w:space="0" w:color="auto"/>
                  </w:divBdr>
                  <w:divsChild>
                    <w:div w:id="1943606416">
                      <w:marLeft w:val="90"/>
                      <w:marRight w:val="0"/>
                      <w:marTop w:val="0"/>
                      <w:marBottom w:val="0"/>
                      <w:divBdr>
                        <w:top w:val="none" w:sz="0" w:space="0" w:color="auto"/>
                        <w:left w:val="none" w:sz="0" w:space="0" w:color="auto"/>
                        <w:bottom w:val="none" w:sz="0" w:space="0" w:color="auto"/>
                        <w:right w:val="none" w:sz="0" w:space="0" w:color="auto"/>
                      </w:divBdr>
                      <w:divsChild>
                        <w:div w:id="524297225">
                          <w:marLeft w:val="0"/>
                          <w:marRight w:val="0"/>
                          <w:marTop w:val="0"/>
                          <w:marBottom w:val="0"/>
                          <w:divBdr>
                            <w:top w:val="none" w:sz="0" w:space="0" w:color="auto"/>
                            <w:left w:val="single" w:sz="6" w:space="11" w:color="CCCCCC"/>
                            <w:bottom w:val="single" w:sz="6" w:space="0" w:color="CCCCCC"/>
                            <w:right w:val="single" w:sz="6" w:space="0" w:color="CCCCCC"/>
                          </w:divBdr>
                          <w:divsChild>
                            <w:div w:id="1693188590">
                              <w:marLeft w:val="0"/>
                              <w:marRight w:val="0"/>
                              <w:marTop w:val="0"/>
                              <w:marBottom w:val="0"/>
                              <w:divBdr>
                                <w:top w:val="none" w:sz="0" w:space="0" w:color="auto"/>
                                <w:left w:val="none" w:sz="0" w:space="0" w:color="auto"/>
                                <w:bottom w:val="none" w:sz="0" w:space="0" w:color="auto"/>
                                <w:right w:val="none" w:sz="0" w:space="0" w:color="auto"/>
                              </w:divBdr>
                              <w:divsChild>
                                <w:div w:id="132050311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74788">
      <w:bodyDiv w:val="1"/>
      <w:marLeft w:val="0"/>
      <w:marRight w:val="0"/>
      <w:marTop w:val="0"/>
      <w:marBottom w:val="0"/>
      <w:divBdr>
        <w:top w:val="none" w:sz="0" w:space="0" w:color="auto"/>
        <w:left w:val="none" w:sz="0" w:space="0" w:color="auto"/>
        <w:bottom w:val="none" w:sz="0" w:space="0" w:color="auto"/>
        <w:right w:val="none" w:sz="0" w:space="0" w:color="auto"/>
      </w:divBdr>
    </w:div>
    <w:div w:id="2072074974">
      <w:bodyDiv w:val="1"/>
      <w:marLeft w:val="0"/>
      <w:marRight w:val="0"/>
      <w:marTop w:val="0"/>
      <w:marBottom w:val="0"/>
      <w:divBdr>
        <w:top w:val="none" w:sz="0" w:space="0" w:color="auto"/>
        <w:left w:val="none" w:sz="0" w:space="0" w:color="auto"/>
        <w:bottom w:val="none" w:sz="0" w:space="0" w:color="auto"/>
        <w:right w:val="none" w:sz="0" w:space="0" w:color="auto"/>
      </w:divBdr>
      <w:divsChild>
        <w:div w:id="792096205">
          <w:marLeft w:val="0"/>
          <w:marRight w:val="0"/>
          <w:marTop w:val="0"/>
          <w:marBottom w:val="0"/>
          <w:divBdr>
            <w:top w:val="none" w:sz="0" w:space="0" w:color="auto"/>
            <w:left w:val="none" w:sz="0" w:space="0" w:color="auto"/>
            <w:bottom w:val="none" w:sz="0" w:space="0" w:color="auto"/>
            <w:right w:val="none" w:sz="0" w:space="0" w:color="auto"/>
          </w:divBdr>
          <w:divsChild>
            <w:div w:id="1433280072">
              <w:marLeft w:val="0"/>
              <w:marRight w:val="0"/>
              <w:marTop w:val="75"/>
              <w:marBottom w:val="0"/>
              <w:divBdr>
                <w:top w:val="none" w:sz="0" w:space="0" w:color="auto"/>
                <w:left w:val="none" w:sz="0" w:space="0" w:color="auto"/>
                <w:bottom w:val="none" w:sz="0" w:space="0" w:color="auto"/>
                <w:right w:val="none" w:sz="0" w:space="0" w:color="auto"/>
              </w:divBdr>
              <w:divsChild>
                <w:div w:id="620183495">
                  <w:marLeft w:val="0"/>
                  <w:marRight w:val="0"/>
                  <w:marTop w:val="0"/>
                  <w:marBottom w:val="0"/>
                  <w:divBdr>
                    <w:top w:val="none" w:sz="0" w:space="0" w:color="auto"/>
                    <w:left w:val="none" w:sz="0" w:space="0" w:color="auto"/>
                    <w:bottom w:val="none" w:sz="0" w:space="0" w:color="auto"/>
                    <w:right w:val="none" w:sz="0" w:space="0" w:color="auto"/>
                  </w:divBdr>
                  <w:divsChild>
                    <w:div w:id="537624402">
                      <w:marLeft w:val="0"/>
                      <w:marRight w:val="0"/>
                      <w:marTop w:val="90"/>
                      <w:marBottom w:val="0"/>
                      <w:divBdr>
                        <w:top w:val="single" w:sz="6" w:space="0" w:color="BED6E0"/>
                        <w:left w:val="single" w:sz="6" w:space="0" w:color="BED6E0"/>
                        <w:bottom w:val="single" w:sz="6" w:space="0" w:color="BED6E0"/>
                        <w:right w:val="single" w:sz="6" w:space="0" w:color="BED6E0"/>
                      </w:divBdr>
                      <w:divsChild>
                        <w:div w:id="1282112495">
                          <w:marLeft w:val="0"/>
                          <w:marRight w:val="0"/>
                          <w:marTop w:val="0"/>
                          <w:marBottom w:val="0"/>
                          <w:divBdr>
                            <w:top w:val="none" w:sz="0" w:space="0" w:color="auto"/>
                            <w:left w:val="none" w:sz="0" w:space="0" w:color="auto"/>
                            <w:bottom w:val="single" w:sz="6" w:space="19" w:color="D1D2CD"/>
                            <w:right w:val="none" w:sz="0" w:space="0" w:color="auto"/>
                          </w:divBdr>
                        </w:div>
                      </w:divsChild>
                    </w:div>
                  </w:divsChild>
                </w:div>
              </w:divsChild>
            </w:div>
          </w:divsChild>
        </w:div>
      </w:divsChild>
    </w:div>
    <w:div w:id="2111198586">
      <w:bodyDiv w:val="1"/>
      <w:marLeft w:val="0"/>
      <w:marRight w:val="0"/>
      <w:marTop w:val="0"/>
      <w:marBottom w:val="0"/>
      <w:divBdr>
        <w:top w:val="none" w:sz="0" w:space="0" w:color="auto"/>
        <w:left w:val="none" w:sz="0" w:space="0" w:color="auto"/>
        <w:bottom w:val="none" w:sz="0" w:space="0" w:color="auto"/>
        <w:right w:val="none" w:sz="0" w:space="0" w:color="auto"/>
      </w:divBdr>
      <w:divsChild>
        <w:div w:id="2007978723">
          <w:marLeft w:val="0"/>
          <w:marRight w:val="0"/>
          <w:marTop w:val="0"/>
          <w:marBottom w:val="0"/>
          <w:divBdr>
            <w:top w:val="none" w:sz="0" w:space="0" w:color="auto"/>
            <w:left w:val="none" w:sz="0" w:space="0" w:color="auto"/>
            <w:bottom w:val="none" w:sz="0" w:space="0" w:color="auto"/>
            <w:right w:val="none" w:sz="0" w:space="0" w:color="auto"/>
          </w:divBdr>
          <w:divsChild>
            <w:div w:id="14695261">
              <w:marLeft w:val="0"/>
              <w:marRight w:val="0"/>
              <w:marTop w:val="0"/>
              <w:marBottom w:val="0"/>
              <w:divBdr>
                <w:top w:val="none" w:sz="0" w:space="0" w:color="auto"/>
                <w:left w:val="none" w:sz="0" w:space="0" w:color="auto"/>
                <w:bottom w:val="none" w:sz="0" w:space="0" w:color="auto"/>
                <w:right w:val="none" w:sz="0" w:space="0" w:color="auto"/>
              </w:divBdr>
              <w:divsChild>
                <w:div w:id="1352099093">
                  <w:marLeft w:val="0"/>
                  <w:marRight w:val="0"/>
                  <w:marTop w:val="0"/>
                  <w:marBottom w:val="0"/>
                  <w:divBdr>
                    <w:top w:val="none" w:sz="0" w:space="0" w:color="auto"/>
                    <w:left w:val="none" w:sz="0" w:space="0" w:color="auto"/>
                    <w:bottom w:val="none" w:sz="0" w:space="0" w:color="auto"/>
                    <w:right w:val="none" w:sz="0" w:space="0" w:color="auto"/>
                  </w:divBdr>
                  <w:divsChild>
                    <w:div w:id="1658221842">
                      <w:marLeft w:val="0"/>
                      <w:marRight w:val="0"/>
                      <w:marTop w:val="0"/>
                      <w:marBottom w:val="0"/>
                      <w:divBdr>
                        <w:top w:val="none" w:sz="0" w:space="0" w:color="auto"/>
                        <w:left w:val="none" w:sz="0" w:space="0" w:color="auto"/>
                        <w:bottom w:val="none" w:sz="0" w:space="0" w:color="auto"/>
                        <w:right w:val="none" w:sz="0" w:space="0" w:color="auto"/>
                      </w:divBdr>
                      <w:divsChild>
                        <w:div w:id="912424074">
                          <w:marLeft w:val="0"/>
                          <w:marRight w:val="0"/>
                          <w:marTop w:val="0"/>
                          <w:marBottom w:val="0"/>
                          <w:divBdr>
                            <w:top w:val="none" w:sz="0" w:space="0" w:color="auto"/>
                            <w:left w:val="none" w:sz="0" w:space="0" w:color="auto"/>
                            <w:bottom w:val="none" w:sz="0" w:space="0" w:color="auto"/>
                            <w:right w:val="none" w:sz="0" w:space="0" w:color="auto"/>
                          </w:divBdr>
                          <w:divsChild>
                            <w:div w:id="1815833555">
                              <w:marLeft w:val="0"/>
                              <w:marRight w:val="0"/>
                              <w:marTop w:val="0"/>
                              <w:marBottom w:val="0"/>
                              <w:divBdr>
                                <w:top w:val="none" w:sz="0" w:space="0" w:color="auto"/>
                                <w:left w:val="none" w:sz="0" w:space="0" w:color="auto"/>
                                <w:bottom w:val="none" w:sz="0" w:space="0" w:color="auto"/>
                                <w:right w:val="none" w:sz="0" w:space="0" w:color="auto"/>
                              </w:divBdr>
                              <w:divsChild>
                                <w:div w:id="54349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lbj.bjft.gov.cn/" TargetMode="External"/><Relationship Id="rId18" Type="http://schemas.openxmlformats.org/officeDocument/2006/relationships/hyperlink" Target="http://lbj.bjft.gov.cn/" TargetMode="External"/><Relationship Id="rId26" Type="http://schemas.openxmlformats.org/officeDocument/2006/relationships/hyperlink" Target="http://www.bjrbj.gov.cn/csibiz" TargetMode="External"/><Relationship Id="rId39" Type="http://schemas.openxmlformats.org/officeDocument/2006/relationships/hyperlink" Target="http://lbj.bjft.gov.cn/" TargetMode="External"/><Relationship Id="rId21" Type="http://schemas.openxmlformats.org/officeDocument/2006/relationships/hyperlink" Target="http://lbj.bjft.gov.cn/" TargetMode="External"/><Relationship Id="rId34" Type="http://schemas.openxmlformats.org/officeDocument/2006/relationships/hyperlink" Target="http://www.bjrbj.gov.cn/csibiz/"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jrbj.gov.cn/csibiz" TargetMode="External"/><Relationship Id="rId20" Type="http://schemas.openxmlformats.org/officeDocument/2006/relationships/hyperlink" Target="http://www.bjrbj.gov.cn/csibiz" TargetMode="External"/><Relationship Id="rId29" Type="http://schemas.openxmlformats.org/officeDocument/2006/relationships/hyperlink" Target="http://www.bjrbj.gov.cn/csibiz"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jrbj.gov.cn/csibiz" TargetMode="External"/><Relationship Id="rId24" Type="http://schemas.openxmlformats.org/officeDocument/2006/relationships/hyperlink" Target="http://lbj.bjft.gov.cn/" TargetMode="External"/><Relationship Id="rId32" Type="http://schemas.openxmlformats.org/officeDocument/2006/relationships/hyperlink" Target="http://lbj.bjft.gov.cn/" TargetMode="External"/><Relationship Id="rId37" Type="http://schemas.openxmlformats.org/officeDocument/2006/relationships/hyperlink" Target="http://www.bjld.gov.cn/" TargetMode="External"/><Relationship Id="rId40" Type="http://schemas.openxmlformats.org/officeDocument/2006/relationships/hyperlink" Target="http://lbj.bjft.gov.cn/" TargetMode="External"/><Relationship Id="rId5" Type="http://schemas.openxmlformats.org/officeDocument/2006/relationships/webSettings" Target="webSettings.xml"/><Relationship Id="rId15" Type="http://schemas.openxmlformats.org/officeDocument/2006/relationships/hyperlink" Target="http://www.bjrbj.gov.cn/csibiz" TargetMode="External"/><Relationship Id="rId23" Type="http://schemas.openxmlformats.org/officeDocument/2006/relationships/hyperlink" Target="http://www.bjrbj.gov.cn/csibiz" TargetMode="External"/><Relationship Id="rId28" Type="http://schemas.openxmlformats.org/officeDocument/2006/relationships/hyperlink" Target="http://lbj.bjft.gov.cn/" TargetMode="External"/><Relationship Id="rId36" Type="http://schemas.openxmlformats.org/officeDocument/2006/relationships/hyperlink" Target="http://lbj.bjft.gov.cn/" TargetMode="External"/><Relationship Id="rId10" Type="http://schemas.openxmlformats.org/officeDocument/2006/relationships/hyperlink" Target="http://www.bjrbj.gov.cn/csibiz" TargetMode="External"/><Relationship Id="rId19" Type="http://schemas.openxmlformats.org/officeDocument/2006/relationships/hyperlink" Target="http://www.bjrbj.gov.cn/csibiz/csirp/login.jsp" TargetMode="External"/><Relationship Id="rId31" Type="http://schemas.openxmlformats.org/officeDocument/2006/relationships/hyperlink" Target="http://lbj.bjft.gov.c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bjrbj.gov.cn/csibiz/csirp/login.jsp" TargetMode="External"/><Relationship Id="rId22" Type="http://schemas.openxmlformats.org/officeDocument/2006/relationships/hyperlink" Target="http://www.bjrbj.gov.cn/csibiz" TargetMode="External"/><Relationship Id="rId27" Type="http://schemas.openxmlformats.org/officeDocument/2006/relationships/hyperlink" Target="http://lbj.bjft.gov.cn/" TargetMode="External"/><Relationship Id="rId30" Type="http://schemas.openxmlformats.org/officeDocument/2006/relationships/hyperlink" Target="http://lbj.bjft.gov.cn/" TargetMode="External"/><Relationship Id="rId35" Type="http://schemas.openxmlformats.org/officeDocument/2006/relationships/hyperlink" Target="http://www.bjrbj.gov.cn/csibiz/"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bjrbj.gov.cn/csibiz" TargetMode="External"/><Relationship Id="rId17" Type="http://schemas.openxmlformats.org/officeDocument/2006/relationships/hyperlink" Target="http://www.bjrbj.gov.cn/csibiz" TargetMode="External"/><Relationship Id="rId25" Type="http://schemas.openxmlformats.org/officeDocument/2006/relationships/header" Target="header2.xml"/><Relationship Id="rId33" Type="http://schemas.openxmlformats.org/officeDocument/2006/relationships/hyperlink" Target="http://lbj.bjft.gov.cn/" TargetMode="External"/><Relationship Id="rId38" Type="http://schemas.openxmlformats.org/officeDocument/2006/relationships/hyperlink" Target="http://lbj.bjft.gov.cn/"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mhjy.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chy\Desktop\&#26032;&#24314;&#25991;&#20214;&#22841;\&#24120;&#29992;&#34218;&#37228;&#24037;&#20855;&#31665;\&#24120;&#29992;&#34218;&#37228;&#24037;&#20855;&#31665;\&#31038;&#20445;&#30331;&#35760;&#19994;&#21153;&#21150;&#29702;&#25351;&#21335;&#19982;&#27969;&#31243;&#222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B8F83-03E1-4752-AD93-A78F35548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社保登记业务办理指南与流程图</Template>
  <TotalTime>0</TotalTime>
  <Pages>54</Pages>
  <Words>3700</Words>
  <Characters>21090</Characters>
  <Application>Microsoft Office Word</Application>
  <DocSecurity>0</DocSecurity>
  <Lines>175</Lines>
  <Paragraphs>49</Paragraphs>
  <ScaleCrop>false</ScaleCrop>
  <Company>微软中国</Company>
  <LinksUpToDate>false</LinksUpToDate>
  <CharactersWithSpaces>24741</CharactersWithSpaces>
  <SharedDoc>false</SharedDoc>
  <HLinks>
    <vt:vector size="426" baseType="variant">
      <vt:variant>
        <vt:i4>6750266</vt:i4>
      </vt:variant>
      <vt:variant>
        <vt:i4>267</vt:i4>
      </vt:variant>
      <vt:variant>
        <vt:i4>0</vt:i4>
      </vt:variant>
      <vt:variant>
        <vt:i4>5</vt:i4>
      </vt:variant>
      <vt:variant>
        <vt:lpwstr>http://www.bjrbj.gov.cn/csibiz/</vt:lpwstr>
      </vt:variant>
      <vt:variant>
        <vt:lpwstr/>
      </vt:variant>
      <vt:variant>
        <vt:i4>6750266</vt:i4>
      </vt:variant>
      <vt:variant>
        <vt:i4>264</vt:i4>
      </vt:variant>
      <vt:variant>
        <vt:i4>0</vt:i4>
      </vt:variant>
      <vt:variant>
        <vt:i4>5</vt:i4>
      </vt:variant>
      <vt:variant>
        <vt:lpwstr>http://www.bjrbj.gov.cn/csibiz</vt:lpwstr>
      </vt:variant>
      <vt:variant>
        <vt:lpwstr/>
      </vt:variant>
      <vt:variant>
        <vt:i4>6422624</vt:i4>
      </vt:variant>
      <vt:variant>
        <vt:i4>261</vt:i4>
      </vt:variant>
      <vt:variant>
        <vt:i4>0</vt:i4>
      </vt:variant>
      <vt:variant>
        <vt:i4>5</vt:i4>
      </vt:variant>
      <vt:variant>
        <vt:lpwstr>http://www.bjrbj.gov.cn/csibiz/csirp/login.jsp</vt:lpwstr>
      </vt:variant>
      <vt:variant>
        <vt:lpwstr/>
      </vt:variant>
      <vt:variant>
        <vt:i4>6750266</vt:i4>
      </vt:variant>
      <vt:variant>
        <vt:i4>258</vt:i4>
      </vt:variant>
      <vt:variant>
        <vt:i4>0</vt:i4>
      </vt:variant>
      <vt:variant>
        <vt:i4>5</vt:i4>
      </vt:variant>
      <vt:variant>
        <vt:lpwstr>http://www.bjrbj.gov.cn/csibiz</vt:lpwstr>
      </vt:variant>
      <vt:variant>
        <vt:lpwstr/>
      </vt:variant>
      <vt:variant>
        <vt:i4>6422624</vt:i4>
      </vt:variant>
      <vt:variant>
        <vt:i4>255</vt:i4>
      </vt:variant>
      <vt:variant>
        <vt:i4>0</vt:i4>
      </vt:variant>
      <vt:variant>
        <vt:i4>5</vt:i4>
      </vt:variant>
      <vt:variant>
        <vt:lpwstr>http://www.bjrbj.gov.cn/csibiz/csirp/login.jsp</vt:lpwstr>
      </vt:variant>
      <vt:variant>
        <vt:lpwstr/>
      </vt:variant>
      <vt:variant>
        <vt:i4>6750266</vt:i4>
      </vt:variant>
      <vt:variant>
        <vt:i4>252</vt:i4>
      </vt:variant>
      <vt:variant>
        <vt:i4>0</vt:i4>
      </vt:variant>
      <vt:variant>
        <vt:i4>5</vt:i4>
      </vt:variant>
      <vt:variant>
        <vt:lpwstr>http://www.bjrbj.gov.cn/csibiz</vt:lpwstr>
      </vt:variant>
      <vt:variant>
        <vt:lpwstr/>
      </vt:variant>
      <vt:variant>
        <vt:i4>6750266</vt:i4>
      </vt:variant>
      <vt:variant>
        <vt:i4>249</vt:i4>
      </vt:variant>
      <vt:variant>
        <vt:i4>0</vt:i4>
      </vt:variant>
      <vt:variant>
        <vt:i4>5</vt:i4>
      </vt:variant>
      <vt:variant>
        <vt:lpwstr>http://www.bjrbj.gov.cn/csibiz</vt:lpwstr>
      </vt:variant>
      <vt:variant>
        <vt:lpwstr/>
      </vt:variant>
      <vt:variant>
        <vt:i4>1245232</vt:i4>
      </vt:variant>
      <vt:variant>
        <vt:i4>242</vt:i4>
      </vt:variant>
      <vt:variant>
        <vt:i4>0</vt:i4>
      </vt:variant>
      <vt:variant>
        <vt:i4>5</vt:i4>
      </vt:variant>
      <vt:variant>
        <vt:lpwstr/>
      </vt:variant>
      <vt:variant>
        <vt:lpwstr>_Toc382209176</vt:lpwstr>
      </vt:variant>
      <vt:variant>
        <vt:i4>1245232</vt:i4>
      </vt:variant>
      <vt:variant>
        <vt:i4>236</vt:i4>
      </vt:variant>
      <vt:variant>
        <vt:i4>0</vt:i4>
      </vt:variant>
      <vt:variant>
        <vt:i4>5</vt:i4>
      </vt:variant>
      <vt:variant>
        <vt:lpwstr/>
      </vt:variant>
      <vt:variant>
        <vt:lpwstr>_Toc382209175</vt:lpwstr>
      </vt:variant>
      <vt:variant>
        <vt:i4>1245232</vt:i4>
      </vt:variant>
      <vt:variant>
        <vt:i4>230</vt:i4>
      </vt:variant>
      <vt:variant>
        <vt:i4>0</vt:i4>
      </vt:variant>
      <vt:variant>
        <vt:i4>5</vt:i4>
      </vt:variant>
      <vt:variant>
        <vt:lpwstr/>
      </vt:variant>
      <vt:variant>
        <vt:lpwstr>_Toc382209174</vt:lpwstr>
      </vt:variant>
      <vt:variant>
        <vt:i4>1245232</vt:i4>
      </vt:variant>
      <vt:variant>
        <vt:i4>224</vt:i4>
      </vt:variant>
      <vt:variant>
        <vt:i4>0</vt:i4>
      </vt:variant>
      <vt:variant>
        <vt:i4>5</vt:i4>
      </vt:variant>
      <vt:variant>
        <vt:lpwstr/>
      </vt:variant>
      <vt:variant>
        <vt:lpwstr>_Toc382209173</vt:lpwstr>
      </vt:variant>
      <vt:variant>
        <vt:i4>1245232</vt:i4>
      </vt:variant>
      <vt:variant>
        <vt:i4>218</vt:i4>
      </vt:variant>
      <vt:variant>
        <vt:i4>0</vt:i4>
      </vt:variant>
      <vt:variant>
        <vt:i4>5</vt:i4>
      </vt:variant>
      <vt:variant>
        <vt:lpwstr/>
      </vt:variant>
      <vt:variant>
        <vt:lpwstr>_Toc382209172</vt:lpwstr>
      </vt:variant>
      <vt:variant>
        <vt:i4>1245232</vt:i4>
      </vt:variant>
      <vt:variant>
        <vt:i4>212</vt:i4>
      </vt:variant>
      <vt:variant>
        <vt:i4>0</vt:i4>
      </vt:variant>
      <vt:variant>
        <vt:i4>5</vt:i4>
      </vt:variant>
      <vt:variant>
        <vt:lpwstr/>
      </vt:variant>
      <vt:variant>
        <vt:lpwstr>_Toc382209171</vt:lpwstr>
      </vt:variant>
      <vt:variant>
        <vt:i4>1245232</vt:i4>
      </vt:variant>
      <vt:variant>
        <vt:i4>206</vt:i4>
      </vt:variant>
      <vt:variant>
        <vt:i4>0</vt:i4>
      </vt:variant>
      <vt:variant>
        <vt:i4>5</vt:i4>
      </vt:variant>
      <vt:variant>
        <vt:lpwstr/>
      </vt:variant>
      <vt:variant>
        <vt:lpwstr>_Toc382209170</vt:lpwstr>
      </vt:variant>
      <vt:variant>
        <vt:i4>1179696</vt:i4>
      </vt:variant>
      <vt:variant>
        <vt:i4>200</vt:i4>
      </vt:variant>
      <vt:variant>
        <vt:i4>0</vt:i4>
      </vt:variant>
      <vt:variant>
        <vt:i4>5</vt:i4>
      </vt:variant>
      <vt:variant>
        <vt:lpwstr/>
      </vt:variant>
      <vt:variant>
        <vt:lpwstr>_Toc382209169</vt:lpwstr>
      </vt:variant>
      <vt:variant>
        <vt:i4>1179696</vt:i4>
      </vt:variant>
      <vt:variant>
        <vt:i4>194</vt:i4>
      </vt:variant>
      <vt:variant>
        <vt:i4>0</vt:i4>
      </vt:variant>
      <vt:variant>
        <vt:i4>5</vt:i4>
      </vt:variant>
      <vt:variant>
        <vt:lpwstr/>
      </vt:variant>
      <vt:variant>
        <vt:lpwstr>_Toc382209168</vt:lpwstr>
      </vt:variant>
      <vt:variant>
        <vt:i4>1179696</vt:i4>
      </vt:variant>
      <vt:variant>
        <vt:i4>188</vt:i4>
      </vt:variant>
      <vt:variant>
        <vt:i4>0</vt:i4>
      </vt:variant>
      <vt:variant>
        <vt:i4>5</vt:i4>
      </vt:variant>
      <vt:variant>
        <vt:lpwstr/>
      </vt:variant>
      <vt:variant>
        <vt:lpwstr>_Toc382209167</vt:lpwstr>
      </vt:variant>
      <vt:variant>
        <vt:i4>1179696</vt:i4>
      </vt:variant>
      <vt:variant>
        <vt:i4>182</vt:i4>
      </vt:variant>
      <vt:variant>
        <vt:i4>0</vt:i4>
      </vt:variant>
      <vt:variant>
        <vt:i4>5</vt:i4>
      </vt:variant>
      <vt:variant>
        <vt:lpwstr/>
      </vt:variant>
      <vt:variant>
        <vt:lpwstr>_Toc382209166</vt:lpwstr>
      </vt:variant>
      <vt:variant>
        <vt:i4>1179696</vt:i4>
      </vt:variant>
      <vt:variant>
        <vt:i4>176</vt:i4>
      </vt:variant>
      <vt:variant>
        <vt:i4>0</vt:i4>
      </vt:variant>
      <vt:variant>
        <vt:i4>5</vt:i4>
      </vt:variant>
      <vt:variant>
        <vt:lpwstr/>
      </vt:variant>
      <vt:variant>
        <vt:lpwstr>_Toc382209165</vt:lpwstr>
      </vt:variant>
      <vt:variant>
        <vt:i4>1179696</vt:i4>
      </vt:variant>
      <vt:variant>
        <vt:i4>170</vt:i4>
      </vt:variant>
      <vt:variant>
        <vt:i4>0</vt:i4>
      </vt:variant>
      <vt:variant>
        <vt:i4>5</vt:i4>
      </vt:variant>
      <vt:variant>
        <vt:lpwstr/>
      </vt:variant>
      <vt:variant>
        <vt:lpwstr>_Toc382209164</vt:lpwstr>
      </vt:variant>
      <vt:variant>
        <vt:i4>1179696</vt:i4>
      </vt:variant>
      <vt:variant>
        <vt:i4>164</vt:i4>
      </vt:variant>
      <vt:variant>
        <vt:i4>0</vt:i4>
      </vt:variant>
      <vt:variant>
        <vt:i4>5</vt:i4>
      </vt:variant>
      <vt:variant>
        <vt:lpwstr/>
      </vt:variant>
      <vt:variant>
        <vt:lpwstr>_Toc382209163</vt:lpwstr>
      </vt:variant>
      <vt:variant>
        <vt:i4>1179696</vt:i4>
      </vt:variant>
      <vt:variant>
        <vt:i4>158</vt:i4>
      </vt:variant>
      <vt:variant>
        <vt:i4>0</vt:i4>
      </vt:variant>
      <vt:variant>
        <vt:i4>5</vt:i4>
      </vt:variant>
      <vt:variant>
        <vt:lpwstr/>
      </vt:variant>
      <vt:variant>
        <vt:lpwstr>_Toc382209162</vt:lpwstr>
      </vt:variant>
      <vt:variant>
        <vt:i4>1179696</vt:i4>
      </vt:variant>
      <vt:variant>
        <vt:i4>152</vt:i4>
      </vt:variant>
      <vt:variant>
        <vt:i4>0</vt:i4>
      </vt:variant>
      <vt:variant>
        <vt:i4>5</vt:i4>
      </vt:variant>
      <vt:variant>
        <vt:lpwstr/>
      </vt:variant>
      <vt:variant>
        <vt:lpwstr>_Toc382209161</vt:lpwstr>
      </vt:variant>
      <vt:variant>
        <vt:i4>1179696</vt:i4>
      </vt:variant>
      <vt:variant>
        <vt:i4>146</vt:i4>
      </vt:variant>
      <vt:variant>
        <vt:i4>0</vt:i4>
      </vt:variant>
      <vt:variant>
        <vt:i4>5</vt:i4>
      </vt:variant>
      <vt:variant>
        <vt:lpwstr/>
      </vt:variant>
      <vt:variant>
        <vt:lpwstr>_Toc382209160</vt:lpwstr>
      </vt:variant>
      <vt:variant>
        <vt:i4>1114160</vt:i4>
      </vt:variant>
      <vt:variant>
        <vt:i4>140</vt:i4>
      </vt:variant>
      <vt:variant>
        <vt:i4>0</vt:i4>
      </vt:variant>
      <vt:variant>
        <vt:i4>5</vt:i4>
      </vt:variant>
      <vt:variant>
        <vt:lpwstr/>
      </vt:variant>
      <vt:variant>
        <vt:lpwstr>_Toc382209159</vt:lpwstr>
      </vt:variant>
      <vt:variant>
        <vt:i4>1114160</vt:i4>
      </vt:variant>
      <vt:variant>
        <vt:i4>134</vt:i4>
      </vt:variant>
      <vt:variant>
        <vt:i4>0</vt:i4>
      </vt:variant>
      <vt:variant>
        <vt:i4>5</vt:i4>
      </vt:variant>
      <vt:variant>
        <vt:lpwstr/>
      </vt:variant>
      <vt:variant>
        <vt:lpwstr>_Toc382209158</vt:lpwstr>
      </vt:variant>
      <vt:variant>
        <vt:i4>1114160</vt:i4>
      </vt:variant>
      <vt:variant>
        <vt:i4>128</vt:i4>
      </vt:variant>
      <vt:variant>
        <vt:i4>0</vt:i4>
      </vt:variant>
      <vt:variant>
        <vt:i4>5</vt:i4>
      </vt:variant>
      <vt:variant>
        <vt:lpwstr/>
      </vt:variant>
      <vt:variant>
        <vt:lpwstr>_Toc382209157</vt:lpwstr>
      </vt:variant>
      <vt:variant>
        <vt:i4>1114160</vt:i4>
      </vt:variant>
      <vt:variant>
        <vt:i4>122</vt:i4>
      </vt:variant>
      <vt:variant>
        <vt:i4>0</vt:i4>
      </vt:variant>
      <vt:variant>
        <vt:i4>5</vt:i4>
      </vt:variant>
      <vt:variant>
        <vt:lpwstr/>
      </vt:variant>
      <vt:variant>
        <vt:lpwstr>_Toc382209156</vt:lpwstr>
      </vt:variant>
      <vt:variant>
        <vt:i4>1114160</vt:i4>
      </vt:variant>
      <vt:variant>
        <vt:i4>116</vt:i4>
      </vt:variant>
      <vt:variant>
        <vt:i4>0</vt:i4>
      </vt:variant>
      <vt:variant>
        <vt:i4>5</vt:i4>
      </vt:variant>
      <vt:variant>
        <vt:lpwstr/>
      </vt:variant>
      <vt:variant>
        <vt:lpwstr>_Toc382209155</vt:lpwstr>
      </vt:variant>
      <vt:variant>
        <vt:i4>1114160</vt:i4>
      </vt:variant>
      <vt:variant>
        <vt:i4>110</vt:i4>
      </vt:variant>
      <vt:variant>
        <vt:i4>0</vt:i4>
      </vt:variant>
      <vt:variant>
        <vt:i4>5</vt:i4>
      </vt:variant>
      <vt:variant>
        <vt:lpwstr/>
      </vt:variant>
      <vt:variant>
        <vt:lpwstr>_Toc382209154</vt:lpwstr>
      </vt:variant>
      <vt:variant>
        <vt:i4>1114160</vt:i4>
      </vt:variant>
      <vt:variant>
        <vt:i4>104</vt:i4>
      </vt:variant>
      <vt:variant>
        <vt:i4>0</vt:i4>
      </vt:variant>
      <vt:variant>
        <vt:i4>5</vt:i4>
      </vt:variant>
      <vt:variant>
        <vt:lpwstr/>
      </vt:variant>
      <vt:variant>
        <vt:lpwstr>_Toc382209153</vt:lpwstr>
      </vt:variant>
      <vt:variant>
        <vt:i4>1114160</vt:i4>
      </vt:variant>
      <vt:variant>
        <vt:i4>98</vt:i4>
      </vt:variant>
      <vt:variant>
        <vt:i4>0</vt:i4>
      </vt:variant>
      <vt:variant>
        <vt:i4>5</vt:i4>
      </vt:variant>
      <vt:variant>
        <vt:lpwstr/>
      </vt:variant>
      <vt:variant>
        <vt:lpwstr>_Toc382209152</vt:lpwstr>
      </vt:variant>
      <vt:variant>
        <vt:i4>1114160</vt:i4>
      </vt:variant>
      <vt:variant>
        <vt:i4>92</vt:i4>
      </vt:variant>
      <vt:variant>
        <vt:i4>0</vt:i4>
      </vt:variant>
      <vt:variant>
        <vt:i4>5</vt:i4>
      </vt:variant>
      <vt:variant>
        <vt:lpwstr/>
      </vt:variant>
      <vt:variant>
        <vt:lpwstr>_Toc382209151</vt:lpwstr>
      </vt:variant>
      <vt:variant>
        <vt:i4>1114160</vt:i4>
      </vt:variant>
      <vt:variant>
        <vt:i4>86</vt:i4>
      </vt:variant>
      <vt:variant>
        <vt:i4>0</vt:i4>
      </vt:variant>
      <vt:variant>
        <vt:i4>5</vt:i4>
      </vt:variant>
      <vt:variant>
        <vt:lpwstr/>
      </vt:variant>
      <vt:variant>
        <vt:lpwstr>_Toc382209150</vt:lpwstr>
      </vt:variant>
      <vt:variant>
        <vt:i4>1048624</vt:i4>
      </vt:variant>
      <vt:variant>
        <vt:i4>80</vt:i4>
      </vt:variant>
      <vt:variant>
        <vt:i4>0</vt:i4>
      </vt:variant>
      <vt:variant>
        <vt:i4>5</vt:i4>
      </vt:variant>
      <vt:variant>
        <vt:lpwstr/>
      </vt:variant>
      <vt:variant>
        <vt:lpwstr>_Toc382209149</vt:lpwstr>
      </vt:variant>
      <vt:variant>
        <vt:i4>1048624</vt:i4>
      </vt:variant>
      <vt:variant>
        <vt:i4>74</vt:i4>
      </vt:variant>
      <vt:variant>
        <vt:i4>0</vt:i4>
      </vt:variant>
      <vt:variant>
        <vt:i4>5</vt:i4>
      </vt:variant>
      <vt:variant>
        <vt:lpwstr/>
      </vt:variant>
      <vt:variant>
        <vt:lpwstr>_Toc382209148</vt:lpwstr>
      </vt:variant>
      <vt:variant>
        <vt:i4>1048624</vt:i4>
      </vt:variant>
      <vt:variant>
        <vt:i4>68</vt:i4>
      </vt:variant>
      <vt:variant>
        <vt:i4>0</vt:i4>
      </vt:variant>
      <vt:variant>
        <vt:i4>5</vt:i4>
      </vt:variant>
      <vt:variant>
        <vt:lpwstr/>
      </vt:variant>
      <vt:variant>
        <vt:lpwstr>_Toc382209147</vt:lpwstr>
      </vt:variant>
      <vt:variant>
        <vt:i4>1048624</vt:i4>
      </vt:variant>
      <vt:variant>
        <vt:i4>62</vt:i4>
      </vt:variant>
      <vt:variant>
        <vt:i4>0</vt:i4>
      </vt:variant>
      <vt:variant>
        <vt:i4>5</vt:i4>
      </vt:variant>
      <vt:variant>
        <vt:lpwstr/>
      </vt:variant>
      <vt:variant>
        <vt:lpwstr>_Toc382209146</vt:lpwstr>
      </vt:variant>
      <vt:variant>
        <vt:i4>1048624</vt:i4>
      </vt:variant>
      <vt:variant>
        <vt:i4>56</vt:i4>
      </vt:variant>
      <vt:variant>
        <vt:i4>0</vt:i4>
      </vt:variant>
      <vt:variant>
        <vt:i4>5</vt:i4>
      </vt:variant>
      <vt:variant>
        <vt:lpwstr/>
      </vt:variant>
      <vt:variant>
        <vt:lpwstr>_Toc382209145</vt:lpwstr>
      </vt:variant>
      <vt:variant>
        <vt:i4>1048624</vt:i4>
      </vt:variant>
      <vt:variant>
        <vt:i4>50</vt:i4>
      </vt:variant>
      <vt:variant>
        <vt:i4>0</vt:i4>
      </vt:variant>
      <vt:variant>
        <vt:i4>5</vt:i4>
      </vt:variant>
      <vt:variant>
        <vt:lpwstr/>
      </vt:variant>
      <vt:variant>
        <vt:lpwstr>_Toc382209144</vt:lpwstr>
      </vt:variant>
      <vt:variant>
        <vt:i4>1048624</vt:i4>
      </vt:variant>
      <vt:variant>
        <vt:i4>44</vt:i4>
      </vt:variant>
      <vt:variant>
        <vt:i4>0</vt:i4>
      </vt:variant>
      <vt:variant>
        <vt:i4>5</vt:i4>
      </vt:variant>
      <vt:variant>
        <vt:lpwstr/>
      </vt:variant>
      <vt:variant>
        <vt:lpwstr>_Toc382209143</vt:lpwstr>
      </vt:variant>
      <vt:variant>
        <vt:i4>1048624</vt:i4>
      </vt:variant>
      <vt:variant>
        <vt:i4>38</vt:i4>
      </vt:variant>
      <vt:variant>
        <vt:i4>0</vt:i4>
      </vt:variant>
      <vt:variant>
        <vt:i4>5</vt:i4>
      </vt:variant>
      <vt:variant>
        <vt:lpwstr/>
      </vt:variant>
      <vt:variant>
        <vt:lpwstr>_Toc382209142</vt:lpwstr>
      </vt:variant>
      <vt:variant>
        <vt:i4>1048624</vt:i4>
      </vt:variant>
      <vt:variant>
        <vt:i4>32</vt:i4>
      </vt:variant>
      <vt:variant>
        <vt:i4>0</vt:i4>
      </vt:variant>
      <vt:variant>
        <vt:i4>5</vt:i4>
      </vt:variant>
      <vt:variant>
        <vt:lpwstr/>
      </vt:variant>
      <vt:variant>
        <vt:lpwstr>_Toc382209141</vt:lpwstr>
      </vt:variant>
      <vt:variant>
        <vt:i4>1048624</vt:i4>
      </vt:variant>
      <vt:variant>
        <vt:i4>26</vt:i4>
      </vt:variant>
      <vt:variant>
        <vt:i4>0</vt:i4>
      </vt:variant>
      <vt:variant>
        <vt:i4>5</vt:i4>
      </vt:variant>
      <vt:variant>
        <vt:lpwstr/>
      </vt:variant>
      <vt:variant>
        <vt:lpwstr>_Toc382209140</vt:lpwstr>
      </vt:variant>
      <vt:variant>
        <vt:i4>1507376</vt:i4>
      </vt:variant>
      <vt:variant>
        <vt:i4>20</vt:i4>
      </vt:variant>
      <vt:variant>
        <vt:i4>0</vt:i4>
      </vt:variant>
      <vt:variant>
        <vt:i4>5</vt:i4>
      </vt:variant>
      <vt:variant>
        <vt:lpwstr/>
      </vt:variant>
      <vt:variant>
        <vt:lpwstr>_Toc382209139</vt:lpwstr>
      </vt:variant>
      <vt:variant>
        <vt:i4>1507376</vt:i4>
      </vt:variant>
      <vt:variant>
        <vt:i4>14</vt:i4>
      </vt:variant>
      <vt:variant>
        <vt:i4>0</vt:i4>
      </vt:variant>
      <vt:variant>
        <vt:i4>5</vt:i4>
      </vt:variant>
      <vt:variant>
        <vt:lpwstr/>
      </vt:variant>
      <vt:variant>
        <vt:lpwstr>_Toc382209138</vt:lpwstr>
      </vt:variant>
      <vt:variant>
        <vt:i4>1507376</vt:i4>
      </vt:variant>
      <vt:variant>
        <vt:i4>8</vt:i4>
      </vt:variant>
      <vt:variant>
        <vt:i4>0</vt:i4>
      </vt:variant>
      <vt:variant>
        <vt:i4>5</vt:i4>
      </vt:variant>
      <vt:variant>
        <vt:lpwstr/>
      </vt:variant>
      <vt:variant>
        <vt:lpwstr>_Toc382209137</vt:lpwstr>
      </vt:variant>
      <vt:variant>
        <vt:i4>1507376</vt:i4>
      </vt:variant>
      <vt:variant>
        <vt:i4>2</vt:i4>
      </vt:variant>
      <vt:variant>
        <vt:i4>0</vt:i4>
      </vt:variant>
      <vt:variant>
        <vt:i4>5</vt:i4>
      </vt:variant>
      <vt:variant>
        <vt:lpwstr/>
      </vt:variant>
      <vt:variant>
        <vt:lpwstr>_Toc382209136</vt:lpwstr>
      </vt:variant>
      <vt:variant>
        <vt:i4>2621481</vt:i4>
      </vt:variant>
      <vt:variant>
        <vt:i4>66</vt:i4>
      </vt:variant>
      <vt:variant>
        <vt:i4>0</vt:i4>
      </vt:variant>
      <vt:variant>
        <vt:i4>5</vt:i4>
      </vt:variant>
      <vt:variant>
        <vt:lpwstr>http://lbj.bjft.gov.cn/</vt:lpwstr>
      </vt:variant>
      <vt:variant>
        <vt:lpwstr/>
      </vt:variant>
      <vt:variant>
        <vt:i4>2621481</vt:i4>
      </vt:variant>
      <vt:variant>
        <vt:i4>63</vt:i4>
      </vt:variant>
      <vt:variant>
        <vt:i4>0</vt:i4>
      </vt:variant>
      <vt:variant>
        <vt:i4>5</vt:i4>
      </vt:variant>
      <vt:variant>
        <vt:lpwstr>http://lbj.bjft.gov.cn/</vt:lpwstr>
      </vt:variant>
      <vt:variant>
        <vt:lpwstr/>
      </vt:variant>
      <vt:variant>
        <vt:i4>2621481</vt:i4>
      </vt:variant>
      <vt:variant>
        <vt:i4>60</vt:i4>
      </vt:variant>
      <vt:variant>
        <vt:i4>0</vt:i4>
      </vt:variant>
      <vt:variant>
        <vt:i4>5</vt:i4>
      </vt:variant>
      <vt:variant>
        <vt:lpwstr>http://lbj.bjft.gov.cn/</vt:lpwstr>
      </vt:variant>
      <vt:variant>
        <vt:lpwstr/>
      </vt:variant>
      <vt:variant>
        <vt:i4>2359340</vt:i4>
      </vt:variant>
      <vt:variant>
        <vt:i4>57</vt:i4>
      </vt:variant>
      <vt:variant>
        <vt:i4>0</vt:i4>
      </vt:variant>
      <vt:variant>
        <vt:i4>5</vt:i4>
      </vt:variant>
      <vt:variant>
        <vt:lpwstr>http://www.bjld.gov.cn/</vt:lpwstr>
      </vt:variant>
      <vt:variant>
        <vt:lpwstr/>
      </vt:variant>
      <vt:variant>
        <vt:i4>2621481</vt:i4>
      </vt:variant>
      <vt:variant>
        <vt:i4>54</vt:i4>
      </vt:variant>
      <vt:variant>
        <vt:i4>0</vt:i4>
      </vt:variant>
      <vt:variant>
        <vt:i4>5</vt:i4>
      </vt:variant>
      <vt:variant>
        <vt:lpwstr>http://lbj.bjft.gov.cn/</vt:lpwstr>
      </vt:variant>
      <vt:variant>
        <vt:lpwstr/>
      </vt:variant>
      <vt:variant>
        <vt:i4>6750266</vt:i4>
      </vt:variant>
      <vt:variant>
        <vt:i4>51</vt:i4>
      </vt:variant>
      <vt:variant>
        <vt:i4>0</vt:i4>
      </vt:variant>
      <vt:variant>
        <vt:i4>5</vt:i4>
      </vt:variant>
      <vt:variant>
        <vt:lpwstr>http://www.bjrbj.gov.cn/csibiz/</vt:lpwstr>
      </vt:variant>
      <vt:variant>
        <vt:lpwstr/>
      </vt:variant>
      <vt:variant>
        <vt:i4>2621481</vt:i4>
      </vt:variant>
      <vt:variant>
        <vt:i4>48</vt:i4>
      </vt:variant>
      <vt:variant>
        <vt:i4>0</vt:i4>
      </vt:variant>
      <vt:variant>
        <vt:i4>5</vt:i4>
      </vt:variant>
      <vt:variant>
        <vt:lpwstr>http://lbj.bjft.gov.cn/</vt:lpwstr>
      </vt:variant>
      <vt:variant>
        <vt:lpwstr/>
      </vt:variant>
      <vt:variant>
        <vt:i4>2621481</vt:i4>
      </vt:variant>
      <vt:variant>
        <vt:i4>45</vt:i4>
      </vt:variant>
      <vt:variant>
        <vt:i4>0</vt:i4>
      </vt:variant>
      <vt:variant>
        <vt:i4>5</vt:i4>
      </vt:variant>
      <vt:variant>
        <vt:lpwstr>http://lbj.bjft.gov.cn/</vt:lpwstr>
      </vt:variant>
      <vt:variant>
        <vt:lpwstr/>
      </vt:variant>
      <vt:variant>
        <vt:i4>2621481</vt:i4>
      </vt:variant>
      <vt:variant>
        <vt:i4>42</vt:i4>
      </vt:variant>
      <vt:variant>
        <vt:i4>0</vt:i4>
      </vt:variant>
      <vt:variant>
        <vt:i4>5</vt:i4>
      </vt:variant>
      <vt:variant>
        <vt:lpwstr>http://lbj.bjft.gov.cn/</vt:lpwstr>
      </vt:variant>
      <vt:variant>
        <vt:lpwstr/>
      </vt:variant>
      <vt:variant>
        <vt:i4>2621481</vt:i4>
      </vt:variant>
      <vt:variant>
        <vt:i4>39</vt:i4>
      </vt:variant>
      <vt:variant>
        <vt:i4>0</vt:i4>
      </vt:variant>
      <vt:variant>
        <vt:i4>5</vt:i4>
      </vt:variant>
      <vt:variant>
        <vt:lpwstr>http://lbj.bjft.gov.cn/</vt:lpwstr>
      </vt:variant>
      <vt:variant>
        <vt:lpwstr/>
      </vt:variant>
      <vt:variant>
        <vt:i4>6750266</vt:i4>
      </vt:variant>
      <vt:variant>
        <vt:i4>36</vt:i4>
      </vt:variant>
      <vt:variant>
        <vt:i4>0</vt:i4>
      </vt:variant>
      <vt:variant>
        <vt:i4>5</vt:i4>
      </vt:variant>
      <vt:variant>
        <vt:lpwstr>http://www.bjrbj.gov.cn/csibiz</vt:lpwstr>
      </vt:variant>
      <vt:variant>
        <vt:lpwstr/>
      </vt:variant>
      <vt:variant>
        <vt:i4>2621481</vt:i4>
      </vt:variant>
      <vt:variant>
        <vt:i4>33</vt:i4>
      </vt:variant>
      <vt:variant>
        <vt:i4>0</vt:i4>
      </vt:variant>
      <vt:variant>
        <vt:i4>5</vt:i4>
      </vt:variant>
      <vt:variant>
        <vt:lpwstr>http://lbj.bjft.gov.cn/</vt:lpwstr>
      </vt:variant>
      <vt:variant>
        <vt:lpwstr/>
      </vt:variant>
      <vt:variant>
        <vt:i4>2621481</vt:i4>
      </vt:variant>
      <vt:variant>
        <vt:i4>30</vt:i4>
      </vt:variant>
      <vt:variant>
        <vt:i4>0</vt:i4>
      </vt:variant>
      <vt:variant>
        <vt:i4>5</vt:i4>
      </vt:variant>
      <vt:variant>
        <vt:lpwstr>http://lbj.bjft.gov.cn/</vt:lpwstr>
      </vt:variant>
      <vt:variant>
        <vt:lpwstr/>
      </vt:variant>
      <vt:variant>
        <vt:i4>6750266</vt:i4>
      </vt:variant>
      <vt:variant>
        <vt:i4>27</vt:i4>
      </vt:variant>
      <vt:variant>
        <vt:i4>0</vt:i4>
      </vt:variant>
      <vt:variant>
        <vt:i4>5</vt:i4>
      </vt:variant>
      <vt:variant>
        <vt:lpwstr>http://www.bjrbj.gov.cn/csibiz</vt:lpwstr>
      </vt:variant>
      <vt:variant>
        <vt:lpwstr/>
      </vt:variant>
      <vt:variant>
        <vt:i4>2621481</vt:i4>
      </vt:variant>
      <vt:variant>
        <vt:i4>24</vt:i4>
      </vt:variant>
      <vt:variant>
        <vt:i4>0</vt:i4>
      </vt:variant>
      <vt:variant>
        <vt:i4>5</vt:i4>
      </vt:variant>
      <vt:variant>
        <vt:lpwstr>http://lbj.bjft.gov.cn/</vt:lpwstr>
      </vt:variant>
      <vt:variant>
        <vt:lpwstr/>
      </vt:variant>
      <vt:variant>
        <vt:i4>6750266</vt:i4>
      </vt:variant>
      <vt:variant>
        <vt:i4>21</vt:i4>
      </vt:variant>
      <vt:variant>
        <vt:i4>0</vt:i4>
      </vt:variant>
      <vt:variant>
        <vt:i4>5</vt:i4>
      </vt:variant>
      <vt:variant>
        <vt:lpwstr>http://www.bjrbj.gov.cn/csibiz</vt:lpwstr>
      </vt:variant>
      <vt:variant>
        <vt:lpwstr/>
      </vt:variant>
      <vt:variant>
        <vt:i4>2621481</vt:i4>
      </vt:variant>
      <vt:variant>
        <vt:i4>18</vt:i4>
      </vt:variant>
      <vt:variant>
        <vt:i4>0</vt:i4>
      </vt:variant>
      <vt:variant>
        <vt:i4>5</vt:i4>
      </vt:variant>
      <vt:variant>
        <vt:lpwstr>http://lbj.bjft.gov.cn/</vt:lpwstr>
      </vt:variant>
      <vt:variant>
        <vt:lpwstr/>
      </vt:variant>
      <vt:variant>
        <vt:i4>6750266</vt:i4>
      </vt:variant>
      <vt:variant>
        <vt:i4>15</vt:i4>
      </vt:variant>
      <vt:variant>
        <vt:i4>0</vt:i4>
      </vt:variant>
      <vt:variant>
        <vt:i4>5</vt:i4>
      </vt:variant>
      <vt:variant>
        <vt:lpwstr>http://www.bjrbj.gov.cn/csibiz</vt:lpwstr>
      </vt:variant>
      <vt:variant>
        <vt:lpwstr/>
      </vt:variant>
      <vt:variant>
        <vt:i4>2621481</vt:i4>
      </vt:variant>
      <vt:variant>
        <vt:i4>12</vt:i4>
      </vt:variant>
      <vt:variant>
        <vt:i4>0</vt:i4>
      </vt:variant>
      <vt:variant>
        <vt:i4>5</vt:i4>
      </vt:variant>
      <vt:variant>
        <vt:lpwstr>http://lbj.bjft.gov.cn/</vt:lpwstr>
      </vt:variant>
      <vt:variant>
        <vt:lpwstr/>
      </vt:variant>
      <vt:variant>
        <vt:i4>6750266</vt:i4>
      </vt:variant>
      <vt:variant>
        <vt:i4>9</vt:i4>
      </vt:variant>
      <vt:variant>
        <vt:i4>0</vt:i4>
      </vt:variant>
      <vt:variant>
        <vt:i4>5</vt:i4>
      </vt:variant>
      <vt:variant>
        <vt:lpwstr>http://www.bjrbj.gov.cn/csibiz</vt:lpwstr>
      </vt:variant>
      <vt:variant>
        <vt:lpwstr/>
      </vt:variant>
      <vt:variant>
        <vt:i4>6750266</vt:i4>
      </vt:variant>
      <vt:variant>
        <vt:i4>6</vt:i4>
      </vt:variant>
      <vt:variant>
        <vt:i4>0</vt:i4>
      </vt:variant>
      <vt:variant>
        <vt:i4>5</vt:i4>
      </vt:variant>
      <vt:variant>
        <vt:lpwstr>http://www.bjrbj.gov.cn/csibiz</vt:lpwstr>
      </vt:variant>
      <vt:variant>
        <vt:lpwstr/>
      </vt:variant>
      <vt:variant>
        <vt:i4>2621481</vt:i4>
      </vt:variant>
      <vt:variant>
        <vt:i4>3</vt:i4>
      </vt:variant>
      <vt:variant>
        <vt:i4>0</vt:i4>
      </vt:variant>
      <vt:variant>
        <vt:i4>5</vt:i4>
      </vt:variant>
      <vt:variant>
        <vt:lpwstr>http://lbj.bjft.gov.cn/</vt:lpwstr>
      </vt:variant>
      <vt:variant>
        <vt:lpwstr/>
      </vt:variant>
      <vt:variant>
        <vt:i4>6750266</vt:i4>
      </vt:variant>
      <vt:variant>
        <vt:i4>0</vt:i4>
      </vt:variant>
      <vt:variant>
        <vt:i4>0</vt:i4>
      </vt:variant>
      <vt:variant>
        <vt:i4>5</vt:i4>
      </vt:variant>
      <vt:variant>
        <vt:lpwstr>http://www.bjrbj.gov.cn/csibiz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徐传有</dc:creator>
  <cp:keywords/>
  <cp:lastModifiedBy>传有 徐</cp:lastModifiedBy>
  <cp:revision>1</cp:revision>
  <cp:lastPrinted>2014-02-28T02:14:00Z</cp:lastPrinted>
  <dcterms:created xsi:type="dcterms:W3CDTF">2022-06-30T06:57:00Z</dcterms:created>
  <dcterms:modified xsi:type="dcterms:W3CDTF">2022-06-30T06:57:00Z</dcterms:modified>
</cp:coreProperties>
</file>